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customXml/itemProps4.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F986CA" w14:textId="77777777" w:rsidR="00DE61A8" w:rsidRDefault="00A370B7" w:rsidP="00DE61A8">
      <w:r>
        <w:rPr>
          <w:noProof/>
          <w:lang w:eastAsia="zh-TW"/>
        </w:rPr>
        <mc:AlternateContent>
          <mc:Choice Requires="wps">
            <w:drawing>
              <wp:anchor distT="0" distB="0" distL="114300" distR="114300" simplePos="0" relativeHeight="250972160" behindDoc="0" locked="0" layoutInCell="1" allowOverlap="1" wp14:anchorId="16F991BB" wp14:editId="16F991BC">
                <wp:simplePos x="0" y="0"/>
                <wp:positionH relativeFrom="margin">
                  <wp:posOffset>-3175</wp:posOffset>
                </wp:positionH>
                <wp:positionV relativeFrom="paragraph">
                  <wp:posOffset>47625</wp:posOffset>
                </wp:positionV>
                <wp:extent cx="5490210" cy="814070"/>
                <wp:effectExtent l="0" t="0" r="15240" b="5080"/>
                <wp:wrapNone/>
                <wp:docPr id="614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210" cy="81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99266" w14:textId="77777777" w:rsidR="009502FA" w:rsidRPr="00CD3D51" w:rsidRDefault="009502FA" w:rsidP="00DE61A8">
                            <w:pPr>
                              <w:rPr>
                                <w:sz w:val="24"/>
                              </w:rPr>
                            </w:pPr>
                            <w:r w:rsidRPr="00CD3D51">
                              <w:rPr>
                                <w:sz w:val="24"/>
                              </w:rPr>
                              <w:t>SupplyOn AirSupply Supplier EDI Information</w:t>
                            </w:r>
                          </w:p>
                          <w:p w14:paraId="16F99267" w14:textId="77777777" w:rsidR="009502FA" w:rsidRPr="00093ADD" w:rsidRDefault="009502FA" w:rsidP="00DE61A8">
                            <w:pPr>
                              <w:rPr>
                                <w:sz w:val="28"/>
                              </w:rPr>
                            </w:pPr>
                            <w:r>
                              <w:rPr>
                                <w:sz w:val="24"/>
                              </w:rPr>
                              <w:t>TECHNICAL</w:t>
                            </w:r>
                            <w:r w:rsidRPr="00CD3D51">
                              <w:rPr>
                                <w:sz w:val="24"/>
                              </w:rPr>
                              <w:t xml:space="preserve"> GUIDE for Suppliers about a</w:t>
                            </w:r>
                            <w:r w:rsidRPr="00CD3D51">
                              <w:rPr>
                                <w:sz w:val="24"/>
                              </w:rPr>
                              <w:br/>
                              <w:t>Machine-to-Machine (M2M) connection to SupplyOn</w:t>
                            </w:r>
                          </w:p>
                        </w:txbxContent>
                      </wps:txbx>
                      <wps:bodyPr rot="0" vert="horz" wrap="square" lIns="45000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5pt;margin-top:3.75pt;width:432.3pt;height:64.1pt;z-index:25097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" filled="f" stroked="f">
                <v:textbox inset="12.5mm,0,0,0">
                  <w:txbxContent>
                    <w:p w14:paraId="16F99266" w14:textId="77777777" w:rsidR="009502FA" w:rsidRPr="00CD3D51" w:rsidRDefault="009502FA" w:rsidP="00DE61A8">
                      <w:pPr>
                        <w:rPr>
                          <w:sz w:val="24"/>
                        </w:rPr>
                      </w:pPr>
                      <w:r w:rsidRPr="00CD3D51">
                        <w:rPr>
                          <w:sz w:val="24"/>
                        </w:rPr>
                        <w:t>SupplyOn AirSupply Supplier EDI Information</w:t>
                      </w:r>
                    </w:p>
                    <w:p w14:paraId="16F99267" w14:textId="77777777" w:rsidR="009502FA" w:rsidRPr="00093ADD" w:rsidRDefault="009502FA" w:rsidP="00DE61A8">
                      <w:pPr>
                        <w:rPr>
                          <w:sz w:val="28"/>
                        </w:rPr>
                      </w:pPr>
                      <w:r>
                        <w:rPr>
                          <w:sz w:val="24"/>
                        </w:rPr>
                        <w:t>TECHNICAL</w:t>
                      </w:r>
                      <w:r w:rsidRPr="00CD3D51">
                        <w:rPr>
                          <w:sz w:val="24"/>
                        </w:rPr>
                        <w:t xml:space="preserve"> GUIDE for Suppliers about a</w:t>
                      </w:r>
                      <w:r w:rsidRPr="00CD3D51">
                        <w:rPr>
                          <w:sz w:val="24"/>
                        </w:rPr>
                        <w:br/>
                        <w:t>Machine-to-Machine (M2M) connection to SupplyOn</w:t>
                      </w:r>
                    </w:p>
                  </w:txbxContent>
                </v:textbox>
                <w10:wrap anchorx="margin"/>
              </v:shape>
            </w:pict>
          </mc:Fallback>
        </mc:AlternateContent>
      </w:r>
    </w:p>
    <w:p w14:paraId="16F986CB" w14:textId="77777777" w:rsidR="00DE61A8" w:rsidRDefault="00DE61A8" w:rsidP="00DE61A8"/>
    <w:p w14:paraId="16F986CC" w14:textId="77777777" w:rsidR="00DE61A8" w:rsidRDefault="00DE61A8" w:rsidP="00DE61A8"/>
    <w:p w14:paraId="16F986CD" w14:textId="77777777" w:rsidR="00DE61A8" w:rsidRDefault="00DE61A8" w:rsidP="00DE61A8"/>
    <w:p w14:paraId="16F986CE" w14:textId="77777777" w:rsidR="00DE61A8" w:rsidRDefault="00DE61A8" w:rsidP="00DE61A8"/>
    <w:p w14:paraId="16F986CF" w14:textId="77777777" w:rsidR="00DE61A8" w:rsidRDefault="00DE61A8" w:rsidP="00DE61A8"/>
    <w:p w14:paraId="16F986D0" w14:textId="77777777" w:rsidR="00DE61A8" w:rsidRDefault="00DE61A8" w:rsidP="00DE61A8"/>
    <w:p w14:paraId="16F986D1" w14:textId="77777777" w:rsidR="00DE61A8" w:rsidRPr="00416560" w:rsidRDefault="00A370B7" w:rsidP="00DE61A8">
      <w:r>
        <w:rPr>
          <w:noProof/>
          <w:lang w:eastAsia="zh-TW"/>
        </w:rPr>
        <mc:AlternateContent>
          <mc:Choice Requires="wpg">
            <w:drawing>
              <wp:anchor distT="0" distB="0" distL="114300" distR="114300" simplePos="0" relativeHeight="250973184" behindDoc="0" locked="0" layoutInCell="1" allowOverlap="1" wp14:anchorId="16F991BD" wp14:editId="16F991BE">
                <wp:simplePos x="0" y="0"/>
                <wp:positionH relativeFrom="column">
                  <wp:posOffset>-69850</wp:posOffset>
                </wp:positionH>
                <wp:positionV relativeFrom="paragraph">
                  <wp:posOffset>165735</wp:posOffset>
                </wp:positionV>
                <wp:extent cx="5939790" cy="6759575"/>
                <wp:effectExtent l="0" t="3810" r="0" b="0"/>
                <wp:wrapNone/>
                <wp:docPr id="47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9790" cy="6759575"/>
                          <a:chOff x="1418" y="3798"/>
                          <a:chExt cx="9354" cy="9169"/>
                        </a:xfrm>
                      </wpg:grpSpPr>
                      <wps:wsp>
                        <wps:cNvPr id="1233" name="Rectangle 2"/>
                        <wps:cNvSpPr>
                          <a:spLocks noChangeArrowheads="1"/>
                        </wps:cNvSpPr>
                        <wps:spPr bwMode="auto">
                          <a:xfrm>
                            <a:off x="1418" y="3798"/>
                            <a:ext cx="9354" cy="9169"/>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4" name="Text Box 3"/>
                        <wps:cNvSpPr txBox="1">
                          <a:spLocks noChangeArrowheads="1"/>
                        </wps:cNvSpPr>
                        <wps:spPr bwMode="auto">
                          <a:xfrm>
                            <a:off x="2127" y="9735"/>
                            <a:ext cx="7937"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99268" w14:textId="77777777" w:rsidR="009502FA" w:rsidRPr="00DE61A8" w:rsidRDefault="009502FA" w:rsidP="00DE61A8">
                              <w:pPr>
                                <w:tabs>
                                  <w:tab w:val="left" w:pos="1418"/>
                                </w:tabs>
                                <w:rPr>
                                  <w:b/>
                                  <w:sz w:val="28"/>
                                </w:rPr>
                              </w:pPr>
                              <w:proofErr w:type="spellStart"/>
                              <w:r w:rsidRPr="00DE61A8">
                                <w:rPr>
                                  <w:b/>
                                  <w:sz w:val="28"/>
                                </w:rPr>
                                <w:t>BoostAeroXML</w:t>
                              </w:r>
                              <w:proofErr w:type="spellEnd"/>
                              <w:r w:rsidRPr="00DE61A8">
                                <w:rPr>
                                  <w:b/>
                                  <w:sz w:val="28"/>
                                </w:rPr>
                                <w:t xml:space="preserve"> V2.10 message format </w:t>
                              </w:r>
                            </w:p>
                            <w:p w14:paraId="16F99269" w14:textId="77777777" w:rsidR="009502FA" w:rsidRDefault="009502FA" w:rsidP="00DE61A8">
                              <w:pPr>
                                <w:tabs>
                                  <w:tab w:val="left" w:pos="1418"/>
                                </w:tabs>
                                <w:rPr>
                                  <w:b/>
                                  <w:sz w:val="28"/>
                                </w:rPr>
                              </w:pPr>
                              <w:r w:rsidRPr="00DE61A8">
                                <w:rPr>
                                  <w:b/>
                                  <w:sz w:val="28"/>
                                </w:rPr>
                                <w:t>VMI Demand Forecast</w:t>
                              </w:r>
                            </w:p>
                            <w:p w14:paraId="16F9926A" w14:textId="77777777" w:rsidR="009502FA" w:rsidRDefault="009502FA" w:rsidP="00DE61A8">
                              <w:pPr>
                                <w:tabs>
                                  <w:tab w:val="left" w:pos="1418"/>
                                </w:tabs>
                                <w:rPr>
                                  <w:sz w:val="28"/>
                                </w:rPr>
                              </w:pPr>
                            </w:p>
                            <w:p w14:paraId="16F9926B" w14:textId="77777777" w:rsidR="009502FA" w:rsidRPr="00DE61A8" w:rsidRDefault="009502FA" w:rsidP="00DE61A8">
                              <w:pPr>
                                <w:tabs>
                                  <w:tab w:val="left" w:pos="1418"/>
                                </w:tabs>
                                <w:rPr>
                                  <w:sz w:val="22"/>
                                </w:rPr>
                              </w:pPr>
                              <w:r w:rsidRPr="00DE61A8">
                                <w:rPr>
                                  <w:sz w:val="22"/>
                                </w:rPr>
                                <w:t xml:space="preserve">AirSupply GUI Scheduler Message Type: </w:t>
                              </w:r>
                            </w:p>
                            <w:p w14:paraId="16F9926C" w14:textId="77777777" w:rsidR="009502FA" w:rsidRDefault="009502FA" w:rsidP="00DE61A8">
                              <w:pPr>
                                <w:tabs>
                                  <w:tab w:val="left" w:pos="1418"/>
                                </w:tabs>
                                <w:rPr>
                                  <w:sz w:val="22"/>
                                </w:rPr>
                              </w:pPr>
                              <w:r w:rsidRPr="00DE61A8">
                                <w:rPr>
                                  <w:sz w:val="22"/>
                                </w:rPr>
                                <w:t xml:space="preserve">40 </w:t>
                              </w:r>
                              <w:proofErr w:type="spellStart"/>
                              <w:r w:rsidRPr="00DE61A8">
                                <w:rPr>
                                  <w:sz w:val="22"/>
                                </w:rPr>
                                <w:t>VMI_GrossDemands</w:t>
                              </w:r>
                              <w:proofErr w:type="spellEnd"/>
                              <w:r w:rsidRPr="00DE61A8">
                                <w:rPr>
                                  <w:sz w:val="22"/>
                                </w:rPr>
                                <w:t xml:space="preserve"> / VMI Demand Forecast</w:t>
                              </w:r>
                            </w:p>
                            <w:p w14:paraId="16F9926D" w14:textId="77777777" w:rsidR="009502FA" w:rsidRPr="00DE61A8" w:rsidRDefault="009502FA" w:rsidP="00DE61A8">
                              <w:pPr>
                                <w:tabs>
                                  <w:tab w:val="left" w:pos="1418"/>
                                </w:tabs>
                                <w:rPr>
                                  <w:szCs w:val="20"/>
                                </w:rPr>
                              </w:pPr>
                            </w:p>
                            <w:p w14:paraId="16F9926E" w14:textId="77777777" w:rsidR="009502FA" w:rsidRPr="007C58C4" w:rsidRDefault="009502FA" w:rsidP="00DE61A8">
                              <w:pPr>
                                <w:tabs>
                                  <w:tab w:val="left" w:pos="1418"/>
                                </w:tabs>
                                <w:rPr>
                                  <w:szCs w:val="20"/>
                                </w:rPr>
                              </w:pPr>
                              <w:r w:rsidRPr="007C58C4">
                                <w:rPr>
                                  <w:szCs w:val="20"/>
                                </w:rPr>
                                <w:t>Document Owner:</w:t>
                              </w:r>
                              <w:r w:rsidRPr="007C58C4">
                                <w:rPr>
                                  <w:b/>
                                  <w:szCs w:val="20"/>
                                </w:rPr>
                                <w:t xml:space="preserve"> </w:t>
                              </w:r>
                              <w:r w:rsidRPr="002C7043">
                                <w:t>SupplyOn PM SCM Aero</w:t>
                              </w:r>
                            </w:p>
                            <w:p w14:paraId="16F9926F" w14:textId="296954B9" w:rsidR="009502FA" w:rsidRPr="007C58C4" w:rsidRDefault="009502FA" w:rsidP="00DE61A8">
                              <w:pPr>
                                <w:rPr>
                                  <w:szCs w:val="20"/>
                                </w:rPr>
                              </w:pPr>
                              <w:r w:rsidRPr="007C58C4">
                                <w:rPr>
                                  <w:szCs w:val="20"/>
                                </w:rPr>
                                <w:t>Version: 1.</w:t>
                              </w:r>
                              <w:r w:rsidR="00745633">
                                <w:rPr>
                                  <w:szCs w:val="20"/>
                                </w:rPr>
                                <w:t>7</w:t>
                              </w:r>
                            </w:p>
                            <w:p w14:paraId="16F99270" w14:textId="678F1EDE" w:rsidR="009502FA" w:rsidRPr="007C58C4" w:rsidRDefault="009502FA" w:rsidP="00DE61A8">
                              <w:pPr>
                                <w:rPr>
                                  <w:szCs w:val="20"/>
                                </w:rPr>
                              </w:pPr>
                              <w:r w:rsidRPr="007C58C4">
                                <w:rPr>
                                  <w:szCs w:val="20"/>
                                </w:rPr>
                                <w:t xml:space="preserve">Date: </w:t>
                              </w:r>
                              <w:r w:rsidR="00745633">
                                <w:rPr>
                                  <w:szCs w:val="20"/>
                                </w:rPr>
                                <w:t>02.01.2014</w:t>
                              </w:r>
                            </w:p>
                            <w:p w14:paraId="16F99271" w14:textId="77777777" w:rsidR="009502FA" w:rsidRPr="004B0984" w:rsidRDefault="009502FA" w:rsidP="00DE61A8">
                              <w:pPr>
                                <w:rPr>
                                  <w:szCs w:val="20"/>
                                </w:rPr>
                              </w:pPr>
                            </w:p>
                            <w:p w14:paraId="16F99272" w14:textId="77777777" w:rsidR="009502FA" w:rsidRPr="004B0984" w:rsidRDefault="009502FA" w:rsidP="00DE61A8">
                              <w:pPr>
                                <w:rPr>
                                  <w:szCs w:val="20"/>
                                </w:rPr>
                              </w:pPr>
                              <w:r w:rsidRPr="004B0984">
                                <w:rPr>
                                  <w:szCs w:val="20"/>
                                </w:rPr>
                                <w:t>Document available in English (only)</w:t>
                              </w:r>
                            </w:p>
                            <w:p w14:paraId="16F99273" w14:textId="77777777" w:rsidR="009502FA" w:rsidRPr="00416560" w:rsidRDefault="009502FA" w:rsidP="00DE61A8">
                              <w:pPr>
                                <w:rPr>
                                  <w:b/>
                                  <w:sz w:val="24"/>
                                </w:rPr>
                              </w:pPr>
                            </w:p>
                          </w:txbxContent>
                        </wps:txbx>
                        <wps:bodyPr rot="0" vert="horz" wrap="square" lIns="0" tIns="45720" rIns="0" bIns="45720" anchor="t" anchorCtr="0" upright="1">
                          <a:noAutofit/>
                        </wps:bodyPr>
                      </wps:wsp>
                      <pic:pic xmlns:pic="http://schemas.openxmlformats.org/drawingml/2006/picture">
                        <pic:nvPicPr>
                          <pic:cNvPr id="1235" name="Picture 17" descr="Beschreibung: iStock_000006019597Large"/>
                          <pic:cNvPicPr>
                            <a:picLocks noChangeAspect="1" noChangeArrowheads="1"/>
                          </pic:cNvPicPr>
                        </pic:nvPicPr>
                        <pic:blipFill>
                          <a:blip r:embed="rId12" cstate="print">
                            <a:extLst>
                              <a:ext uri="{28A0092B-C50C-407E-A947-70E740481C1C}">
                                <a14:useLocalDpi xmlns:a14="http://schemas.microsoft.com/office/drawing/2010/main" val="0"/>
                              </a:ext>
                            </a:extLst>
                          </a:blip>
                          <a:srcRect l="22150" t="11964" r="21803" b="25673"/>
                          <a:stretch>
                            <a:fillRect/>
                          </a:stretch>
                        </pic:blipFill>
                        <pic:spPr bwMode="auto">
                          <a:xfrm>
                            <a:off x="2172" y="3798"/>
                            <a:ext cx="7881" cy="5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4" o:spid="_x0000_s1027" style="position:absolute;margin-left:-5.5pt;margin-top:13.05pt;width:467.7pt;height:532.25pt;z-index:250973184" coordorigin="1418,3798" coordsize="9354,91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">
                <v:rect id="Rectangle 2" o:spid="_x0000_s1028" style="position:absolute;left:1418;top:3798;width:9354;height:9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I7sMA&#10;AADdAAAADwAAAGRycy9kb3ducmV2LnhtbERPTWsCMRC9F/wPYQRvNasLpaxGEWGhiAdrPXgck3F3&#10;cTNZk9Rd/31TKPQ2j/c5y/VgW/EgHxrHCmbTDASxdqbhSsHpq3x9BxEissHWMSl4UoD1avSyxMK4&#10;nj/pcYyVSCEcClRQx9gVUgZdk8UwdR1x4q7OW4wJ+koaj30Kt62cZ9mbtNhwaqixo21N+nb8tgpy&#10;XV72gc7l/aRLv9HD7nbod0pNxsNmASLSEP/Ff+4Pk+bP8xx+v0kn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KI7sMAAADdAAAADwAAAAAAAAAAAAAAAACYAgAAZHJzL2Rv&#10;d25yZXYueG1sUEsFBgAAAAAEAAQA9QAAAIgDAAAAAA==&#10;" fillcolor="#dadada" stroked="f"/>
                <v:shapetype id="_x0000_t202" coordsize="21600,21600" o:spt="202" path="m,l,21600r21600,l21600,xe">
                  <v:stroke joinstyle="miter"/>
                  <v:path gradientshapeok="t" o:connecttype="rect"/>
                </v:shapetype>
                <v:shape id="Text Box 3" o:spid="_x0000_s1029" type="#_x0000_t202" style="position:absolute;left:2127;top:9735;width:793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cm/sMA&#10;AADdAAAADwAAAGRycy9kb3ducmV2LnhtbERP32vCMBB+H/g/hBP2NlO7MaQaRUoFB2PQquDj0Zxt&#10;sbmUJmr23y+Dwd7u4/t5q00wvbjT6DrLCuazBARxbXXHjYLjYfeyAOE8ssbeMin4Jgeb9eRphZm2&#10;Dy7pXvlGxBB2GSpovR8yKV3dkkE3swNx5C52NOgjHBupR3zEcNPLNEnepcGOY0OLA+Ut1dfqZhSc&#10;06Ipwle5PfHHZxmuRX7Ib5VSz9OwXYLwFPy/+M+913F++voG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cm/sMAAADdAAAADwAAAAAAAAAAAAAAAACYAgAAZHJzL2Rv&#10;d25yZXYueG1sUEsFBgAAAAAEAAQA9QAAAIgDAAAAAA==&#10;" filled="f" stroked="f">
                  <v:textbox inset="0,,0">
                    <w:txbxContent>
                      <w:p w14:paraId="16F99268" w14:textId="77777777" w:rsidR="009502FA" w:rsidRPr="00DE61A8" w:rsidRDefault="009502FA" w:rsidP="00DE61A8">
                        <w:pPr>
                          <w:tabs>
                            <w:tab w:val="left" w:pos="1418"/>
                          </w:tabs>
                          <w:rPr>
                            <w:b/>
                            <w:sz w:val="28"/>
                          </w:rPr>
                        </w:pPr>
                        <w:proofErr w:type="spellStart"/>
                        <w:r w:rsidRPr="00DE61A8">
                          <w:rPr>
                            <w:b/>
                            <w:sz w:val="28"/>
                          </w:rPr>
                          <w:t>BoostAeroXML</w:t>
                        </w:r>
                        <w:proofErr w:type="spellEnd"/>
                        <w:r w:rsidRPr="00DE61A8">
                          <w:rPr>
                            <w:b/>
                            <w:sz w:val="28"/>
                          </w:rPr>
                          <w:t xml:space="preserve"> V2.10 message format </w:t>
                        </w:r>
                      </w:p>
                      <w:p w14:paraId="16F99269" w14:textId="77777777" w:rsidR="009502FA" w:rsidRDefault="009502FA" w:rsidP="00DE61A8">
                        <w:pPr>
                          <w:tabs>
                            <w:tab w:val="left" w:pos="1418"/>
                          </w:tabs>
                          <w:rPr>
                            <w:b/>
                            <w:sz w:val="28"/>
                          </w:rPr>
                        </w:pPr>
                        <w:r w:rsidRPr="00DE61A8">
                          <w:rPr>
                            <w:b/>
                            <w:sz w:val="28"/>
                          </w:rPr>
                          <w:t>VMI Demand Forecast</w:t>
                        </w:r>
                      </w:p>
                      <w:p w14:paraId="16F9926A" w14:textId="77777777" w:rsidR="009502FA" w:rsidRDefault="009502FA" w:rsidP="00DE61A8">
                        <w:pPr>
                          <w:tabs>
                            <w:tab w:val="left" w:pos="1418"/>
                          </w:tabs>
                          <w:rPr>
                            <w:sz w:val="28"/>
                          </w:rPr>
                        </w:pPr>
                      </w:p>
                      <w:p w14:paraId="16F9926B" w14:textId="77777777" w:rsidR="009502FA" w:rsidRPr="00DE61A8" w:rsidRDefault="009502FA" w:rsidP="00DE61A8">
                        <w:pPr>
                          <w:tabs>
                            <w:tab w:val="left" w:pos="1418"/>
                          </w:tabs>
                          <w:rPr>
                            <w:sz w:val="22"/>
                          </w:rPr>
                        </w:pPr>
                        <w:r w:rsidRPr="00DE61A8">
                          <w:rPr>
                            <w:sz w:val="22"/>
                          </w:rPr>
                          <w:t xml:space="preserve">AirSupply GUI Scheduler Message Type: </w:t>
                        </w:r>
                      </w:p>
                      <w:p w14:paraId="16F9926C" w14:textId="77777777" w:rsidR="009502FA" w:rsidRDefault="009502FA" w:rsidP="00DE61A8">
                        <w:pPr>
                          <w:tabs>
                            <w:tab w:val="left" w:pos="1418"/>
                          </w:tabs>
                          <w:rPr>
                            <w:sz w:val="22"/>
                          </w:rPr>
                        </w:pPr>
                        <w:r w:rsidRPr="00DE61A8">
                          <w:rPr>
                            <w:sz w:val="22"/>
                          </w:rPr>
                          <w:t xml:space="preserve">40 </w:t>
                        </w:r>
                        <w:proofErr w:type="spellStart"/>
                        <w:r w:rsidRPr="00DE61A8">
                          <w:rPr>
                            <w:sz w:val="22"/>
                          </w:rPr>
                          <w:t>VMI_GrossDemands</w:t>
                        </w:r>
                        <w:proofErr w:type="spellEnd"/>
                        <w:r w:rsidRPr="00DE61A8">
                          <w:rPr>
                            <w:sz w:val="22"/>
                          </w:rPr>
                          <w:t xml:space="preserve"> / VMI Demand Forecast</w:t>
                        </w:r>
                      </w:p>
                      <w:p w14:paraId="16F9926D" w14:textId="77777777" w:rsidR="009502FA" w:rsidRPr="00DE61A8" w:rsidRDefault="009502FA" w:rsidP="00DE61A8">
                        <w:pPr>
                          <w:tabs>
                            <w:tab w:val="left" w:pos="1418"/>
                          </w:tabs>
                          <w:rPr>
                            <w:szCs w:val="20"/>
                          </w:rPr>
                        </w:pPr>
                      </w:p>
                      <w:p w14:paraId="16F9926E" w14:textId="77777777" w:rsidR="009502FA" w:rsidRPr="007C58C4" w:rsidRDefault="009502FA" w:rsidP="00DE61A8">
                        <w:pPr>
                          <w:tabs>
                            <w:tab w:val="left" w:pos="1418"/>
                          </w:tabs>
                          <w:rPr>
                            <w:szCs w:val="20"/>
                          </w:rPr>
                        </w:pPr>
                        <w:r w:rsidRPr="007C58C4">
                          <w:rPr>
                            <w:szCs w:val="20"/>
                          </w:rPr>
                          <w:t>Document Owner:</w:t>
                        </w:r>
                        <w:r w:rsidRPr="007C58C4">
                          <w:rPr>
                            <w:b/>
                            <w:szCs w:val="20"/>
                          </w:rPr>
                          <w:t xml:space="preserve"> </w:t>
                        </w:r>
                        <w:r w:rsidRPr="002C7043">
                          <w:t>SupplyOn PM SCM Aero</w:t>
                        </w:r>
                      </w:p>
                      <w:p w14:paraId="16F9926F" w14:textId="296954B9" w:rsidR="009502FA" w:rsidRPr="007C58C4" w:rsidRDefault="009502FA" w:rsidP="00DE61A8">
                        <w:pPr>
                          <w:rPr>
                            <w:szCs w:val="20"/>
                          </w:rPr>
                        </w:pPr>
                        <w:r w:rsidRPr="007C58C4">
                          <w:rPr>
                            <w:szCs w:val="20"/>
                          </w:rPr>
                          <w:t>Version: 1.</w:t>
                        </w:r>
                        <w:r w:rsidR="00745633">
                          <w:rPr>
                            <w:szCs w:val="20"/>
                          </w:rPr>
                          <w:t>7</w:t>
                        </w:r>
                      </w:p>
                      <w:p w14:paraId="16F99270" w14:textId="678F1EDE" w:rsidR="009502FA" w:rsidRPr="007C58C4" w:rsidRDefault="009502FA" w:rsidP="00DE61A8">
                        <w:pPr>
                          <w:rPr>
                            <w:szCs w:val="20"/>
                          </w:rPr>
                        </w:pPr>
                        <w:r w:rsidRPr="007C58C4">
                          <w:rPr>
                            <w:szCs w:val="20"/>
                          </w:rPr>
                          <w:t xml:space="preserve">Date: </w:t>
                        </w:r>
                        <w:r w:rsidR="00745633">
                          <w:rPr>
                            <w:szCs w:val="20"/>
                          </w:rPr>
                          <w:t>02.01.2014</w:t>
                        </w:r>
                        <w:bookmarkStart w:id="1" w:name="_GoBack"/>
                        <w:bookmarkEnd w:id="1"/>
                      </w:p>
                      <w:p w14:paraId="16F99271" w14:textId="77777777" w:rsidR="009502FA" w:rsidRPr="004B0984" w:rsidRDefault="009502FA" w:rsidP="00DE61A8">
                        <w:pPr>
                          <w:rPr>
                            <w:szCs w:val="20"/>
                          </w:rPr>
                        </w:pPr>
                      </w:p>
                      <w:p w14:paraId="16F99272" w14:textId="77777777" w:rsidR="009502FA" w:rsidRPr="004B0984" w:rsidRDefault="009502FA" w:rsidP="00DE61A8">
                        <w:pPr>
                          <w:rPr>
                            <w:szCs w:val="20"/>
                          </w:rPr>
                        </w:pPr>
                        <w:r w:rsidRPr="004B0984">
                          <w:rPr>
                            <w:szCs w:val="20"/>
                          </w:rPr>
                          <w:t>Document available in English (only)</w:t>
                        </w:r>
                      </w:p>
                      <w:p w14:paraId="16F99273" w14:textId="77777777" w:rsidR="009502FA" w:rsidRPr="00416560" w:rsidRDefault="009502FA" w:rsidP="00DE61A8">
                        <w:pPr>
                          <w:rPr>
                            <w:b/>
                            <w:sz w:val="24"/>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0" type="#_x0000_t75" alt="Beschreibung: iStock_000006019597Large" style="position:absolute;left:2172;top:3798;width:7881;height:5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b6EHEAAAA3QAAAA8AAABkcnMvZG93bnJldi54bWxET01rwkAQvQv9D8sUvEjdNEVpU1eRgmBB&#10;D0Z7H7LTJLg7G7KrJv56VxC8zeN9zmzRWSPO1PrasYL3cQKCuHC65lLBYb96+wThA7JG45gU9ORh&#10;MX8ZzDDT7sI7OuehFDGEfYYKqhCaTEpfVGTRj11DHLl/11oMEbal1C1eYrg1Mk2SqbRYc2yosKGf&#10;iopjfrIKll/J+nAdbft035u+m2z+jr+pUWr42i2/QQTqwlP8cK91nJ9+TOD+TTxB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b6EHEAAAA3QAAAA8AAAAAAAAAAAAAAAAA&#10;nwIAAGRycy9kb3ducmV2LnhtbFBLBQYAAAAABAAEAPcAAACQAwAAAAA=&#10;">
                  <v:imagedata r:id="rId13" o:title=" iStock_000006019597Large" croptop="7841f" cropbottom="16825f" cropleft="14516f" cropright="14289f"/>
                </v:shape>
              </v:group>
            </w:pict>
          </mc:Fallback>
        </mc:AlternateContent>
      </w:r>
    </w:p>
    <w:p w14:paraId="16F986D2" w14:textId="77777777" w:rsidR="00DE61A8" w:rsidRDefault="00DE61A8" w:rsidP="00DE61A8"/>
    <w:p w14:paraId="16F986D3" w14:textId="77777777" w:rsidR="00DE61A8" w:rsidRDefault="00DE61A8" w:rsidP="00DE61A8"/>
    <w:p w14:paraId="16F986D4" w14:textId="77777777" w:rsidR="00DE61A8" w:rsidRDefault="00DE61A8" w:rsidP="00DE61A8"/>
    <w:p w14:paraId="16F986D5" w14:textId="77777777" w:rsidR="00DE61A8" w:rsidRDefault="00DE61A8" w:rsidP="00DE61A8"/>
    <w:p w14:paraId="16F986D6" w14:textId="77777777" w:rsidR="00DE61A8" w:rsidRDefault="00DE61A8" w:rsidP="00DE61A8"/>
    <w:p w14:paraId="16F986D7" w14:textId="77777777" w:rsidR="00DE61A8" w:rsidRPr="004B0984" w:rsidRDefault="00DE61A8" w:rsidP="00DE61A8">
      <w:pPr>
        <w:tabs>
          <w:tab w:val="left" w:pos="709"/>
        </w:tabs>
        <w:rPr>
          <w:rFonts w:cs="Arial"/>
        </w:rPr>
      </w:pPr>
    </w:p>
    <w:p w14:paraId="16F986D8" w14:textId="77777777" w:rsidR="00DE61A8" w:rsidRPr="004B0984" w:rsidRDefault="00DE61A8" w:rsidP="00DE61A8">
      <w:pPr>
        <w:rPr>
          <w:rFonts w:cs="Arial"/>
        </w:rPr>
      </w:pPr>
    </w:p>
    <w:p w14:paraId="16F986D9" w14:textId="77777777" w:rsidR="00A41AE4" w:rsidRDefault="00F643D9" w:rsidP="00A41AE4">
      <w:pPr>
        <w:rPr>
          <w:b/>
          <w:sz w:val="24"/>
        </w:rPr>
      </w:pPr>
      <w:r>
        <w:br w:type="page"/>
      </w:r>
      <w:bookmarkStart w:id="0" w:name="_Toc390493230"/>
      <w:r w:rsidR="00A41AE4" w:rsidRPr="00A41AE4">
        <w:rPr>
          <w:b/>
          <w:sz w:val="24"/>
        </w:rPr>
        <w:lastRenderedPageBreak/>
        <w:t>History</w:t>
      </w:r>
    </w:p>
    <w:p w14:paraId="16F986DA" w14:textId="77777777" w:rsidR="00A41AE4" w:rsidRPr="00645A5E" w:rsidRDefault="00A41AE4" w:rsidP="00A41AE4">
      <w:pPr>
        <w:rPr>
          <w:rFonts w:cs="Aria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819"/>
        <w:gridCol w:w="1378"/>
        <w:gridCol w:w="1417"/>
        <w:gridCol w:w="5670"/>
      </w:tblGrid>
      <w:tr w:rsidR="00A41AE4" w:rsidRPr="00AD4FE7" w14:paraId="16F986DF" w14:textId="77777777" w:rsidTr="00CF0060">
        <w:trPr>
          <w:trHeight w:val="565"/>
        </w:trPr>
        <w:tc>
          <w:tcPr>
            <w:tcW w:w="819" w:type="dxa"/>
            <w:tcBorders>
              <w:top w:val="single" w:sz="12" w:space="0" w:color="auto"/>
              <w:bottom w:val="single" w:sz="12" w:space="0" w:color="auto"/>
            </w:tcBorders>
            <w:shd w:val="clear" w:color="auto" w:fill="C0C0C0"/>
            <w:vAlign w:val="center"/>
          </w:tcPr>
          <w:p w14:paraId="16F986DB" w14:textId="77777777" w:rsidR="00A41AE4" w:rsidRPr="00AD4FE7" w:rsidRDefault="00A41AE4" w:rsidP="00C11DEE">
            <w:pPr>
              <w:rPr>
                <w:rFonts w:cs="Arial"/>
              </w:rPr>
            </w:pPr>
            <w:r w:rsidRPr="00AD4FE7">
              <w:rPr>
                <w:rFonts w:cs="Arial"/>
              </w:rPr>
              <w:t>Version</w:t>
            </w:r>
          </w:p>
        </w:tc>
        <w:tc>
          <w:tcPr>
            <w:tcW w:w="1378" w:type="dxa"/>
            <w:tcBorders>
              <w:top w:val="single" w:sz="12" w:space="0" w:color="auto"/>
              <w:bottom w:val="single" w:sz="12" w:space="0" w:color="auto"/>
            </w:tcBorders>
            <w:shd w:val="clear" w:color="auto" w:fill="C0C0C0"/>
            <w:vAlign w:val="center"/>
          </w:tcPr>
          <w:p w14:paraId="16F986DC" w14:textId="77777777" w:rsidR="00A41AE4" w:rsidRPr="00AD4FE7" w:rsidRDefault="00A41AE4" w:rsidP="00C11DEE">
            <w:pPr>
              <w:rPr>
                <w:rFonts w:cs="Arial"/>
              </w:rPr>
            </w:pPr>
            <w:r w:rsidRPr="00AD4FE7">
              <w:rPr>
                <w:rFonts w:cs="Arial"/>
              </w:rPr>
              <w:t>Date</w:t>
            </w:r>
          </w:p>
        </w:tc>
        <w:tc>
          <w:tcPr>
            <w:tcW w:w="1417" w:type="dxa"/>
            <w:tcBorders>
              <w:top w:val="single" w:sz="12" w:space="0" w:color="auto"/>
              <w:bottom w:val="single" w:sz="12" w:space="0" w:color="auto"/>
            </w:tcBorders>
            <w:shd w:val="clear" w:color="auto" w:fill="C0C0C0"/>
            <w:vAlign w:val="center"/>
          </w:tcPr>
          <w:p w14:paraId="16F986DD" w14:textId="77777777" w:rsidR="00A41AE4" w:rsidRPr="00AD4FE7" w:rsidRDefault="00A41AE4" w:rsidP="00C11DEE">
            <w:pPr>
              <w:rPr>
                <w:rFonts w:cs="Arial"/>
              </w:rPr>
            </w:pPr>
            <w:r w:rsidRPr="00AD4FE7">
              <w:rPr>
                <w:rFonts w:cs="Arial"/>
              </w:rPr>
              <w:t>Author</w:t>
            </w:r>
          </w:p>
        </w:tc>
        <w:tc>
          <w:tcPr>
            <w:tcW w:w="5670" w:type="dxa"/>
            <w:tcBorders>
              <w:top w:val="single" w:sz="12" w:space="0" w:color="auto"/>
              <w:bottom w:val="single" w:sz="12" w:space="0" w:color="auto"/>
            </w:tcBorders>
            <w:shd w:val="clear" w:color="auto" w:fill="C0C0C0"/>
            <w:vAlign w:val="center"/>
          </w:tcPr>
          <w:p w14:paraId="16F986DE" w14:textId="77777777" w:rsidR="00A41AE4" w:rsidRPr="00AD4FE7" w:rsidRDefault="00A41AE4" w:rsidP="00C11DEE">
            <w:pPr>
              <w:rPr>
                <w:rFonts w:cs="Arial"/>
              </w:rPr>
            </w:pPr>
            <w:r w:rsidRPr="00AD4FE7">
              <w:rPr>
                <w:rFonts w:cs="Arial"/>
              </w:rPr>
              <w:t>Change Log</w:t>
            </w:r>
          </w:p>
        </w:tc>
      </w:tr>
      <w:tr w:rsidR="00A41AE4" w:rsidRPr="00AD4FE7" w14:paraId="16F986E5" w14:textId="77777777" w:rsidTr="00CF0060">
        <w:tc>
          <w:tcPr>
            <w:tcW w:w="819" w:type="dxa"/>
            <w:tcBorders>
              <w:top w:val="single" w:sz="12" w:space="0" w:color="auto"/>
              <w:bottom w:val="single" w:sz="12" w:space="0" w:color="auto"/>
            </w:tcBorders>
          </w:tcPr>
          <w:p w14:paraId="16F986E0" w14:textId="77777777" w:rsidR="00A41AE4" w:rsidRPr="00AD4FE7" w:rsidRDefault="00A41AE4" w:rsidP="00287640">
            <w:r w:rsidRPr="00AD4FE7">
              <w:rPr>
                <w:rFonts w:cs="Arial"/>
              </w:rPr>
              <w:t>1.0</w:t>
            </w:r>
          </w:p>
        </w:tc>
        <w:tc>
          <w:tcPr>
            <w:tcW w:w="1378" w:type="dxa"/>
            <w:tcBorders>
              <w:top w:val="single" w:sz="12" w:space="0" w:color="auto"/>
              <w:bottom w:val="single" w:sz="12" w:space="0" w:color="auto"/>
            </w:tcBorders>
          </w:tcPr>
          <w:p w14:paraId="16F986E1" w14:textId="77777777" w:rsidR="00A41AE4" w:rsidRPr="00AD4FE7" w:rsidRDefault="0044765C" w:rsidP="0044765C">
            <w:pPr>
              <w:rPr>
                <w:rFonts w:cs="Arial"/>
              </w:rPr>
            </w:pPr>
            <w:r w:rsidRPr="00AD4FE7">
              <w:rPr>
                <w:rFonts w:cs="Arial"/>
              </w:rPr>
              <w:t>16 Mai</w:t>
            </w:r>
            <w:r w:rsidR="00A41AE4" w:rsidRPr="00AD4FE7">
              <w:rPr>
                <w:rFonts w:cs="Arial"/>
              </w:rPr>
              <w:t xml:space="preserve"> 201</w:t>
            </w:r>
            <w:r w:rsidR="00B1590C" w:rsidRPr="00AD4FE7">
              <w:rPr>
                <w:rFonts w:cs="Arial"/>
              </w:rPr>
              <w:t>1</w:t>
            </w:r>
          </w:p>
        </w:tc>
        <w:tc>
          <w:tcPr>
            <w:tcW w:w="1417" w:type="dxa"/>
            <w:tcBorders>
              <w:top w:val="single" w:sz="12" w:space="0" w:color="auto"/>
              <w:bottom w:val="single" w:sz="12" w:space="0" w:color="auto"/>
            </w:tcBorders>
          </w:tcPr>
          <w:p w14:paraId="16F986E2" w14:textId="77777777" w:rsidR="00A41AE4" w:rsidRPr="00AD4FE7" w:rsidRDefault="00F94339" w:rsidP="00C11DEE">
            <w:pPr>
              <w:rPr>
                <w:rFonts w:cs="Arial"/>
              </w:rPr>
            </w:pPr>
            <w:r w:rsidRPr="00AD4FE7">
              <w:rPr>
                <w:rFonts w:cs="Arial"/>
              </w:rPr>
              <w:t>Danny</w:t>
            </w:r>
            <w:r w:rsidR="00A41AE4" w:rsidRPr="00AD4FE7">
              <w:rPr>
                <w:rFonts w:cs="Arial"/>
              </w:rPr>
              <w:t xml:space="preserve"> Badur</w:t>
            </w:r>
          </w:p>
          <w:p w14:paraId="16F986E3" w14:textId="77777777" w:rsidR="00AE064B" w:rsidRPr="00AD4FE7" w:rsidRDefault="00AE064B" w:rsidP="00C11DEE">
            <w:pPr>
              <w:rPr>
                <w:rFonts w:cs="Arial"/>
              </w:rPr>
            </w:pPr>
            <w:r w:rsidRPr="00AD4FE7">
              <w:rPr>
                <w:rFonts w:cs="Arial"/>
              </w:rPr>
              <w:t>Georg Büxel</w:t>
            </w:r>
          </w:p>
        </w:tc>
        <w:tc>
          <w:tcPr>
            <w:tcW w:w="5670" w:type="dxa"/>
            <w:tcBorders>
              <w:top w:val="single" w:sz="12" w:space="0" w:color="auto"/>
              <w:bottom w:val="single" w:sz="12" w:space="0" w:color="auto"/>
            </w:tcBorders>
          </w:tcPr>
          <w:p w14:paraId="16F986E4" w14:textId="77777777" w:rsidR="00A41AE4" w:rsidRPr="00AD4FE7" w:rsidRDefault="00A41AE4" w:rsidP="00C11DEE">
            <w:pPr>
              <w:rPr>
                <w:rFonts w:cs="Arial"/>
              </w:rPr>
            </w:pPr>
            <w:r w:rsidRPr="00AD4FE7">
              <w:rPr>
                <w:rFonts w:cs="Arial"/>
              </w:rPr>
              <w:t>First version</w:t>
            </w:r>
          </w:p>
        </w:tc>
      </w:tr>
      <w:tr w:rsidR="00E64A04" w:rsidRPr="00AD4FE7" w14:paraId="16F986F1" w14:textId="77777777" w:rsidTr="003652C3">
        <w:tc>
          <w:tcPr>
            <w:tcW w:w="819" w:type="dxa"/>
            <w:tcBorders>
              <w:top w:val="single" w:sz="12" w:space="0" w:color="auto"/>
              <w:bottom w:val="single" w:sz="12" w:space="0" w:color="auto"/>
            </w:tcBorders>
          </w:tcPr>
          <w:p w14:paraId="16F986E6" w14:textId="77777777" w:rsidR="00E64A04" w:rsidRPr="00AD4FE7" w:rsidRDefault="00E64A04" w:rsidP="003652C3">
            <w:pPr>
              <w:rPr>
                <w:rFonts w:cs="Arial"/>
              </w:rPr>
            </w:pPr>
            <w:r w:rsidRPr="00AD4FE7">
              <w:rPr>
                <w:rFonts w:cs="Arial"/>
              </w:rPr>
              <w:t>1.1</w:t>
            </w:r>
          </w:p>
        </w:tc>
        <w:tc>
          <w:tcPr>
            <w:tcW w:w="1378" w:type="dxa"/>
            <w:tcBorders>
              <w:top w:val="single" w:sz="12" w:space="0" w:color="auto"/>
              <w:bottom w:val="single" w:sz="12" w:space="0" w:color="auto"/>
            </w:tcBorders>
          </w:tcPr>
          <w:p w14:paraId="16F986E7" w14:textId="77777777" w:rsidR="00E64A04" w:rsidRPr="00AD4FE7" w:rsidRDefault="00E64A04" w:rsidP="003652C3">
            <w:pPr>
              <w:rPr>
                <w:rFonts w:cs="Arial"/>
              </w:rPr>
            </w:pPr>
            <w:r w:rsidRPr="00AD4FE7">
              <w:rPr>
                <w:rFonts w:cs="Arial"/>
              </w:rPr>
              <w:t xml:space="preserve">04 </w:t>
            </w:r>
            <w:proofErr w:type="spellStart"/>
            <w:r w:rsidRPr="00AD4FE7">
              <w:rPr>
                <w:rFonts w:cs="Arial"/>
              </w:rPr>
              <w:t>Juli</w:t>
            </w:r>
            <w:proofErr w:type="spellEnd"/>
            <w:r w:rsidRPr="00AD4FE7">
              <w:rPr>
                <w:rFonts w:cs="Arial"/>
              </w:rPr>
              <w:t xml:space="preserve">  2011</w:t>
            </w:r>
          </w:p>
        </w:tc>
        <w:tc>
          <w:tcPr>
            <w:tcW w:w="1417" w:type="dxa"/>
            <w:tcBorders>
              <w:top w:val="single" w:sz="12" w:space="0" w:color="auto"/>
              <w:bottom w:val="single" w:sz="12" w:space="0" w:color="auto"/>
            </w:tcBorders>
          </w:tcPr>
          <w:p w14:paraId="16F986E8" w14:textId="77777777" w:rsidR="00E64A04" w:rsidRPr="00AD4FE7" w:rsidRDefault="00E64A04" w:rsidP="003652C3">
            <w:pPr>
              <w:rPr>
                <w:rFonts w:cs="Arial"/>
              </w:rPr>
            </w:pPr>
            <w:r w:rsidRPr="00AD4FE7">
              <w:rPr>
                <w:rFonts w:cs="Arial"/>
              </w:rPr>
              <w:t>Georg Büxel</w:t>
            </w:r>
          </w:p>
        </w:tc>
        <w:tc>
          <w:tcPr>
            <w:tcW w:w="5670" w:type="dxa"/>
            <w:tcBorders>
              <w:top w:val="single" w:sz="12" w:space="0" w:color="auto"/>
              <w:bottom w:val="single" w:sz="12" w:space="0" w:color="auto"/>
            </w:tcBorders>
          </w:tcPr>
          <w:p w14:paraId="16F986E9" w14:textId="77777777" w:rsidR="00E64A04" w:rsidRPr="00AD4FE7" w:rsidRDefault="00E64A04" w:rsidP="003652C3">
            <w:pPr>
              <w:spacing w:line="240" w:lineRule="auto"/>
              <w:ind w:left="-70"/>
            </w:pPr>
            <w:r w:rsidRPr="00AD4FE7">
              <w:t xml:space="preserve">  2</w:t>
            </w:r>
          </w:p>
          <w:p w14:paraId="16F986EA" w14:textId="77777777" w:rsidR="00E64A04" w:rsidRPr="00AD4FE7" w:rsidRDefault="00E64A04" w:rsidP="003652C3">
            <w:pPr>
              <w:spacing w:line="240" w:lineRule="auto"/>
            </w:pPr>
            <w:r w:rsidRPr="00AD4FE7">
              <w:t xml:space="preserve">- Changed field length of </w:t>
            </w:r>
            <w:proofErr w:type="spellStart"/>
            <w:r w:rsidRPr="00AD4FE7">
              <w:t>asram:</w:t>
            </w:r>
            <w:r w:rsidRPr="00AD4FE7">
              <w:rPr>
                <w:rFonts w:cs="Arial"/>
                <w:bCs/>
                <w:szCs w:val="20"/>
              </w:rPr>
              <w:t>SpecifiedTransactionIdentifier</w:t>
            </w:r>
            <w:proofErr w:type="spellEnd"/>
          </w:p>
          <w:p w14:paraId="16F986EB" w14:textId="77777777" w:rsidR="00E64A04" w:rsidRPr="00AD4FE7" w:rsidRDefault="00E64A04" w:rsidP="003652C3">
            <w:pPr>
              <w:spacing w:line="240" w:lineRule="auto"/>
              <w:ind w:left="-70"/>
            </w:pPr>
            <w:r w:rsidRPr="00AD4FE7">
              <w:t xml:space="preserve">  4.1.4</w:t>
            </w:r>
          </w:p>
          <w:p w14:paraId="16F986EC" w14:textId="77777777" w:rsidR="00E64A04" w:rsidRPr="00AD4FE7" w:rsidRDefault="00E64A04" w:rsidP="003652C3">
            <w:pPr>
              <w:spacing w:line="240" w:lineRule="auto"/>
            </w:pPr>
            <w:r w:rsidRPr="00AD4FE7">
              <w:t xml:space="preserve">- Changed field type of </w:t>
            </w:r>
            <w:proofErr w:type="spellStart"/>
            <w:r w:rsidRPr="00AD4FE7">
              <w:t>asram</w:t>
            </w:r>
            <w:proofErr w:type="spellEnd"/>
            <w:r w:rsidRPr="00AD4FE7">
              <w:t xml:space="preserve">: </w:t>
            </w:r>
            <w:proofErr w:type="spellStart"/>
            <w:r w:rsidRPr="00AD4FE7">
              <w:t>BasisQuantity</w:t>
            </w:r>
            <w:proofErr w:type="spellEnd"/>
          </w:p>
          <w:p w14:paraId="16F986ED" w14:textId="77777777" w:rsidR="00E64A04" w:rsidRPr="00AD4FE7" w:rsidRDefault="00E64A04" w:rsidP="003652C3">
            <w:pPr>
              <w:spacing w:line="240" w:lineRule="auto"/>
              <w:ind w:left="-212" w:firstLine="142"/>
            </w:pPr>
            <w:r w:rsidRPr="00AD4FE7">
              <w:t xml:space="preserve">  4.2.4.1</w:t>
            </w:r>
          </w:p>
          <w:p w14:paraId="16F986EE" w14:textId="77777777" w:rsidR="00E64A04" w:rsidRPr="00AD4FE7" w:rsidRDefault="00E64A04" w:rsidP="003652C3">
            <w:pPr>
              <w:spacing w:line="240" w:lineRule="auto"/>
              <w:ind w:left="-70"/>
            </w:pPr>
            <w:r w:rsidRPr="00AD4FE7">
              <w:t xml:space="preserve">  - Changed cardinality of </w:t>
            </w:r>
            <w:proofErr w:type="spellStart"/>
            <w:r w:rsidRPr="00AD4FE7">
              <w:t>asram</w:t>
            </w:r>
            <w:proofErr w:type="spellEnd"/>
            <w:r w:rsidRPr="00AD4FE7">
              <w:t xml:space="preserve">: </w:t>
            </w:r>
            <w:proofErr w:type="spellStart"/>
            <w:r w:rsidRPr="00AD4FE7">
              <w:t>GlobalIdentificationIdentifier</w:t>
            </w:r>
            <w:proofErr w:type="spellEnd"/>
          </w:p>
          <w:p w14:paraId="16F986EF" w14:textId="77777777" w:rsidR="00E64A04" w:rsidRPr="00AD4FE7" w:rsidRDefault="00E64A04" w:rsidP="003652C3">
            <w:pPr>
              <w:spacing w:line="240" w:lineRule="auto"/>
              <w:ind w:left="-70"/>
            </w:pPr>
            <w:r w:rsidRPr="00AD4FE7">
              <w:t xml:space="preserve">  - Changed cardinality of </w:t>
            </w:r>
            <w:proofErr w:type="spellStart"/>
            <w:r w:rsidRPr="00AD4FE7">
              <w:t>asram</w:t>
            </w:r>
            <w:proofErr w:type="spellEnd"/>
            <w:r w:rsidRPr="00AD4FE7">
              <w:t xml:space="preserve">: </w:t>
            </w:r>
            <w:proofErr w:type="spellStart"/>
            <w:r w:rsidRPr="00AD4FE7">
              <w:t>LineIdentifier</w:t>
            </w:r>
            <w:proofErr w:type="spellEnd"/>
          </w:p>
          <w:p w14:paraId="16F986F0" w14:textId="77777777" w:rsidR="00E64A04" w:rsidRPr="00AD4FE7" w:rsidRDefault="00E64A04" w:rsidP="003652C3">
            <w:pPr>
              <w:spacing w:line="240" w:lineRule="auto"/>
              <w:ind w:left="-70"/>
            </w:pPr>
          </w:p>
        </w:tc>
      </w:tr>
      <w:tr w:rsidR="00CF0060" w:rsidRPr="00AD4FE7" w14:paraId="16F98718" w14:textId="77777777" w:rsidTr="00CF0060">
        <w:tc>
          <w:tcPr>
            <w:tcW w:w="819" w:type="dxa"/>
            <w:tcBorders>
              <w:top w:val="single" w:sz="12" w:space="0" w:color="auto"/>
              <w:bottom w:val="single" w:sz="12" w:space="0" w:color="auto"/>
            </w:tcBorders>
          </w:tcPr>
          <w:p w14:paraId="16F986F2" w14:textId="77777777" w:rsidR="00CF0060" w:rsidRPr="00AD4FE7" w:rsidRDefault="00CF0060" w:rsidP="003652C3">
            <w:pPr>
              <w:rPr>
                <w:rFonts w:cs="Arial"/>
              </w:rPr>
            </w:pPr>
            <w:r w:rsidRPr="00AD4FE7">
              <w:rPr>
                <w:rFonts w:cs="Arial"/>
              </w:rPr>
              <w:t>1.</w:t>
            </w:r>
            <w:r w:rsidR="00E64A04" w:rsidRPr="00AD4FE7">
              <w:rPr>
                <w:rFonts w:cs="Arial"/>
              </w:rPr>
              <w:t>2</w:t>
            </w:r>
          </w:p>
        </w:tc>
        <w:tc>
          <w:tcPr>
            <w:tcW w:w="1378" w:type="dxa"/>
            <w:tcBorders>
              <w:top w:val="single" w:sz="12" w:space="0" w:color="auto"/>
              <w:bottom w:val="single" w:sz="12" w:space="0" w:color="auto"/>
            </w:tcBorders>
          </w:tcPr>
          <w:p w14:paraId="16F986F3" w14:textId="77777777" w:rsidR="00CF0060" w:rsidRPr="00AD4FE7" w:rsidRDefault="000439C8" w:rsidP="00E64A04">
            <w:pPr>
              <w:rPr>
                <w:rFonts w:cs="Arial"/>
              </w:rPr>
            </w:pPr>
            <w:r w:rsidRPr="00AD4FE7">
              <w:rPr>
                <w:rFonts w:cs="Arial"/>
              </w:rPr>
              <w:t>09</w:t>
            </w:r>
            <w:r w:rsidR="00CF0060" w:rsidRPr="00AD4FE7">
              <w:rPr>
                <w:rFonts w:cs="Arial"/>
              </w:rPr>
              <w:t xml:space="preserve"> </w:t>
            </w:r>
            <w:r w:rsidR="00E64A04" w:rsidRPr="00AD4FE7">
              <w:rPr>
                <w:rFonts w:cs="Arial"/>
              </w:rPr>
              <w:t>Sep</w:t>
            </w:r>
            <w:r w:rsidR="00CF0060" w:rsidRPr="00AD4FE7">
              <w:rPr>
                <w:rFonts w:cs="Arial"/>
              </w:rPr>
              <w:t xml:space="preserve">  2011</w:t>
            </w:r>
          </w:p>
        </w:tc>
        <w:tc>
          <w:tcPr>
            <w:tcW w:w="1417" w:type="dxa"/>
            <w:tcBorders>
              <w:top w:val="single" w:sz="12" w:space="0" w:color="auto"/>
              <w:bottom w:val="single" w:sz="12" w:space="0" w:color="auto"/>
            </w:tcBorders>
          </w:tcPr>
          <w:p w14:paraId="16F986F4" w14:textId="77777777" w:rsidR="00CF0060" w:rsidRPr="00AD4FE7" w:rsidRDefault="00CF0060" w:rsidP="003652C3">
            <w:pPr>
              <w:rPr>
                <w:rFonts w:cs="Arial"/>
              </w:rPr>
            </w:pPr>
            <w:r w:rsidRPr="00AD4FE7">
              <w:rPr>
                <w:rFonts w:cs="Arial"/>
              </w:rPr>
              <w:t>Georg Büxel</w:t>
            </w:r>
          </w:p>
        </w:tc>
        <w:tc>
          <w:tcPr>
            <w:tcW w:w="5670" w:type="dxa"/>
            <w:tcBorders>
              <w:top w:val="single" w:sz="12" w:space="0" w:color="auto"/>
              <w:bottom w:val="single" w:sz="12" w:space="0" w:color="auto"/>
            </w:tcBorders>
          </w:tcPr>
          <w:p w14:paraId="16F986F5" w14:textId="77777777" w:rsidR="0000399C" w:rsidRPr="00AD4FE7" w:rsidRDefault="0000399C" w:rsidP="007A18EE">
            <w:pPr>
              <w:spacing w:line="240" w:lineRule="auto"/>
            </w:pPr>
            <w:r w:rsidRPr="00AD4FE7">
              <w:t>3.1 Added</w:t>
            </w:r>
          </w:p>
          <w:p w14:paraId="16F986F6" w14:textId="77777777" w:rsidR="0000399C" w:rsidRPr="00AD4FE7" w:rsidRDefault="0000399C" w:rsidP="007A18EE">
            <w:pPr>
              <w:spacing w:line="240" w:lineRule="auto"/>
            </w:pPr>
            <w:r w:rsidRPr="00AD4FE7">
              <w:t>-</w:t>
            </w:r>
            <w:r w:rsidR="00082D4A" w:rsidRPr="00AD4FE7">
              <w:rPr>
                <w:rFonts w:cs="Arial"/>
                <w:bCs/>
                <w:szCs w:val="20"/>
              </w:rPr>
              <w:t xml:space="preserve"> value </w:t>
            </w:r>
            <w:proofErr w:type="spellStart"/>
            <w:r w:rsidRPr="00AD4FE7">
              <w:t>SuplierSite_City</w:t>
            </w:r>
            <w:proofErr w:type="spellEnd"/>
          </w:p>
          <w:p w14:paraId="16F986F7" w14:textId="77777777" w:rsidR="0000399C" w:rsidRPr="00AD4FE7" w:rsidRDefault="0000399C" w:rsidP="007A18EE">
            <w:pPr>
              <w:spacing w:line="240" w:lineRule="auto"/>
            </w:pPr>
            <w:r w:rsidRPr="00AD4FE7">
              <w:t>4.1 Added</w:t>
            </w:r>
          </w:p>
          <w:p w14:paraId="16F986F8" w14:textId="77777777" w:rsidR="0000399C" w:rsidRPr="00AD4FE7" w:rsidRDefault="0000399C" w:rsidP="007A18EE">
            <w:pPr>
              <w:spacing w:line="240" w:lineRule="auto"/>
            </w:pPr>
            <w:r w:rsidRPr="00AD4FE7">
              <w:t xml:space="preserve">- </w:t>
            </w:r>
            <w:proofErr w:type="spellStart"/>
            <w:r w:rsidRPr="00AD4FE7">
              <w:t>asram:</w:t>
            </w:r>
            <w:r w:rsidRPr="00AD4FE7">
              <w:rPr>
                <w:rFonts w:cs="Arial"/>
                <w:bCs/>
                <w:szCs w:val="20"/>
              </w:rPr>
              <w:t>SpecifiedCITradeBusinessFlag</w:t>
            </w:r>
            <w:proofErr w:type="spellEnd"/>
          </w:p>
          <w:p w14:paraId="16F986F9" w14:textId="77777777" w:rsidR="007A18EE" w:rsidRPr="00AD4FE7" w:rsidRDefault="0000399C" w:rsidP="007A18EE">
            <w:pPr>
              <w:spacing w:line="240" w:lineRule="auto"/>
            </w:pPr>
            <w:r w:rsidRPr="00AD4FE7">
              <w:t xml:space="preserve">Renamed 4.1.1 </w:t>
            </w:r>
            <w:r w:rsidR="007A18EE" w:rsidRPr="00AD4FE7">
              <w:t>in 4.1.</w:t>
            </w:r>
            <w:r w:rsidRPr="00AD4FE7">
              <w:t>2 and added 4.1.1</w:t>
            </w:r>
          </w:p>
          <w:p w14:paraId="16F986FA" w14:textId="77777777" w:rsidR="0000399C" w:rsidRPr="00AD4FE7" w:rsidRDefault="0064055F" w:rsidP="007A18EE">
            <w:pPr>
              <w:spacing w:line="240" w:lineRule="auto"/>
            </w:pPr>
            <w:r w:rsidRPr="00AD4FE7">
              <w:t>4.1.2</w:t>
            </w:r>
            <w:r w:rsidR="007068BD" w:rsidRPr="00AD4FE7">
              <w:t xml:space="preserve"> Added</w:t>
            </w:r>
          </w:p>
          <w:p w14:paraId="16F986FB" w14:textId="77777777" w:rsidR="00E155FA" w:rsidRPr="00AD4FE7" w:rsidRDefault="00E155FA" w:rsidP="00E155FA">
            <w:r w:rsidRPr="00AD4FE7">
              <w:t>-</w:t>
            </w:r>
            <w:r w:rsidRPr="00AD4FE7">
              <w:rPr>
                <w:rFonts w:cs="Arial"/>
                <w:bCs/>
                <w:szCs w:val="20"/>
              </w:rPr>
              <w:t xml:space="preserve"> </w:t>
            </w:r>
            <w:proofErr w:type="spellStart"/>
            <w:r w:rsidRPr="00AD4FE7">
              <w:rPr>
                <w:rFonts w:cs="Arial"/>
                <w:bCs/>
                <w:szCs w:val="20"/>
              </w:rPr>
              <w:t>asram:NameText</w:t>
            </w:r>
            <w:proofErr w:type="spellEnd"/>
          </w:p>
          <w:p w14:paraId="16F986FC" w14:textId="77777777" w:rsidR="007068BD" w:rsidRPr="00AD4FE7" w:rsidRDefault="007068BD" w:rsidP="007068BD">
            <w:pPr>
              <w:spacing w:line="240" w:lineRule="auto"/>
            </w:pPr>
            <w:r w:rsidRPr="00AD4FE7">
              <w:t xml:space="preserve">- </w:t>
            </w:r>
            <w:proofErr w:type="spellStart"/>
            <w:r w:rsidRPr="00AD4FE7">
              <w:t>asram:SpecifiedCILegalOrganization</w:t>
            </w:r>
            <w:proofErr w:type="spellEnd"/>
          </w:p>
          <w:p w14:paraId="16F986FD" w14:textId="77777777" w:rsidR="0088166F" w:rsidRPr="00AD4FE7" w:rsidRDefault="0088166F" w:rsidP="0088166F">
            <w:pPr>
              <w:spacing w:line="240" w:lineRule="auto"/>
            </w:pPr>
            <w:r w:rsidRPr="00AD4FE7">
              <w:t>Renamed 4.1.2,  4.1.2.1, 4.1.2.1.1, 4.1.2.1.2, 4.1.2.2 and 4.1.2.2.1 in 4.1.3, 4.1.3.2, 4.1.3.2.1, 4.1.3.2.2, 4.1.3.3 and 4.1.3.3.1 and added 4.1.3.1</w:t>
            </w:r>
          </w:p>
          <w:p w14:paraId="16F986FE" w14:textId="77777777" w:rsidR="00C254A3" w:rsidRPr="00AD4FE7" w:rsidRDefault="0088166F" w:rsidP="007068BD">
            <w:pPr>
              <w:spacing w:line="240" w:lineRule="auto"/>
            </w:pPr>
            <w:r w:rsidRPr="00AD4FE7">
              <w:t>4.1.2.3 Added</w:t>
            </w:r>
          </w:p>
          <w:p w14:paraId="16F986FF" w14:textId="77777777" w:rsidR="0088166F" w:rsidRPr="00AD4FE7" w:rsidRDefault="0088166F" w:rsidP="0088166F">
            <w:pPr>
              <w:spacing w:line="240" w:lineRule="auto"/>
              <w:rPr>
                <w:szCs w:val="18"/>
              </w:rPr>
            </w:pPr>
            <w:r w:rsidRPr="00AD4FE7">
              <w:t xml:space="preserve">- </w:t>
            </w:r>
            <w:proofErr w:type="spellStart"/>
            <w:r w:rsidRPr="00AD4FE7">
              <w:rPr>
                <w:rFonts w:cs="Arial"/>
                <w:bCs/>
                <w:szCs w:val="20"/>
              </w:rPr>
              <w:t>asram:IdentificationIdentifier</w:t>
            </w:r>
            <w:proofErr w:type="spellEnd"/>
          </w:p>
          <w:p w14:paraId="16F98700" w14:textId="77777777" w:rsidR="0088166F" w:rsidRPr="00AD4FE7" w:rsidRDefault="0088166F" w:rsidP="007068BD">
            <w:pPr>
              <w:spacing w:line="240" w:lineRule="auto"/>
              <w:rPr>
                <w:rFonts w:cs="Arial"/>
                <w:bCs/>
                <w:szCs w:val="20"/>
              </w:rPr>
            </w:pPr>
            <w:r w:rsidRPr="00AD4FE7">
              <w:t xml:space="preserve">- </w:t>
            </w:r>
            <w:proofErr w:type="spellStart"/>
            <w:r w:rsidRPr="00AD4FE7">
              <w:rPr>
                <w:rFonts w:cs="Arial"/>
                <w:bCs/>
                <w:szCs w:val="20"/>
              </w:rPr>
              <w:t>TypeCode</w:t>
            </w:r>
            <w:proofErr w:type="spellEnd"/>
          </w:p>
          <w:p w14:paraId="16F98701" w14:textId="77777777" w:rsidR="00082D4A" w:rsidRPr="00AD4FE7" w:rsidRDefault="00082D4A" w:rsidP="00082D4A">
            <w:pPr>
              <w:rPr>
                <w:rFonts w:cs="Arial"/>
                <w:szCs w:val="20"/>
              </w:rPr>
            </w:pPr>
            <w:r w:rsidRPr="00AD4FE7">
              <w:rPr>
                <w:rFonts w:cs="Arial"/>
                <w:bCs/>
                <w:szCs w:val="20"/>
              </w:rPr>
              <w:t xml:space="preserve">- value </w:t>
            </w:r>
            <w:proofErr w:type="spellStart"/>
            <w:r w:rsidRPr="00AD4FE7">
              <w:rPr>
                <w:rFonts w:cs="Arial"/>
                <w:szCs w:val="20"/>
              </w:rPr>
              <w:t>OrderingOfficerCode</w:t>
            </w:r>
            <w:proofErr w:type="spellEnd"/>
          </w:p>
          <w:p w14:paraId="16F98702" w14:textId="77777777" w:rsidR="0088166F" w:rsidRPr="00AD4FE7" w:rsidRDefault="00082D4A" w:rsidP="007068BD">
            <w:pPr>
              <w:spacing w:line="240" w:lineRule="auto"/>
              <w:rPr>
                <w:rFonts w:cs="Arial"/>
                <w:bCs/>
                <w:szCs w:val="20"/>
              </w:rPr>
            </w:pPr>
            <w:r w:rsidRPr="00AD4FE7">
              <w:rPr>
                <w:rFonts w:cs="Arial"/>
                <w:bCs/>
                <w:szCs w:val="20"/>
              </w:rPr>
              <w:t xml:space="preserve">- value </w:t>
            </w:r>
            <w:proofErr w:type="spellStart"/>
            <w:r w:rsidRPr="00AD4FE7">
              <w:rPr>
                <w:rFonts w:cs="Arial"/>
                <w:szCs w:val="20"/>
              </w:rPr>
              <w:t>SAPMRPController</w:t>
            </w:r>
            <w:proofErr w:type="spellEnd"/>
          </w:p>
          <w:p w14:paraId="16F98703" w14:textId="77777777" w:rsidR="00082D4A" w:rsidRPr="00AD4FE7" w:rsidRDefault="00082D4A" w:rsidP="007068BD">
            <w:pPr>
              <w:spacing w:line="240" w:lineRule="auto"/>
              <w:rPr>
                <w:rFonts w:cs="Arial"/>
                <w:bCs/>
                <w:szCs w:val="20"/>
              </w:rPr>
            </w:pPr>
            <w:r w:rsidRPr="00AD4FE7">
              <w:rPr>
                <w:rFonts w:cs="Arial"/>
                <w:bCs/>
                <w:szCs w:val="20"/>
              </w:rPr>
              <w:t xml:space="preserve">- value </w:t>
            </w:r>
            <w:proofErr w:type="spellStart"/>
            <w:r w:rsidRPr="00AD4FE7">
              <w:rPr>
                <w:rFonts w:cs="Arial"/>
                <w:szCs w:val="20"/>
              </w:rPr>
              <w:t>OrderingOfficerName</w:t>
            </w:r>
            <w:proofErr w:type="spellEnd"/>
          </w:p>
          <w:p w14:paraId="16F98704" w14:textId="77777777" w:rsidR="006E59A4" w:rsidRPr="00AD4FE7" w:rsidRDefault="007068BD" w:rsidP="007A18EE">
            <w:pPr>
              <w:spacing w:line="240" w:lineRule="auto"/>
            </w:pPr>
            <w:r w:rsidRPr="00AD4FE7">
              <w:t xml:space="preserve">Renamed </w:t>
            </w:r>
            <w:r w:rsidR="000A0C04" w:rsidRPr="00AD4FE7">
              <w:t>4.1.2.3, 4.1.2.3</w:t>
            </w:r>
            <w:r w:rsidR="00082D4A" w:rsidRPr="00AD4FE7">
              <w:t>.1 and</w:t>
            </w:r>
            <w:r w:rsidR="000A0C04" w:rsidRPr="00AD4FE7">
              <w:t xml:space="preserve"> 4.1.2.3.2</w:t>
            </w:r>
            <w:r w:rsidR="0064055F" w:rsidRPr="00AD4FE7">
              <w:t xml:space="preserve"> </w:t>
            </w:r>
            <w:r w:rsidR="000A0C04" w:rsidRPr="00AD4FE7">
              <w:t xml:space="preserve">in </w:t>
            </w:r>
            <w:r w:rsidR="00E75952" w:rsidRPr="00AD4FE7">
              <w:t>4.1.3.4, 4.1.3.4.</w:t>
            </w:r>
            <w:r w:rsidR="00082D4A" w:rsidRPr="00AD4FE7">
              <w:t>1 and</w:t>
            </w:r>
            <w:r w:rsidR="00E75952" w:rsidRPr="00AD4FE7">
              <w:t xml:space="preserve"> 4.1.3.4.</w:t>
            </w:r>
            <w:r w:rsidR="00E155FA" w:rsidRPr="00AD4FE7">
              <w:t>2</w:t>
            </w:r>
          </w:p>
          <w:p w14:paraId="16F98705" w14:textId="77777777" w:rsidR="00082D4A" w:rsidRPr="00AD4FE7" w:rsidRDefault="00082D4A" w:rsidP="00082D4A">
            <w:pPr>
              <w:spacing w:line="240" w:lineRule="auto"/>
            </w:pPr>
            <w:r w:rsidRPr="00AD4FE7">
              <w:t>4.1.2.3.3 Added</w:t>
            </w:r>
          </w:p>
          <w:p w14:paraId="16F98706" w14:textId="77777777" w:rsidR="00082D4A" w:rsidRPr="00082D4A" w:rsidRDefault="00082D4A" w:rsidP="00082D4A">
            <w:pPr>
              <w:spacing w:line="240" w:lineRule="auto"/>
              <w:rPr>
                <w:rFonts w:eastAsia="Times New Roman" w:cs="Arial"/>
                <w:b/>
                <w:color w:val="000000"/>
                <w:szCs w:val="20"/>
                <w:lang w:eastAsia="de-DE"/>
              </w:rPr>
            </w:pPr>
            <w:r w:rsidRPr="00AD4FE7">
              <w:rPr>
                <w:rFonts w:cs="Arial"/>
                <w:bCs/>
                <w:szCs w:val="20"/>
              </w:rPr>
              <w:t xml:space="preserve">- value </w:t>
            </w:r>
            <w:proofErr w:type="spellStart"/>
            <w:r w:rsidRPr="00082D4A">
              <w:rPr>
                <w:rFonts w:eastAsia="Times New Roman" w:cs="Arial"/>
                <w:color w:val="000000"/>
                <w:szCs w:val="20"/>
                <w:lang w:eastAsia="de-DE"/>
              </w:rPr>
              <w:t>OrderingOfficerPhone</w:t>
            </w:r>
            <w:proofErr w:type="spellEnd"/>
            <w:r w:rsidRPr="00B335DB">
              <w:rPr>
                <w:rFonts w:eastAsia="Times New Roman" w:cs="Arial"/>
                <w:b/>
                <w:color w:val="000000"/>
                <w:szCs w:val="20"/>
                <w:lang w:eastAsia="de-DE"/>
              </w:rPr>
              <w:t xml:space="preserve"> </w:t>
            </w:r>
          </w:p>
          <w:p w14:paraId="16F98707" w14:textId="77777777" w:rsidR="00082D4A" w:rsidRPr="00AD4FE7" w:rsidRDefault="00082D4A" w:rsidP="007A18EE">
            <w:pPr>
              <w:spacing w:line="240" w:lineRule="auto"/>
            </w:pPr>
            <w:r w:rsidRPr="00AD4FE7">
              <w:t>Renamed 4.1.2.3.3 in 4.1.3.4.3 and added 4.1.3.4.4</w:t>
            </w:r>
          </w:p>
          <w:p w14:paraId="16F98708" w14:textId="77777777" w:rsidR="007A18EE" w:rsidRPr="00AD4FE7" w:rsidRDefault="00E155FA" w:rsidP="007A18EE">
            <w:pPr>
              <w:spacing w:line="240" w:lineRule="auto"/>
            </w:pPr>
            <w:r w:rsidRPr="00AD4FE7">
              <w:rPr>
                <w:rFonts w:cs="Arial"/>
                <w:bCs/>
                <w:szCs w:val="20"/>
              </w:rPr>
              <w:t>4.1.3</w:t>
            </w:r>
            <w:r w:rsidR="007A18EE" w:rsidRPr="00AD4FE7">
              <w:t xml:space="preserve"> Added</w:t>
            </w:r>
          </w:p>
          <w:p w14:paraId="16F98709" w14:textId="77777777" w:rsidR="00E155FA" w:rsidRPr="00AD4FE7" w:rsidRDefault="00E155FA" w:rsidP="007A18EE">
            <w:pPr>
              <w:spacing w:line="240" w:lineRule="auto"/>
            </w:pPr>
            <w:r w:rsidRPr="00AD4FE7">
              <w:t xml:space="preserve">- attribute </w:t>
            </w:r>
            <w:proofErr w:type="spellStart"/>
            <w:r w:rsidRPr="00AD4FE7">
              <w:t>schemeName</w:t>
            </w:r>
            <w:proofErr w:type="spellEnd"/>
          </w:p>
          <w:p w14:paraId="16F9870A" w14:textId="77777777" w:rsidR="00E155FA" w:rsidRPr="00AD4FE7" w:rsidRDefault="00E155FA" w:rsidP="00E155FA">
            <w:pPr>
              <w:rPr>
                <w:rFonts w:cs="Arial"/>
                <w:bCs/>
                <w:szCs w:val="20"/>
              </w:rPr>
            </w:pPr>
            <w:r w:rsidRPr="00AD4FE7">
              <w:t xml:space="preserve">- </w:t>
            </w:r>
            <w:proofErr w:type="spellStart"/>
            <w:r w:rsidRPr="00AD4FE7">
              <w:rPr>
                <w:rFonts w:cs="Arial"/>
                <w:bCs/>
                <w:szCs w:val="20"/>
              </w:rPr>
              <w:t>asram:NameText</w:t>
            </w:r>
            <w:proofErr w:type="spellEnd"/>
          </w:p>
          <w:p w14:paraId="16F9870B" w14:textId="77777777" w:rsidR="00E155FA" w:rsidRPr="00AD4FE7" w:rsidRDefault="00E155FA" w:rsidP="00E155FA">
            <w:r w:rsidRPr="00AD4FE7">
              <w:rPr>
                <w:rFonts w:cs="Arial"/>
                <w:bCs/>
                <w:szCs w:val="20"/>
              </w:rPr>
              <w:t xml:space="preserve">- </w:t>
            </w:r>
            <w:proofErr w:type="spellStart"/>
            <w:r w:rsidRPr="00AD4FE7">
              <w:rPr>
                <w:rFonts w:cs="Arial"/>
                <w:bCs/>
                <w:szCs w:val="20"/>
              </w:rPr>
              <w:t>asram:SpecifiedCILegalOrganization</w:t>
            </w:r>
            <w:proofErr w:type="spellEnd"/>
          </w:p>
          <w:p w14:paraId="16F9870C" w14:textId="77777777" w:rsidR="00E155FA" w:rsidRPr="00AD4FE7" w:rsidRDefault="00E155FA" w:rsidP="00E155FA">
            <w:r w:rsidRPr="00AD4FE7">
              <w:t>Renamed 4.1.3 in 4.1.4 and added 4.1.4.1</w:t>
            </w:r>
          </w:p>
          <w:p w14:paraId="16F9870D" w14:textId="77777777" w:rsidR="00E155FA" w:rsidRPr="00AD4FE7" w:rsidRDefault="00E155FA" w:rsidP="00E155FA">
            <w:r w:rsidRPr="00AD4FE7">
              <w:t>Renamed 4.1.4 and 4.1.4.1 in 4.1.5 and 4.1.5.1</w:t>
            </w:r>
          </w:p>
          <w:p w14:paraId="16F9870E" w14:textId="77777777" w:rsidR="00C254A3" w:rsidRPr="00AD4FE7" w:rsidRDefault="00C254A3" w:rsidP="00E155FA">
            <w:r w:rsidRPr="00AD4FE7">
              <w:t xml:space="preserve">4.2.2 Added </w:t>
            </w:r>
          </w:p>
          <w:p w14:paraId="16F9870F" w14:textId="77777777" w:rsidR="00C254A3" w:rsidRPr="00AD4FE7" w:rsidRDefault="00C254A3" w:rsidP="00C254A3">
            <w:pPr>
              <w:rPr>
                <w:szCs w:val="20"/>
              </w:rPr>
            </w:pPr>
            <w:r w:rsidRPr="00AD4FE7">
              <w:t xml:space="preserve">- </w:t>
            </w:r>
            <w:proofErr w:type="spellStart"/>
            <w:r w:rsidRPr="00AD4FE7">
              <w:rPr>
                <w:rFonts w:cs="Arial"/>
                <w:bCs/>
                <w:sz w:val="18"/>
                <w:szCs w:val="18"/>
              </w:rPr>
              <w:t>asram:CertificationEvidenceReferenceCIReferencedDocument</w:t>
            </w:r>
            <w:proofErr w:type="spellEnd"/>
          </w:p>
          <w:p w14:paraId="16F98710" w14:textId="77777777" w:rsidR="00C254A3" w:rsidRPr="00AD4FE7" w:rsidRDefault="00C254A3" w:rsidP="00C254A3">
            <w:r w:rsidRPr="00AD4FE7">
              <w:t xml:space="preserve">- </w:t>
            </w:r>
            <w:proofErr w:type="spellStart"/>
            <w:r w:rsidRPr="00AD4FE7">
              <w:rPr>
                <w:rFonts w:cs="Arial"/>
                <w:bCs/>
                <w:szCs w:val="20"/>
              </w:rPr>
              <w:t>asram:ManufacturerCITradeParty</w:t>
            </w:r>
            <w:proofErr w:type="spellEnd"/>
          </w:p>
          <w:p w14:paraId="16F98711" w14:textId="77777777" w:rsidR="00C254A3" w:rsidRPr="00AD4FE7" w:rsidRDefault="00C254A3" w:rsidP="00E155FA">
            <w:r w:rsidRPr="00AD4FE7">
              <w:t>Added 4.2.2.2, 4.2.2.3 and 4.2.2.3.1</w:t>
            </w:r>
          </w:p>
          <w:p w14:paraId="16F98712" w14:textId="77777777" w:rsidR="00E155FA" w:rsidRPr="00AD4FE7" w:rsidRDefault="00C254A3" w:rsidP="007A18EE">
            <w:pPr>
              <w:spacing w:line="240" w:lineRule="auto"/>
            </w:pPr>
            <w:r w:rsidRPr="00AD4FE7">
              <w:t>4.3 Added</w:t>
            </w:r>
          </w:p>
          <w:p w14:paraId="16F98713" w14:textId="77777777" w:rsidR="00C254A3" w:rsidRPr="00AD4FE7" w:rsidRDefault="00C254A3" w:rsidP="00C254A3">
            <w:r w:rsidRPr="00AD4FE7">
              <w:t xml:space="preserve">- </w:t>
            </w:r>
            <w:proofErr w:type="spellStart"/>
            <w:r w:rsidRPr="00AD4FE7">
              <w:rPr>
                <w:rFonts w:cs="Arial"/>
                <w:bCs/>
                <w:szCs w:val="20"/>
              </w:rPr>
              <w:t>asram:UltimateShipToCITradeParty</w:t>
            </w:r>
            <w:proofErr w:type="spellEnd"/>
          </w:p>
          <w:p w14:paraId="16F98714" w14:textId="77777777" w:rsidR="00C254A3" w:rsidRPr="00AD4FE7" w:rsidRDefault="00C254A3" w:rsidP="007A18EE">
            <w:pPr>
              <w:spacing w:line="240" w:lineRule="auto"/>
            </w:pPr>
            <w:r w:rsidRPr="00AD4FE7">
              <w:t>4.3.1 Added</w:t>
            </w:r>
          </w:p>
          <w:p w14:paraId="16F98715" w14:textId="77777777" w:rsidR="00C254A3" w:rsidRPr="00AD4FE7" w:rsidRDefault="00C254A3" w:rsidP="00C254A3">
            <w:pPr>
              <w:spacing w:line="240" w:lineRule="auto"/>
            </w:pPr>
            <w:r w:rsidRPr="00AD4FE7">
              <w:t xml:space="preserve">- </w:t>
            </w:r>
            <w:proofErr w:type="spellStart"/>
            <w:r w:rsidRPr="00AD4FE7">
              <w:rPr>
                <w:rFonts w:cs="Arial"/>
                <w:bCs/>
                <w:szCs w:val="20"/>
              </w:rPr>
              <w:t>asram:NameText</w:t>
            </w:r>
            <w:proofErr w:type="spellEnd"/>
          </w:p>
          <w:p w14:paraId="16F98716" w14:textId="77777777" w:rsidR="00C254A3" w:rsidRPr="00AD4FE7" w:rsidRDefault="0088166F" w:rsidP="007A18EE">
            <w:pPr>
              <w:spacing w:line="240" w:lineRule="auto"/>
            </w:pPr>
            <w:r w:rsidRPr="00AD4FE7">
              <w:t>Added 4.3.2</w:t>
            </w:r>
          </w:p>
          <w:p w14:paraId="16F98717" w14:textId="77777777" w:rsidR="00CF0060" w:rsidRPr="00AD4FE7" w:rsidRDefault="00CF0060" w:rsidP="0088166F">
            <w:pPr>
              <w:spacing w:line="240" w:lineRule="auto"/>
              <w:ind w:left="-70"/>
            </w:pPr>
          </w:p>
        </w:tc>
      </w:tr>
      <w:tr w:rsidR="008507E3" w:rsidRPr="00AD4FE7" w14:paraId="16F98721" w14:textId="77777777" w:rsidTr="00CF0060">
        <w:tc>
          <w:tcPr>
            <w:tcW w:w="819" w:type="dxa"/>
            <w:tcBorders>
              <w:top w:val="single" w:sz="12" w:space="0" w:color="auto"/>
              <w:bottom w:val="single" w:sz="12" w:space="0" w:color="auto"/>
            </w:tcBorders>
          </w:tcPr>
          <w:p w14:paraId="16F98719" w14:textId="77777777" w:rsidR="008507E3" w:rsidRPr="00AD4FE7" w:rsidRDefault="008507E3" w:rsidP="003652C3">
            <w:pPr>
              <w:rPr>
                <w:rFonts w:cs="Arial"/>
              </w:rPr>
            </w:pPr>
            <w:r w:rsidRPr="00AD4FE7">
              <w:rPr>
                <w:rFonts w:cs="Arial"/>
              </w:rPr>
              <w:t>1.3</w:t>
            </w:r>
          </w:p>
        </w:tc>
        <w:tc>
          <w:tcPr>
            <w:tcW w:w="1378" w:type="dxa"/>
            <w:tcBorders>
              <w:top w:val="single" w:sz="12" w:space="0" w:color="auto"/>
              <w:bottom w:val="single" w:sz="12" w:space="0" w:color="auto"/>
            </w:tcBorders>
          </w:tcPr>
          <w:p w14:paraId="16F9871A" w14:textId="77777777" w:rsidR="008507E3" w:rsidRPr="00AD4FE7" w:rsidRDefault="00DE61A8" w:rsidP="00E64A04">
            <w:pPr>
              <w:rPr>
                <w:rFonts w:cs="Arial"/>
              </w:rPr>
            </w:pPr>
            <w:r>
              <w:rPr>
                <w:rFonts w:cs="Arial"/>
              </w:rPr>
              <w:t>22</w:t>
            </w:r>
            <w:r w:rsidR="008507E3" w:rsidRPr="00AD4FE7">
              <w:rPr>
                <w:rFonts w:cs="Arial"/>
              </w:rPr>
              <w:t xml:space="preserve"> Nov 2011</w:t>
            </w:r>
          </w:p>
        </w:tc>
        <w:tc>
          <w:tcPr>
            <w:tcW w:w="1417" w:type="dxa"/>
            <w:tcBorders>
              <w:top w:val="single" w:sz="12" w:space="0" w:color="auto"/>
              <w:bottom w:val="single" w:sz="12" w:space="0" w:color="auto"/>
            </w:tcBorders>
          </w:tcPr>
          <w:p w14:paraId="16F9871B" w14:textId="77777777" w:rsidR="008507E3" w:rsidRPr="00354ADB" w:rsidRDefault="008507E3" w:rsidP="003652C3">
            <w:r w:rsidRPr="00354ADB">
              <w:t>Dominik Koch</w:t>
            </w:r>
          </w:p>
        </w:tc>
        <w:tc>
          <w:tcPr>
            <w:tcW w:w="5670" w:type="dxa"/>
            <w:tcBorders>
              <w:top w:val="single" w:sz="12" w:space="0" w:color="auto"/>
              <w:bottom w:val="single" w:sz="12" w:space="0" w:color="auto"/>
            </w:tcBorders>
          </w:tcPr>
          <w:p w14:paraId="16F9871C" w14:textId="77777777" w:rsidR="00B6512C" w:rsidRDefault="00354ADB" w:rsidP="00354ADB">
            <w:pPr>
              <w:spacing w:line="240" w:lineRule="auto"/>
            </w:pPr>
            <w:r>
              <w:t xml:space="preserve">- </w:t>
            </w:r>
            <w:r w:rsidR="008507E3" w:rsidRPr="00AD4FE7">
              <w:t>Added name of Scheduler Message Type to file name and subheading</w:t>
            </w:r>
          </w:p>
          <w:p w14:paraId="16F9871D" w14:textId="77777777" w:rsidR="008507E3" w:rsidRDefault="00354ADB" w:rsidP="00483B94">
            <w:pPr>
              <w:spacing w:line="240" w:lineRule="auto"/>
            </w:pPr>
            <w:r>
              <w:t xml:space="preserve">- </w:t>
            </w:r>
            <w:r w:rsidR="00483B94">
              <w:t>Changed picture of cover page</w:t>
            </w:r>
          </w:p>
          <w:p w14:paraId="16F9871E" w14:textId="77777777" w:rsidR="00B6512C" w:rsidRDefault="00354ADB" w:rsidP="00483B94">
            <w:pPr>
              <w:spacing w:line="240" w:lineRule="auto"/>
            </w:pPr>
            <w:r>
              <w:t xml:space="preserve">- </w:t>
            </w:r>
            <w:r w:rsidR="00B6512C">
              <w:t xml:space="preserve">4.1.3: Changed repetition of </w:t>
            </w:r>
            <w:proofErr w:type="spellStart"/>
            <w:r w:rsidR="00B6512C" w:rsidRPr="00B6512C">
              <w:t>DefinedCITradeContact</w:t>
            </w:r>
            <w:proofErr w:type="spellEnd"/>
            <w:r w:rsidR="00B6512C" w:rsidRPr="00B6512C">
              <w:t xml:space="preserve"> from 1 to 0</w:t>
            </w:r>
            <w:proofErr w:type="gramStart"/>
            <w:r w:rsidR="00B6512C" w:rsidRPr="00B6512C">
              <w:t>..*</w:t>
            </w:r>
            <w:proofErr w:type="gramEnd"/>
          </w:p>
          <w:p w14:paraId="16F9871F" w14:textId="77777777" w:rsidR="00957A25" w:rsidRPr="00081802" w:rsidRDefault="00354ADB" w:rsidP="00957A25">
            <w:r>
              <w:t xml:space="preserve">- </w:t>
            </w:r>
            <w:r w:rsidR="00957A25">
              <w:t>4.2.4.2</w:t>
            </w:r>
            <w:r>
              <w:t>:</w:t>
            </w:r>
            <w:r w:rsidR="00957A25">
              <w:t xml:space="preserve"> Changed repetition of</w:t>
            </w:r>
            <w:r w:rsidR="00957A25" w:rsidRPr="00354ADB">
              <w:t xml:space="preserve"> </w:t>
            </w:r>
            <w:proofErr w:type="spellStart"/>
            <w:r w:rsidR="00957A25" w:rsidRPr="00354ADB">
              <w:lastRenderedPageBreak/>
              <w:t>RequestedDeliveryCISupplyChainEvent</w:t>
            </w:r>
            <w:proofErr w:type="spellEnd"/>
            <w:r w:rsidR="00957A25" w:rsidRPr="00354ADB">
              <w:t xml:space="preserve"> from 1 to 0</w:t>
            </w:r>
            <w:proofErr w:type="gramStart"/>
            <w:r w:rsidR="00957A25" w:rsidRPr="00354ADB">
              <w:t>..*</w:t>
            </w:r>
            <w:proofErr w:type="gramEnd"/>
          </w:p>
          <w:p w14:paraId="16F98720" w14:textId="77777777" w:rsidR="00957A25" w:rsidRPr="00AD4FE7" w:rsidRDefault="00354ADB" w:rsidP="00354ADB">
            <w:r>
              <w:t xml:space="preserve">- 4.2.4: Changed repetitions of </w:t>
            </w:r>
            <w:proofErr w:type="spellStart"/>
            <w:r w:rsidRPr="00354ADB">
              <w:rPr>
                <w:rFonts w:cs="Arial"/>
                <w:bCs/>
                <w:sz w:val="18"/>
                <w:szCs w:val="18"/>
              </w:rPr>
              <w:t>AdditionalReferencedCIReferencedDocument</w:t>
            </w:r>
            <w:proofErr w:type="spellEnd"/>
            <w:r>
              <w:rPr>
                <w:rFonts w:cs="Arial"/>
                <w:bCs/>
                <w:sz w:val="18"/>
                <w:szCs w:val="18"/>
              </w:rPr>
              <w:t xml:space="preserve"> </w:t>
            </w:r>
            <w:r>
              <w:rPr>
                <w:sz w:val="18"/>
                <w:szCs w:val="18"/>
              </w:rPr>
              <w:t xml:space="preserve">and </w:t>
            </w:r>
            <w:proofErr w:type="spellStart"/>
            <w:r w:rsidRPr="00354ADB">
              <w:rPr>
                <w:rFonts w:cs="Arial"/>
                <w:bCs/>
                <w:sz w:val="18"/>
                <w:szCs w:val="18"/>
              </w:rPr>
              <w:t>ForecastedCISupplyChainSupplyPlan</w:t>
            </w:r>
            <w:proofErr w:type="spellEnd"/>
            <w:r w:rsidRPr="00354ADB">
              <w:rPr>
                <w:rFonts w:cs="Arial"/>
                <w:bCs/>
                <w:sz w:val="18"/>
                <w:szCs w:val="18"/>
              </w:rPr>
              <w:t xml:space="preserve"> </w:t>
            </w:r>
            <w:r w:rsidRPr="00B6512C">
              <w:t>from 1 to 0</w:t>
            </w:r>
            <w:proofErr w:type="gramStart"/>
            <w:r w:rsidRPr="00B6512C">
              <w:t>..*</w:t>
            </w:r>
            <w:proofErr w:type="gramEnd"/>
          </w:p>
        </w:tc>
      </w:tr>
      <w:tr w:rsidR="00591C18" w:rsidRPr="00AD4FE7" w14:paraId="16F98726" w14:textId="77777777" w:rsidTr="00CF0060">
        <w:tc>
          <w:tcPr>
            <w:tcW w:w="819" w:type="dxa"/>
            <w:tcBorders>
              <w:top w:val="single" w:sz="12" w:space="0" w:color="auto"/>
              <w:bottom w:val="single" w:sz="12" w:space="0" w:color="auto"/>
            </w:tcBorders>
          </w:tcPr>
          <w:p w14:paraId="16F98722" w14:textId="77777777" w:rsidR="00591C18" w:rsidRPr="00AD4FE7" w:rsidRDefault="00591C18" w:rsidP="003652C3">
            <w:pPr>
              <w:rPr>
                <w:rFonts w:cs="Arial"/>
              </w:rPr>
            </w:pPr>
            <w:r>
              <w:rPr>
                <w:rFonts w:cs="Arial"/>
              </w:rPr>
              <w:lastRenderedPageBreak/>
              <w:t>1.5</w:t>
            </w:r>
          </w:p>
        </w:tc>
        <w:tc>
          <w:tcPr>
            <w:tcW w:w="1378" w:type="dxa"/>
            <w:tcBorders>
              <w:top w:val="single" w:sz="12" w:space="0" w:color="auto"/>
              <w:bottom w:val="single" w:sz="12" w:space="0" w:color="auto"/>
            </w:tcBorders>
          </w:tcPr>
          <w:p w14:paraId="16F98723" w14:textId="77777777" w:rsidR="00591C18" w:rsidRDefault="00591C18" w:rsidP="00E64A04">
            <w:pPr>
              <w:rPr>
                <w:rFonts w:cs="Arial"/>
              </w:rPr>
            </w:pPr>
            <w:r>
              <w:rPr>
                <w:rFonts w:cs="Arial"/>
              </w:rPr>
              <w:t>17.02.2012</w:t>
            </w:r>
          </w:p>
        </w:tc>
        <w:tc>
          <w:tcPr>
            <w:tcW w:w="1417" w:type="dxa"/>
            <w:tcBorders>
              <w:top w:val="single" w:sz="12" w:space="0" w:color="auto"/>
              <w:bottom w:val="single" w:sz="12" w:space="0" w:color="auto"/>
            </w:tcBorders>
          </w:tcPr>
          <w:p w14:paraId="16F98724" w14:textId="77777777" w:rsidR="00591C18" w:rsidRPr="00354ADB" w:rsidRDefault="00591C18" w:rsidP="003652C3">
            <w:r>
              <w:t>Nils Gross</w:t>
            </w:r>
          </w:p>
        </w:tc>
        <w:tc>
          <w:tcPr>
            <w:tcW w:w="5670" w:type="dxa"/>
            <w:tcBorders>
              <w:top w:val="single" w:sz="12" w:space="0" w:color="auto"/>
              <w:bottom w:val="single" w:sz="12" w:space="0" w:color="auto"/>
            </w:tcBorders>
          </w:tcPr>
          <w:p w14:paraId="16F98725" w14:textId="77777777" w:rsidR="00591C18" w:rsidRDefault="00591C18" w:rsidP="00FC365E">
            <w:r>
              <w:t>Rework of Layout, Correction of cardinality, highlighting of changed cardinality</w:t>
            </w:r>
          </w:p>
        </w:tc>
      </w:tr>
      <w:tr w:rsidR="00241DCC" w:rsidRPr="00AD4FE7" w14:paraId="16F9872B" w14:textId="77777777" w:rsidTr="00CF0060">
        <w:tc>
          <w:tcPr>
            <w:tcW w:w="819" w:type="dxa"/>
            <w:tcBorders>
              <w:top w:val="single" w:sz="12" w:space="0" w:color="auto"/>
              <w:bottom w:val="single" w:sz="12" w:space="0" w:color="auto"/>
            </w:tcBorders>
          </w:tcPr>
          <w:p w14:paraId="16F98727" w14:textId="77777777" w:rsidR="00241DCC" w:rsidRDefault="00241DCC" w:rsidP="003652C3">
            <w:pPr>
              <w:rPr>
                <w:rFonts w:cs="Arial"/>
              </w:rPr>
            </w:pPr>
            <w:r>
              <w:rPr>
                <w:rFonts w:cs="Arial"/>
              </w:rPr>
              <w:t>1.5.1</w:t>
            </w:r>
          </w:p>
        </w:tc>
        <w:tc>
          <w:tcPr>
            <w:tcW w:w="1378" w:type="dxa"/>
            <w:tcBorders>
              <w:top w:val="single" w:sz="12" w:space="0" w:color="auto"/>
              <w:bottom w:val="single" w:sz="12" w:space="0" w:color="auto"/>
            </w:tcBorders>
          </w:tcPr>
          <w:p w14:paraId="16F98728" w14:textId="77777777" w:rsidR="00241DCC" w:rsidRDefault="00241DCC" w:rsidP="00E64A04">
            <w:pPr>
              <w:rPr>
                <w:rFonts w:cs="Arial"/>
              </w:rPr>
            </w:pPr>
            <w:r>
              <w:rPr>
                <w:rFonts w:cs="Arial"/>
              </w:rPr>
              <w:t>05.06.2012</w:t>
            </w:r>
          </w:p>
        </w:tc>
        <w:tc>
          <w:tcPr>
            <w:tcW w:w="1417" w:type="dxa"/>
            <w:tcBorders>
              <w:top w:val="single" w:sz="12" w:space="0" w:color="auto"/>
              <w:bottom w:val="single" w:sz="12" w:space="0" w:color="auto"/>
            </w:tcBorders>
          </w:tcPr>
          <w:p w14:paraId="16F98729" w14:textId="77777777" w:rsidR="00241DCC" w:rsidRDefault="00241DCC" w:rsidP="003652C3">
            <w:r>
              <w:t>Nils Gross</w:t>
            </w:r>
          </w:p>
        </w:tc>
        <w:tc>
          <w:tcPr>
            <w:tcW w:w="5670" w:type="dxa"/>
            <w:tcBorders>
              <w:top w:val="single" w:sz="12" w:space="0" w:color="auto"/>
              <w:bottom w:val="single" w:sz="12" w:space="0" w:color="auto"/>
            </w:tcBorders>
          </w:tcPr>
          <w:p w14:paraId="16F9872A" w14:textId="77777777" w:rsidR="00241DCC" w:rsidRDefault="00241DCC" w:rsidP="00FC365E">
            <w:r>
              <w:t xml:space="preserve">Conditional </w:t>
            </w:r>
            <w:r w:rsidR="00E84638">
              <w:t xml:space="preserve">address </w:t>
            </w:r>
            <w:r>
              <w:t>tags added</w:t>
            </w:r>
          </w:p>
        </w:tc>
      </w:tr>
      <w:tr w:rsidR="00E84638" w:rsidRPr="00AD4FE7" w14:paraId="16F98733" w14:textId="77777777" w:rsidTr="00CF0060">
        <w:tc>
          <w:tcPr>
            <w:tcW w:w="819" w:type="dxa"/>
            <w:tcBorders>
              <w:top w:val="single" w:sz="12" w:space="0" w:color="auto"/>
              <w:bottom w:val="single" w:sz="12" w:space="0" w:color="auto"/>
            </w:tcBorders>
          </w:tcPr>
          <w:p w14:paraId="16F9872C" w14:textId="77777777" w:rsidR="00E84638" w:rsidRDefault="00E24ABC" w:rsidP="003652C3">
            <w:pPr>
              <w:rPr>
                <w:rFonts w:cs="Arial"/>
              </w:rPr>
            </w:pPr>
            <w:r>
              <w:rPr>
                <w:rFonts w:cs="Arial"/>
              </w:rPr>
              <w:t>1.5.2</w:t>
            </w:r>
          </w:p>
        </w:tc>
        <w:tc>
          <w:tcPr>
            <w:tcW w:w="1378" w:type="dxa"/>
            <w:tcBorders>
              <w:top w:val="single" w:sz="12" w:space="0" w:color="auto"/>
              <w:bottom w:val="single" w:sz="12" w:space="0" w:color="auto"/>
            </w:tcBorders>
          </w:tcPr>
          <w:p w14:paraId="16F9872D" w14:textId="77777777" w:rsidR="00E84638" w:rsidRDefault="00E84638" w:rsidP="00E64A04">
            <w:pPr>
              <w:rPr>
                <w:rFonts w:cs="Arial"/>
              </w:rPr>
            </w:pPr>
            <w:r>
              <w:rPr>
                <w:rFonts w:cs="Arial"/>
              </w:rPr>
              <w:t>11.06.2012</w:t>
            </w:r>
          </w:p>
        </w:tc>
        <w:tc>
          <w:tcPr>
            <w:tcW w:w="1417" w:type="dxa"/>
            <w:tcBorders>
              <w:top w:val="single" w:sz="12" w:space="0" w:color="auto"/>
              <w:bottom w:val="single" w:sz="12" w:space="0" w:color="auto"/>
            </w:tcBorders>
          </w:tcPr>
          <w:p w14:paraId="16F9872E" w14:textId="77777777" w:rsidR="00E84638" w:rsidRDefault="00E84638" w:rsidP="003652C3">
            <w:r>
              <w:t>Nils Gross</w:t>
            </w:r>
          </w:p>
        </w:tc>
        <w:tc>
          <w:tcPr>
            <w:tcW w:w="5670" w:type="dxa"/>
            <w:tcBorders>
              <w:top w:val="single" w:sz="12" w:space="0" w:color="auto"/>
              <w:bottom w:val="single" w:sz="12" w:space="0" w:color="auto"/>
            </w:tcBorders>
          </w:tcPr>
          <w:p w14:paraId="16F9872F" w14:textId="77777777" w:rsidR="00E84638" w:rsidRDefault="00E84638" w:rsidP="00E84638">
            <w:r>
              <w:t>Changes regarding SP2 R2012:</w:t>
            </w:r>
          </w:p>
          <w:p w14:paraId="16F98730" w14:textId="77777777" w:rsidR="00E24ABC" w:rsidRPr="00437191" w:rsidRDefault="00E84638" w:rsidP="00E24ABC">
            <w:pPr>
              <w:spacing w:line="240" w:lineRule="auto"/>
            </w:pPr>
            <w:r>
              <w:t xml:space="preserve">- </w:t>
            </w:r>
            <w:proofErr w:type="spellStart"/>
            <w:r w:rsidR="00E24ABC" w:rsidRPr="00437191">
              <w:rPr>
                <w:rFonts w:cs="Arial"/>
                <w:bCs/>
                <w:szCs w:val="20"/>
                <w:lang w:val="de-DE"/>
              </w:rPr>
              <w:t>asram:</w:t>
            </w:r>
            <w:r w:rsidR="00E24ABC">
              <w:rPr>
                <w:rFonts w:cs="Arial"/>
                <w:bCs/>
                <w:szCs w:val="20"/>
                <w:lang w:val="de-DE"/>
              </w:rPr>
              <w:t>ScenarioSpecifiedCIDocumentContextParameter</w:t>
            </w:r>
            <w:proofErr w:type="spellEnd"/>
          </w:p>
          <w:p w14:paraId="16F98731" w14:textId="77777777" w:rsidR="00E84638" w:rsidRDefault="00E24ABC" w:rsidP="00E84638">
            <w:r>
              <w:t>for b</w:t>
            </w:r>
            <w:r w:rsidR="00E84638">
              <w:t>usiness</w:t>
            </w:r>
            <w:r>
              <w:t xml:space="preserve"> s</w:t>
            </w:r>
            <w:r w:rsidR="00E84638">
              <w:t xml:space="preserve">cenario </w:t>
            </w:r>
          </w:p>
          <w:p w14:paraId="16F98732" w14:textId="77777777" w:rsidR="00E84638" w:rsidRDefault="00E24ABC" w:rsidP="00E24ABC">
            <w:r>
              <w:t xml:space="preserve">- </w:t>
            </w:r>
            <w:proofErr w:type="spellStart"/>
            <w:r>
              <w:t>asram:NameText</w:t>
            </w:r>
            <w:proofErr w:type="spellEnd"/>
            <w:r>
              <w:t xml:space="preserve"> </w:t>
            </w:r>
            <w:r w:rsidR="00850E95">
              <w:t xml:space="preserve">for </w:t>
            </w:r>
            <w:r>
              <w:t>d</w:t>
            </w:r>
            <w:r w:rsidR="00E84638">
              <w:t>ocument</w:t>
            </w:r>
            <w:r>
              <w:t xml:space="preserve"> type</w:t>
            </w:r>
          </w:p>
        </w:tc>
      </w:tr>
      <w:tr w:rsidR="00747046" w:rsidRPr="00AD4FE7" w14:paraId="23C75FB0" w14:textId="77777777" w:rsidTr="00CF0060">
        <w:tc>
          <w:tcPr>
            <w:tcW w:w="819" w:type="dxa"/>
            <w:tcBorders>
              <w:top w:val="single" w:sz="12" w:space="0" w:color="auto"/>
              <w:bottom w:val="single" w:sz="12" w:space="0" w:color="auto"/>
            </w:tcBorders>
          </w:tcPr>
          <w:p w14:paraId="1FD286FA" w14:textId="32AE9A63" w:rsidR="00747046" w:rsidRDefault="00747046" w:rsidP="003652C3">
            <w:pPr>
              <w:rPr>
                <w:rFonts w:cs="Arial"/>
              </w:rPr>
            </w:pPr>
            <w:r>
              <w:rPr>
                <w:rFonts w:cs="Arial"/>
              </w:rPr>
              <w:t>1.6</w:t>
            </w:r>
          </w:p>
        </w:tc>
        <w:tc>
          <w:tcPr>
            <w:tcW w:w="1378" w:type="dxa"/>
            <w:tcBorders>
              <w:top w:val="single" w:sz="12" w:space="0" w:color="auto"/>
              <w:bottom w:val="single" w:sz="12" w:space="0" w:color="auto"/>
            </w:tcBorders>
          </w:tcPr>
          <w:p w14:paraId="6A90EDF3" w14:textId="119707A4" w:rsidR="00747046" w:rsidRDefault="00747046" w:rsidP="00E64A04">
            <w:pPr>
              <w:rPr>
                <w:rFonts w:cs="Arial"/>
              </w:rPr>
            </w:pPr>
            <w:r>
              <w:rPr>
                <w:rFonts w:cs="Arial"/>
              </w:rPr>
              <w:t>17.01.2013</w:t>
            </w:r>
          </w:p>
        </w:tc>
        <w:tc>
          <w:tcPr>
            <w:tcW w:w="1417" w:type="dxa"/>
            <w:tcBorders>
              <w:top w:val="single" w:sz="12" w:space="0" w:color="auto"/>
              <w:bottom w:val="single" w:sz="12" w:space="0" w:color="auto"/>
            </w:tcBorders>
          </w:tcPr>
          <w:p w14:paraId="550567E8" w14:textId="6A0CE47C" w:rsidR="00747046" w:rsidRDefault="00747046" w:rsidP="003652C3">
            <w:r>
              <w:rPr>
                <w:rFonts w:cs="Arial"/>
              </w:rPr>
              <w:t>PM SupplyOn AG</w:t>
            </w:r>
          </w:p>
        </w:tc>
        <w:tc>
          <w:tcPr>
            <w:tcW w:w="5670" w:type="dxa"/>
            <w:tcBorders>
              <w:top w:val="single" w:sz="12" w:space="0" w:color="auto"/>
              <w:bottom w:val="single" w:sz="12" w:space="0" w:color="auto"/>
            </w:tcBorders>
          </w:tcPr>
          <w:p w14:paraId="4B7006F2" w14:textId="0BA654F2" w:rsidR="00747046" w:rsidRDefault="00747046" w:rsidP="00E84638">
            <w:r>
              <w:t>Section 1 Preface added to I. Introduction</w:t>
            </w:r>
          </w:p>
        </w:tc>
      </w:tr>
      <w:tr w:rsidR="00085CB0" w:rsidRPr="00AD4FE7" w14:paraId="6A95ECE5" w14:textId="77777777" w:rsidTr="00CF0060">
        <w:tc>
          <w:tcPr>
            <w:tcW w:w="819" w:type="dxa"/>
            <w:tcBorders>
              <w:top w:val="single" w:sz="12" w:space="0" w:color="auto"/>
              <w:bottom w:val="single" w:sz="12" w:space="0" w:color="auto"/>
            </w:tcBorders>
          </w:tcPr>
          <w:p w14:paraId="1575386D" w14:textId="5FC8A746" w:rsidR="00085CB0" w:rsidRDefault="00085CB0" w:rsidP="003652C3">
            <w:pPr>
              <w:rPr>
                <w:rFonts w:cs="Arial"/>
              </w:rPr>
            </w:pPr>
            <w:r>
              <w:rPr>
                <w:rFonts w:cs="Arial"/>
              </w:rPr>
              <w:t>1.7</w:t>
            </w:r>
          </w:p>
        </w:tc>
        <w:tc>
          <w:tcPr>
            <w:tcW w:w="1378" w:type="dxa"/>
            <w:tcBorders>
              <w:top w:val="single" w:sz="12" w:space="0" w:color="auto"/>
              <w:bottom w:val="single" w:sz="12" w:space="0" w:color="auto"/>
            </w:tcBorders>
          </w:tcPr>
          <w:p w14:paraId="4D027A2D" w14:textId="2FC61DFE" w:rsidR="00085CB0" w:rsidRDefault="00085CB0" w:rsidP="00E64A04">
            <w:pPr>
              <w:rPr>
                <w:rFonts w:cs="Arial"/>
              </w:rPr>
            </w:pPr>
            <w:r>
              <w:rPr>
                <w:rFonts w:cs="Arial"/>
              </w:rPr>
              <w:t>02.01.2014</w:t>
            </w:r>
          </w:p>
        </w:tc>
        <w:tc>
          <w:tcPr>
            <w:tcW w:w="1417" w:type="dxa"/>
            <w:tcBorders>
              <w:top w:val="single" w:sz="12" w:space="0" w:color="auto"/>
              <w:bottom w:val="single" w:sz="12" w:space="0" w:color="auto"/>
            </w:tcBorders>
          </w:tcPr>
          <w:p w14:paraId="7315DC3F" w14:textId="55FC19F8" w:rsidR="00085CB0" w:rsidRDefault="00085CB0" w:rsidP="003652C3">
            <w:pPr>
              <w:rPr>
                <w:rFonts w:cs="Arial"/>
              </w:rPr>
            </w:pPr>
            <w:r>
              <w:rPr>
                <w:rFonts w:cs="Arial"/>
              </w:rPr>
              <w:t>PM SupplyOn AG</w:t>
            </w:r>
          </w:p>
        </w:tc>
        <w:tc>
          <w:tcPr>
            <w:tcW w:w="5670" w:type="dxa"/>
            <w:tcBorders>
              <w:top w:val="single" w:sz="12" w:space="0" w:color="auto"/>
              <w:bottom w:val="single" w:sz="12" w:space="0" w:color="auto"/>
            </w:tcBorders>
          </w:tcPr>
          <w:p w14:paraId="5123310D" w14:textId="2647E909" w:rsidR="00085CB0" w:rsidRDefault="00085CB0" w:rsidP="00085CB0">
            <w:r>
              <w:t xml:space="preserve">4.2.2. </w:t>
            </w:r>
            <w:r w:rsidRPr="00415AB4">
              <w:t>Specified. CI_ Trade_ Product</w:t>
            </w:r>
            <w:r>
              <w:t>:</w:t>
            </w:r>
          </w:p>
          <w:p w14:paraId="4E1D9A76" w14:textId="77777777" w:rsidR="00085CB0" w:rsidRDefault="00085CB0" w:rsidP="00085CB0"/>
          <w:p w14:paraId="28AF5D2A" w14:textId="46F6B9E7" w:rsidR="00085CB0" w:rsidRDefault="00085CB0" w:rsidP="00085CB0">
            <w:r>
              <w:t>Special rule for non-repetition</w:t>
            </w:r>
          </w:p>
        </w:tc>
      </w:tr>
      <w:bookmarkEnd w:id="0"/>
    </w:tbl>
    <w:p w14:paraId="16F98734" w14:textId="77777777" w:rsidR="00F643D9" w:rsidRDefault="00F643D9">
      <w:pPr>
        <w:spacing w:after="200"/>
      </w:pPr>
    </w:p>
    <w:p w14:paraId="16F98735" w14:textId="77777777" w:rsidR="008507E3" w:rsidRDefault="008507E3">
      <w:pPr>
        <w:spacing w:line="240" w:lineRule="auto"/>
        <w:rPr>
          <w:b/>
          <w:sz w:val="24"/>
        </w:rPr>
      </w:pPr>
      <w:r>
        <w:rPr>
          <w:b/>
          <w:sz w:val="24"/>
        </w:rPr>
        <w:br w:type="page"/>
      </w:r>
    </w:p>
    <w:p w14:paraId="16F98736" w14:textId="77777777" w:rsidR="00C447AE" w:rsidRDefault="005610FE" w:rsidP="008A0571">
      <w:pPr>
        <w:rPr>
          <w:b/>
          <w:sz w:val="24"/>
        </w:rPr>
      </w:pPr>
      <w:r>
        <w:rPr>
          <w:b/>
          <w:sz w:val="24"/>
        </w:rPr>
        <w:lastRenderedPageBreak/>
        <w:t>Index</w:t>
      </w:r>
    </w:p>
    <w:p w14:paraId="16F98737" w14:textId="77777777" w:rsidR="008A0571" w:rsidRDefault="008A0571" w:rsidP="008A0571"/>
    <w:p w14:paraId="16F98738" w14:textId="77777777" w:rsidR="008A0571" w:rsidRDefault="008A0571" w:rsidP="008A0571"/>
    <w:p w14:paraId="7B2212AE" w14:textId="77777777" w:rsidR="00747046" w:rsidRDefault="009C030B">
      <w:pPr>
        <w:pStyle w:val="Verzeichnis1"/>
        <w:rPr>
          <w:rFonts w:asciiTheme="minorHAnsi" w:eastAsiaTheme="minorEastAsia" w:hAnsiTheme="minorHAnsi" w:cstheme="minorBidi"/>
          <w:noProof/>
          <w:sz w:val="22"/>
          <w:lang w:eastAsia="zh-TW"/>
        </w:rPr>
      </w:pPr>
      <w:r>
        <w:rPr>
          <w:rFonts w:eastAsia="Calibri"/>
        </w:rPr>
        <w:fldChar w:fldCharType="begin"/>
      </w:r>
      <w:r w:rsidR="009F06B7">
        <w:instrText xml:space="preserve"> TOC \o "1-5" \h \z \u </w:instrText>
      </w:r>
      <w:r>
        <w:rPr>
          <w:rFonts w:eastAsia="Calibri"/>
        </w:rPr>
        <w:fldChar w:fldCharType="separate"/>
      </w:r>
      <w:hyperlink w:anchor="_Toc347482160" w:history="1">
        <w:r w:rsidR="00747046" w:rsidRPr="003A262F">
          <w:rPr>
            <w:rStyle w:val="Hyperlink"/>
            <w:noProof/>
            <w:lang w:val="de-DE"/>
          </w:rPr>
          <w:t>I.</w:t>
        </w:r>
        <w:r w:rsidR="00747046">
          <w:rPr>
            <w:rFonts w:asciiTheme="minorHAnsi" w:eastAsiaTheme="minorEastAsia" w:hAnsiTheme="minorHAnsi" w:cstheme="minorBidi"/>
            <w:noProof/>
            <w:sz w:val="22"/>
            <w:lang w:eastAsia="zh-TW"/>
          </w:rPr>
          <w:tab/>
        </w:r>
        <w:r w:rsidR="00747046" w:rsidRPr="003A262F">
          <w:rPr>
            <w:rStyle w:val="Hyperlink"/>
            <w:noProof/>
            <w:lang w:val="de-DE"/>
          </w:rPr>
          <w:t>Introduction</w:t>
        </w:r>
        <w:r w:rsidR="00747046">
          <w:rPr>
            <w:noProof/>
            <w:webHidden/>
          </w:rPr>
          <w:tab/>
        </w:r>
        <w:r w:rsidR="00747046">
          <w:rPr>
            <w:noProof/>
            <w:webHidden/>
          </w:rPr>
          <w:fldChar w:fldCharType="begin"/>
        </w:r>
        <w:r w:rsidR="00747046">
          <w:rPr>
            <w:noProof/>
            <w:webHidden/>
          </w:rPr>
          <w:instrText xml:space="preserve"> PAGEREF _Toc347482160 \h </w:instrText>
        </w:r>
        <w:r w:rsidR="00747046">
          <w:rPr>
            <w:noProof/>
            <w:webHidden/>
          </w:rPr>
        </w:r>
        <w:r w:rsidR="00747046">
          <w:rPr>
            <w:noProof/>
            <w:webHidden/>
          </w:rPr>
          <w:fldChar w:fldCharType="separate"/>
        </w:r>
        <w:r w:rsidR="00747046">
          <w:rPr>
            <w:noProof/>
            <w:webHidden/>
          </w:rPr>
          <w:t>7</w:t>
        </w:r>
        <w:r w:rsidR="00747046">
          <w:rPr>
            <w:noProof/>
            <w:webHidden/>
          </w:rPr>
          <w:fldChar w:fldCharType="end"/>
        </w:r>
      </w:hyperlink>
    </w:p>
    <w:p w14:paraId="6533922C" w14:textId="77777777" w:rsidR="00747046" w:rsidRDefault="00FD69AA">
      <w:pPr>
        <w:pStyle w:val="Verzeichnis1"/>
        <w:rPr>
          <w:rFonts w:asciiTheme="minorHAnsi" w:eastAsiaTheme="minorEastAsia" w:hAnsiTheme="minorHAnsi" w:cstheme="minorBidi"/>
          <w:noProof/>
          <w:sz w:val="22"/>
          <w:lang w:eastAsia="zh-TW"/>
        </w:rPr>
      </w:pPr>
      <w:hyperlink w:anchor="_Toc347482161" w:history="1">
        <w:r w:rsidR="00747046" w:rsidRPr="003A262F">
          <w:rPr>
            <w:rStyle w:val="Hyperlink"/>
            <w:noProof/>
            <w:lang w:val="de-DE"/>
          </w:rPr>
          <w:t>1</w:t>
        </w:r>
        <w:r w:rsidR="00747046">
          <w:rPr>
            <w:rFonts w:asciiTheme="minorHAnsi" w:eastAsiaTheme="minorEastAsia" w:hAnsiTheme="minorHAnsi" w:cstheme="minorBidi"/>
            <w:noProof/>
            <w:sz w:val="22"/>
            <w:lang w:eastAsia="zh-TW"/>
          </w:rPr>
          <w:tab/>
        </w:r>
        <w:r w:rsidR="00747046" w:rsidRPr="003A262F">
          <w:rPr>
            <w:rStyle w:val="Hyperlink"/>
            <w:noProof/>
            <w:lang w:val="de-DE"/>
          </w:rPr>
          <w:t>Preface</w:t>
        </w:r>
        <w:r w:rsidR="00747046">
          <w:rPr>
            <w:noProof/>
            <w:webHidden/>
          </w:rPr>
          <w:tab/>
        </w:r>
        <w:r w:rsidR="00747046">
          <w:rPr>
            <w:noProof/>
            <w:webHidden/>
          </w:rPr>
          <w:fldChar w:fldCharType="begin"/>
        </w:r>
        <w:r w:rsidR="00747046">
          <w:rPr>
            <w:noProof/>
            <w:webHidden/>
          </w:rPr>
          <w:instrText xml:space="preserve"> PAGEREF _Toc347482161 \h </w:instrText>
        </w:r>
        <w:r w:rsidR="00747046">
          <w:rPr>
            <w:noProof/>
            <w:webHidden/>
          </w:rPr>
        </w:r>
        <w:r w:rsidR="00747046">
          <w:rPr>
            <w:noProof/>
            <w:webHidden/>
          </w:rPr>
          <w:fldChar w:fldCharType="separate"/>
        </w:r>
        <w:r w:rsidR="00747046">
          <w:rPr>
            <w:noProof/>
            <w:webHidden/>
          </w:rPr>
          <w:t>7</w:t>
        </w:r>
        <w:r w:rsidR="00747046">
          <w:rPr>
            <w:noProof/>
            <w:webHidden/>
          </w:rPr>
          <w:fldChar w:fldCharType="end"/>
        </w:r>
      </w:hyperlink>
    </w:p>
    <w:p w14:paraId="067B90A8" w14:textId="77777777" w:rsidR="00747046" w:rsidRDefault="00FD69AA">
      <w:pPr>
        <w:pStyle w:val="Verzeichnis1"/>
        <w:rPr>
          <w:rFonts w:asciiTheme="minorHAnsi" w:eastAsiaTheme="minorEastAsia" w:hAnsiTheme="minorHAnsi" w:cstheme="minorBidi"/>
          <w:noProof/>
          <w:sz w:val="22"/>
          <w:lang w:eastAsia="zh-TW"/>
        </w:rPr>
      </w:pPr>
      <w:hyperlink w:anchor="_Toc347482162" w:history="1">
        <w:r w:rsidR="00747046" w:rsidRPr="003A262F">
          <w:rPr>
            <w:rStyle w:val="Hyperlink"/>
            <w:noProof/>
            <w:lang w:val="de-DE"/>
          </w:rPr>
          <w:t>2</w:t>
        </w:r>
        <w:r w:rsidR="00747046">
          <w:rPr>
            <w:rFonts w:asciiTheme="minorHAnsi" w:eastAsiaTheme="minorEastAsia" w:hAnsiTheme="minorHAnsi" w:cstheme="minorBidi"/>
            <w:noProof/>
            <w:sz w:val="22"/>
            <w:lang w:eastAsia="zh-TW"/>
          </w:rPr>
          <w:tab/>
        </w:r>
        <w:r w:rsidR="00747046" w:rsidRPr="003A262F">
          <w:rPr>
            <w:rStyle w:val="Hyperlink"/>
            <w:noProof/>
          </w:rPr>
          <w:t>Purpose of the document</w:t>
        </w:r>
        <w:r w:rsidR="00747046">
          <w:rPr>
            <w:noProof/>
            <w:webHidden/>
          </w:rPr>
          <w:tab/>
        </w:r>
        <w:r w:rsidR="00747046">
          <w:rPr>
            <w:noProof/>
            <w:webHidden/>
          </w:rPr>
          <w:fldChar w:fldCharType="begin"/>
        </w:r>
        <w:r w:rsidR="00747046">
          <w:rPr>
            <w:noProof/>
            <w:webHidden/>
          </w:rPr>
          <w:instrText xml:space="preserve"> PAGEREF _Toc347482162 \h </w:instrText>
        </w:r>
        <w:r w:rsidR="00747046">
          <w:rPr>
            <w:noProof/>
            <w:webHidden/>
          </w:rPr>
        </w:r>
        <w:r w:rsidR="00747046">
          <w:rPr>
            <w:noProof/>
            <w:webHidden/>
          </w:rPr>
          <w:fldChar w:fldCharType="separate"/>
        </w:r>
        <w:r w:rsidR="00747046">
          <w:rPr>
            <w:noProof/>
            <w:webHidden/>
          </w:rPr>
          <w:t>7</w:t>
        </w:r>
        <w:r w:rsidR="00747046">
          <w:rPr>
            <w:noProof/>
            <w:webHidden/>
          </w:rPr>
          <w:fldChar w:fldCharType="end"/>
        </w:r>
      </w:hyperlink>
    </w:p>
    <w:p w14:paraId="4D693B5F" w14:textId="77777777" w:rsidR="00747046" w:rsidRDefault="00FD69AA">
      <w:pPr>
        <w:pStyle w:val="Verzeichnis1"/>
        <w:rPr>
          <w:rFonts w:asciiTheme="minorHAnsi" w:eastAsiaTheme="minorEastAsia" w:hAnsiTheme="minorHAnsi" w:cstheme="minorBidi"/>
          <w:noProof/>
          <w:sz w:val="22"/>
          <w:lang w:eastAsia="zh-TW"/>
        </w:rPr>
      </w:pPr>
      <w:hyperlink w:anchor="_Toc347482163" w:history="1">
        <w:r w:rsidR="00747046" w:rsidRPr="003A262F">
          <w:rPr>
            <w:rStyle w:val="Hyperlink"/>
            <w:noProof/>
            <w:lang w:val="de-DE"/>
          </w:rPr>
          <w:t>3</w:t>
        </w:r>
        <w:r w:rsidR="00747046">
          <w:rPr>
            <w:rFonts w:asciiTheme="minorHAnsi" w:eastAsiaTheme="minorEastAsia" w:hAnsiTheme="minorHAnsi" w:cstheme="minorBidi"/>
            <w:noProof/>
            <w:sz w:val="22"/>
            <w:lang w:eastAsia="zh-TW"/>
          </w:rPr>
          <w:tab/>
        </w:r>
        <w:r w:rsidR="00747046" w:rsidRPr="003A262F">
          <w:rPr>
            <w:rStyle w:val="Hyperlink"/>
            <w:noProof/>
          </w:rPr>
          <w:t>Demand Forecast Definition</w:t>
        </w:r>
        <w:r w:rsidR="00747046">
          <w:rPr>
            <w:noProof/>
            <w:webHidden/>
          </w:rPr>
          <w:tab/>
        </w:r>
        <w:r w:rsidR="00747046">
          <w:rPr>
            <w:noProof/>
            <w:webHidden/>
          </w:rPr>
          <w:fldChar w:fldCharType="begin"/>
        </w:r>
        <w:r w:rsidR="00747046">
          <w:rPr>
            <w:noProof/>
            <w:webHidden/>
          </w:rPr>
          <w:instrText xml:space="preserve"> PAGEREF _Toc347482163 \h </w:instrText>
        </w:r>
        <w:r w:rsidR="00747046">
          <w:rPr>
            <w:noProof/>
            <w:webHidden/>
          </w:rPr>
        </w:r>
        <w:r w:rsidR="00747046">
          <w:rPr>
            <w:noProof/>
            <w:webHidden/>
          </w:rPr>
          <w:fldChar w:fldCharType="separate"/>
        </w:r>
        <w:r w:rsidR="00747046">
          <w:rPr>
            <w:noProof/>
            <w:webHidden/>
          </w:rPr>
          <w:t>7</w:t>
        </w:r>
        <w:r w:rsidR="00747046">
          <w:rPr>
            <w:noProof/>
            <w:webHidden/>
          </w:rPr>
          <w:fldChar w:fldCharType="end"/>
        </w:r>
      </w:hyperlink>
    </w:p>
    <w:p w14:paraId="59178A25" w14:textId="77777777" w:rsidR="00747046" w:rsidRDefault="00FD69AA">
      <w:pPr>
        <w:pStyle w:val="Verzeichnis1"/>
        <w:rPr>
          <w:rFonts w:asciiTheme="minorHAnsi" w:eastAsiaTheme="minorEastAsia" w:hAnsiTheme="minorHAnsi" w:cstheme="minorBidi"/>
          <w:noProof/>
          <w:sz w:val="22"/>
          <w:lang w:eastAsia="zh-TW"/>
        </w:rPr>
      </w:pPr>
      <w:hyperlink w:anchor="_Toc347482164" w:history="1">
        <w:r w:rsidR="00747046" w:rsidRPr="003A262F">
          <w:rPr>
            <w:rStyle w:val="Hyperlink"/>
            <w:noProof/>
          </w:rPr>
          <w:t>4</w:t>
        </w:r>
        <w:r w:rsidR="00747046">
          <w:rPr>
            <w:rFonts w:asciiTheme="minorHAnsi" w:eastAsiaTheme="minorEastAsia" w:hAnsiTheme="minorHAnsi" w:cstheme="minorBidi"/>
            <w:noProof/>
            <w:sz w:val="22"/>
            <w:lang w:eastAsia="zh-TW"/>
          </w:rPr>
          <w:tab/>
        </w:r>
        <w:r w:rsidR="00747046" w:rsidRPr="003A262F">
          <w:rPr>
            <w:rStyle w:val="Hyperlink"/>
            <w:noProof/>
          </w:rPr>
          <w:t>Preliminary Remarks</w:t>
        </w:r>
        <w:r w:rsidR="00747046">
          <w:rPr>
            <w:noProof/>
            <w:webHidden/>
          </w:rPr>
          <w:tab/>
        </w:r>
        <w:r w:rsidR="00747046">
          <w:rPr>
            <w:noProof/>
            <w:webHidden/>
          </w:rPr>
          <w:fldChar w:fldCharType="begin"/>
        </w:r>
        <w:r w:rsidR="00747046">
          <w:rPr>
            <w:noProof/>
            <w:webHidden/>
          </w:rPr>
          <w:instrText xml:space="preserve"> PAGEREF _Toc347482164 \h </w:instrText>
        </w:r>
        <w:r w:rsidR="00747046">
          <w:rPr>
            <w:noProof/>
            <w:webHidden/>
          </w:rPr>
        </w:r>
        <w:r w:rsidR="00747046">
          <w:rPr>
            <w:noProof/>
            <w:webHidden/>
          </w:rPr>
          <w:fldChar w:fldCharType="separate"/>
        </w:r>
        <w:r w:rsidR="00747046">
          <w:rPr>
            <w:noProof/>
            <w:webHidden/>
          </w:rPr>
          <w:t>7</w:t>
        </w:r>
        <w:r w:rsidR="00747046">
          <w:rPr>
            <w:noProof/>
            <w:webHidden/>
          </w:rPr>
          <w:fldChar w:fldCharType="end"/>
        </w:r>
      </w:hyperlink>
    </w:p>
    <w:p w14:paraId="771B9716" w14:textId="77777777" w:rsidR="00747046" w:rsidRDefault="00FD69AA">
      <w:pPr>
        <w:pStyle w:val="Verzeichnis1"/>
        <w:rPr>
          <w:rFonts w:asciiTheme="minorHAnsi" w:eastAsiaTheme="minorEastAsia" w:hAnsiTheme="minorHAnsi" w:cstheme="minorBidi"/>
          <w:noProof/>
          <w:sz w:val="22"/>
          <w:lang w:eastAsia="zh-TW"/>
        </w:rPr>
      </w:pPr>
      <w:hyperlink w:anchor="_Toc347482165" w:history="1">
        <w:r w:rsidR="00747046" w:rsidRPr="003A262F">
          <w:rPr>
            <w:rStyle w:val="Hyperlink"/>
            <w:noProof/>
          </w:rPr>
          <w:t>5</w:t>
        </w:r>
        <w:r w:rsidR="00747046">
          <w:rPr>
            <w:rFonts w:asciiTheme="minorHAnsi" w:eastAsiaTheme="minorEastAsia" w:hAnsiTheme="minorHAnsi" w:cstheme="minorBidi"/>
            <w:noProof/>
            <w:sz w:val="22"/>
            <w:lang w:eastAsia="zh-TW"/>
          </w:rPr>
          <w:tab/>
        </w:r>
        <w:r w:rsidR="00747046" w:rsidRPr="003A262F">
          <w:rPr>
            <w:rStyle w:val="Hyperlink"/>
            <w:noProof/>
          </w:rPr>
          <w:t>Composition of the XML message graphics</w:t>
        </w:r>
        <w:r w:rsidR="00747046">
          <w:rPr>
            <w:noProof/>
            <w:webHidden/>
          </w:rPr>
          <w:tab/>
        </w:r>
        <w:r w:rsidR="00747046">
          <w:rPr>
            <w:noProof/>
            <w:webHidden/>
          </w:rPr>
          <w:fldChar w:fldCharType="begin"/>
        </w:r>
        <w:r w:rsidR="00747046">
          <w:rPr>
            <w:noProof/>
            <w:webHidden/>
          </w:rPr>
          <w:instrText xml:space="preserve"> PAGEREF _Toc347482165 \h </w:instrText>
        </w:r>
        <w:r w:rsidR="00747046">
          <w:rPr>
            <w:noProof/>
            <w:webHidden/>
          </w:rPr>
        </w:r>
        <w:r w:rsidR="00747046">
          <w:rPr>
            <w:noProof/>
            <w:webHidden/>
          </w:rPr>
          <w:fldChar w:fldCharType="separate"/>
        </w:r>
        <w:r w:rsidR="00747046">
          <w:rPr>
            <w:noProof/>
            <w:webHidden/>
          </w:rPr>
          <w:t>7</w:t>
        </w:r>
        <w:r w:rsidR="00747046">
          <w:rPr>
            <w:noProof/>
            <w:webHidden/>
          </w:rPr>
          <w:fldChar w:fldCharType="end"/>
        </w:r>
      </w:hyperlink>
    </w:p>
    <w:p w14:paraId="78802B8A" w14:textId="77777777" w:rsidR="00747046" w:rsidRDefault="00FD69AA">
      <w:pPr>
        <w:pStyle w:val="Verzeichnis1"/>
        <w:rPr>
          <w:rFonts w:asciiTheme="minorHAnsi" w:eastAsiaTheme="minorEastAsia" w:hAnsiTheme="minorHAnsi" w:cstheme="minorBidi"/>
          <w:noProof/>
          <w:sz w:val="22"/>
          <w:lang w:eastAsia="zh-TW"/>
        </w:rPr>
      </w:pPr>
      <w:hyperlink w:anchor="_Toc347482166" w:history="1">
        <w:r w:rsidR="00747046" w:rsidRPr="003A262F">
          <w:rPr>
            <w:rStyle w:val="Hyperlink"/>
            <w:noProof/>
          </w:rPr>
          <w:t>6</w:t>
        </w:r>
        <w:r w:rsidR="00747046">
          <w:rPr>
            <w:rFonts w:asciiTheme="minorHAnsi" w:eastAsiaTheme="minorEastAsia" w:hAnsiTheme="minorHAnsi" w:cstheme="minorBidi"/>
            <w:noProof/>
            <w:sz w:val="22"/>
            <w:lang w:eastAsia="zh-TW"/>
          </w:rPr>
          <w:tab/>
        </w:r>
        <w:r w:rsidR="00747046" w:rsidRPr="003A262F">
          <w:rPr>
            <w:rStyle w:val="Hyperlink"/>
            <w:noProof/>
          </w:rPr>
          <w:t>Composition of the XML message table</w:t>
        </w:r>
        <w:r w:rsidR="00747046">
          <w:rPr>
            <w:noProof/>
            <w:webHidden/>
          </w:rPr>
          <w:tab/>
        </w:r>
        <w:r w:rsidR="00747046">
          <w:rPr>
            <w:noProof/>
            <w:webHidden/>
          </w:rPr>
          <w:fldChar w:fldCharType="begin"/>
        </w:r>
        <w:r w:rsidR="00747046">
          <w:rPr>
            <w:noProof/>
            <w:webHidden/>
          </w:rPr>
          <w:instrText xml:space="preserve"> PAGEREF _Toc347482166 \h </w:instrText>
        </w:r>
        <w:r w:rsidR="00747046">
          <w:rPr>
            <w:noProof/>
            <w:webHidden/>
          </w:rPr>
        </w:r>
        <w:r w:rsidR="00747046">
          <w:rPr>
            <w:noProof/>
            <w:webHidden/>
          </w:rPr>
          <w:fldChar w:fldCharType="separate"/>
        </w:r>
        <w:r w:rsidR="00747046">
          <w:rPr>
            <w:noProof/>
            <w:webHidden/>
          </w:rPr>
          <w:t>8</w:t>
        </w:r>
        <w:r w:rsidR="00747046">
          <w:rPr>
            <w:noProof/>
            <w:webHidden/>
          </w:rPr>
          <w:fldChar w:fldCharType="end"/>
        </w:r>
      </w:hyperlink>
    </w:p>
    <w:p w14:paraId="68133368" w14:textId="77777777" w:rsidR="00747046" w:rsidRDefault="00FD69AA">
      <w:pPr>
        <w:pStyle w:val="Verzeichnis1"/>
        <w:rPr>
          <w:rFonts w:asciiTheme="minorHAnsi" w:eastAsiaTheme="minorEastAsia" w:hAnsiTheme="minorHAnsi" w:cstheme="minorBidi"/>
          <w:noProof/>
          <w:sz w:val="22"/>
          <w:lang w:eastAsia="zh-TW"/>
        </w:rPr>
      </w:pPr>
      <w:hyperlink w:anchor="_Toc347482167" w:history="1">
        <w:r w:rsidR="00747046" w:rsidRPr="003A262F">
          <w:rPr>
            <w:rStyle w:val="Hyperlink"/>
            <w:noProof/>
          </w:rPr>
          <w:t>7</w:t>
        </w:r>
        <w:r w:rsidR="00747046">
          <w:rPr>
            <w:rFonts w:asciiTheme="minorHAnsi" w:eastAsiaTheme="minorEastAsia" w:hAnsiTheme="minorHAnsi" w:cstheme="minorBidi"/>
            <w:noProof/>
            <w:sz w:val="22"/>
            <w:lang w:eastAsia="zh-TW"/>
          </w:rPr>
          <w:tab/>
        </w:r>
        <w:r w:rsidR="00747046" w:rsidRPr="003A262F">
          <w:rPr>
            <w:rStyle w:val="Hyperlink"/>
            <w:noProof/>
          </w:rPr>
          <w:t>BoostAero Attribut Codes Lists</w:t>
        </w:r>
        <w:r w:rsidR="00747046">
          <w:rPr>
            <w:noProof/>
            <w:webHidden/>
          </w:rPr>
          <w:tab/>
        </w:r>
        <w:r w:rsidR="00747046">
          <w:rPr>
            <w:noProof/>
            <w:webHidden/>
          </w:rPr>
          <w:fldChar w:fldCharType="begin"/>
        </w:r>
        <w:r w:rsidR="00747046">
          <w:rPr>
            <w:noProof/>
            <w:webHidden/>
          </w:rPr>
          <w:instrText xml:space="preserve"> PAGEREF _Toc347482167 \h </w:instrText>
        </w:r>
        <w:r w:rsidR="00747046">
          <w:rPr>
            <w:noProof/>
            <w:webHidden/>
          </w:rPr>
        </w:r>
        <w:r w:rsidR="00747046">
          <w:rPr>
            <w:noProof/>
            <w:webHidden/>
          </w:rPr>
          <w:fldChar w:fldCharType="separate"/>
        </w:r>
        <w:r w:rsidR="00747046">
          <w:rPr>
            <w:noProof/>
            <w:webHidden/>
          </w:rPr>
          <w:t>8</w:t>
        </w:r>
        <w:r w:rsidR="00747046">
          <w:rPr>
            <w:noProof/>
            <w:webHidden/>
          </w:rPr>
          <w:fldChar w:fldCharType="end"/>
        </w:r>
      </w:hyperlink>
    </w:p>
    <w:p w14:paraId="43A81ABC" w14:textId="77777777" w:rsidR="00747046" w:rsidRDefault="00FD69AA">
      <w:pPr>
        <w:pStyle w:val="Verzeichnis1"/>
        <w:rPr>
          <w:rFonts w:asciiTheme="minorHAnsi" w:eastAsiaTheme="minorEastAsia" w:hAnsiTheme="minorHAnsi" w:cstheme="minorBidi"/>
          <w:noProof/>
          <w:sz w:val="22"/>
          <w:lang w:eastAsia="zh-TW"/>
        </w:rPr>
      </w:pPr>
      <w:hyperlink w:anchor="_Toc347482168" w:history="1">
        <w:r w:rsidR="00747046" w:rsidRPr="003A262F">
          <w:rPr>
            <w:rStyle w:val="Hyperlink"/>
            <w:noProof/>
          </w:rPr>
          <w:t>8</w:t>
        </w:r>
        <w:r w:rsidR="00747046">
          <w:rPr>
            <w:rFonts w:asciiTheme="minorHAnsi" w:eastAsiaTheme="minorEastAsia" w:hAnsiTheme="minorHAnsi" w:cstheme="minorBidi"/>
            <w:noProof/>
            <w:sz w:val="22"/>
            <w:lang w:eastAsia="zh-TW"/>
          </w:rPr>
          <w:tab/>
        </w:r>
        <w:r w:rsidR="00747046" w:rsidRPr="003A262F">
          <w:rPr>
            <w:rStyle w:val="Hyperlink"/>
            <w:noProof/>
          </w:rPr>
          <w:t>Glossary</w:t>
        </w:r>
        <w:r w:rsidR="00747046">
          <w:rPr>
            <w:noProof/>
            <w:webHidden/>
          </w:rPr>
          <w:tab/>
        </w:r>
        <w:r w:rsidR="00747046">
          <w:rPr>
            <w:noProof/>
            <w:webHidden/>
          </w:rPr>
          <w:fldChar w:fldCharType="begin"/>
        </w:r>
        <w:r w:rsidR="00747046">
          <w:rPr>
            <w:noProof/>
            <w:webHidden/>
          </w:rPr>
          <w:instrText xml:space="preserve"> PAGEREF _Toc347482168 \h </w:instrText>
        </w:r>
        <w:r w:rsidR="00747046">
          <w:rPr>
            <w:noProof/>
            <w:webHidden/>
          </w:rPr>
        </w:r>
        <w:r w:rsidR="00747046">
          <w:rPr>
            <w:noProof/>
            <w:webHidden/>
          </w:rPr>
          <w:fldChar w:fldCharType="separate"/>
        </w:r>
        <w:r w:rsidR="00747046">
          <w:rPr>
            <w:noProof/>
            <w:webHidden/>
          </w:rPr>
          <w:t>8</w:t>
        </w:r>
        <w:r w:rsidR="00747046">
          <w:rPr>
            <w:noProof/>
            <w:webHidden/>
          </w:rPr>
          <w:fldChar w:fldCharType="end"/>
        </w:r>
      </w:hyperlink>
    </w:p>
    <w:p w14:paraId="2316851A" w14:textId="77777777" w:rsidR="00747046" w:rsidRDefault="00FD69AA">
      <w:pPr>
        <w:pStyle w:val="Verzeichnis1"/>
        <w:rPr>
          <w:rFonts w:asciiTheme="minorHAnsi" w:eastAsiaTheme="minorEastAsia" w:hAnsiTheme="minorHAnsi" w:cstheme="minorBidi"/>
          <w:noProof/>
          <w:sz w:val="22"/>
          <w:lang w:eastAsia="zh-TW"/>
        </w:rPr>
      </w:pPr>
      <w:hyperlink w:anchor="_Toc347482169" w:history="1">
        <w:r w:rsidR="00747046" w:rsidRPr="003A262F">
          <w:rPr>
            <w:rStyle w:val="Hyperlink"/>
            <w:noProof/>
          </w:rPr>
          <w:t>II.</w:t>
        </w:r>
        <w:r w:rsidR="00747046">
          <w:rPr>
            <w:rFonts w:asciiTheme="minorHAnsi" w:eastAsiaTheme="minorEastAsia" w:hAnsiTheme="minorHAnsi" w:cstheme="minorBidi"/>
            <w:noProof/>
            <w:sz w:val="22"/>
            <w:lang w:eastAsia="zh-TW"/>
          </w:rPr>
          <w:tab/>
        </w:r>
        <w:r w:rsidR="00747046" w:rsidRPr="003A262F">
          <w:rPr>
            <w:rStyle w:val="Hyperlink"/>
            <w:noProof/>
          </w:rPr>
          <w:t>Structure of BA XML VMI Demand Forecast</w:t>
        </w:r>
        <w:r w:rsidR="00747046">
          <w:rPr>
            <w:noProof/>
            <w:webHidden/>
          </w:rPr>
          <w:tab/>
        </w:r>
        <w:r w:rsidR="00747046">
          <w:rPr>
            <w:noProof/>
            <w:webHidden/>
          </w:rPr>
          <w:fldChar w:fldCharType="begin"/>
        </w:r>
        <w:r w:rsidR="00747046">
          <w:rPr>
            <w:noProof/>
            <w:webHidden/>
          </w:rPr>
          <w:instrText xml:space="preserve"> PAGEREF _Toc347482169 \h </w:instrText>
        </w:r>
        <w:r w:rsidR="00747046">
          <w:rPr>
            <w:noProof/>
            <w:webHidden/>
          </w:rPr>
        </w:r>
        <w:r w:rsidR="00747046">
          <w:rPr>
            <w:noProof/>
            <w:webHidden/>
          </w:rPr>
          <w:fldChar w:fldCharType="separate"/>
        </w:r>
        <w:r w:rsidR="00747046">
          <w:rPr>
            <w:noProof/>
            <w:webHidden/>
          </w:rPr>
          <w:t>10</w:t>
        </w:r>
        <w:r w:rsidR="00747046">
          <w:rPr>
            <w:noProof/>
            <w:webHidden/>
          </w:rPr>
          <w:fldChar w:fldCharType="end"/>
        </w:r>
      </w:hyperlink>
    </w:p>
    <w:p w14:paraId="31FCF204" w14:textId="77777777" w:rsidR="00747046" w:rsidRDefault="00FD69AA">
      <w:pPr>
        <w:pStyle w:val="Verzeichnis1"/>
        <w:rPr>
          <w:rFonts w:asciiTheme="minorHAnsi" w:eastAsiaTheme="minorEastAsia" w:hAnsiTheme="minorHAnsi" w:cstheme="minorBidi"/>
          <w:noProof/>
          <w:sz w:val="22"/>
          <w:lang w:eastAsia="zh-TW"/>
        </w:rPr>
      </w:pPr>
      <w:hyperlink w:anchor="_Toc347482170" w:history="1">
        <w:r w:rsidR="00747046" w:rsidRPr="003A262F">
          <w:rPr>
            <w:rStyle w:val="Hyperlink"/>
            <w:noProof/>
          </w:rPr>
          <w:t>1</w:t>
        </w:r>
        <w:r w:rsidR="00747046">
          <w:rPr>
            <w:rFonts w:asciiTheme="minorHAnsi" w:eastAsiaTheme="minorEastAsia" w:hAnsiTheme="minorHAnsi" w:cstheme="minorBidi"/>
            <w:noProof/>
            <w:sz w:val="22"/>
            <w:lang w:eastAsia="zh-TW"/>
          </w:rPr>
          <w:tab/>
        </w:r>
        <w:r w:rsidR="00747046" w:rsidRPr="003A262F">
          <w:rPr>
            <w:rStyle w:val="Hyperlink"/>
            <w:noProof/>
          </w:rPr>
          <w:t>CI_DemandForecast</w:t>
        </w:r>
        <w:r w:rsidR="00747046">
          <w:rPr>
            <w:noProof/>
            <w:webHidden/>
          </w:rPr>
          <w:tab/>
        </w:r>
        <w:r w:rsidR="00747046">
          <w:rPr>
            <w:noProof/>
            <w:webHidden/>
          </w:rPr>
          <w:fldChar w:fldCharType="begin"/>
        </w:r>
        <w:r w:rsidR="00747046">
          <w:rPr>
            <w:noProof/>
            <w:webHidden/>
          </w:rPr>
          <w:instrText xml:space="preserve"> PAGEREF _Toc347482170 \h </w:instrText>
        </w:r>
        <w:r w:rsidR="00747046">
          <w:rPr>
            <w:noProof/>
            <w:webHidden/>
          </w:rPr>
        </w:r>
        <w:r w:rsidR="00747046">
          <w:rPr>
            <w:noProof/>
            <w:webHidden/>
          </w:rPr>
          <w:fldChar w:fldCharType="separate"/>
        </w:r>
        <w:r w:rsidR="00747046">
          <w:rPr>
            <w:noProof/>
            <w:webHidden/>
          </w:rPr>
          <w:t>10</w:t>
        </w:r>
        <w:r w:rsidR="00747046">
          <w:rPr>
            <w:noProof/>
            <w:webHidden/>
          </w:rPr>
          <w:fldChar w:fldCharType="end"/>
        </w:r>
      </w:hyperlink>
    </w:p>
    <w:p w14:paraId="4FDD4670" w14:textId="77777777" w:rsidR="00747046" w:rsidRDefault="00FD69AA">
      <w:pPr>
        <w:pStyle w:val="Verzeichnis1"/>
        <w:rPr>
          <w:rFonts w:asciiTheme="minorHAnsi" w:eastAsiaTheme="minorEastAsia" w:hAnsiTheme="minorHAnsi" w:cstheme="minorBidi"/>
          <w:noProof/>
          <w:sz w:val="22"/>
          <w:lang w:eastAsia="zh-TW"/>
        </w:rPr>
      </w:pPr>
      <w:hyperlink w:anchor="_Toc347482171" w:history="1">
        <w:r w:rsidR="00747046" w:rsidRPr="003A262F">
          <w:rPr>
            <w:rStyle w:val="Hyperlink"/>
            <w:noProof/>
          </w:rPr>
          <w:t>2</w:t>
        </w:r>
        <w:r w:rsidR="00747046">
          <w:rPr>
            <w:rFonts w:asciiTheme="minorHAnsi" w:eastAsiaTheme="minorEastAsia" w:hAnsiTheme="minorHAnsi" w:cstheme="minorBidi"/>
            <w:noProof/>
            <w:sz w:val="22"/>
            <w:lang w:eastAsia="zh-TW"/>
          </w:rPr>
          <w:tab/>
        </w:r>
        <w:r w:rsidR="00747046" w:rsidRPr="003A262F">
          <w:rPr>
            <w:rStyle w:val="Hyperlink"/>
            <w:noProof/>
          </w:rPr>
          <w:t>as:CIExchangedDocumentContext</w:t>
        </w:r>
        <w:r w:rsidR="00747046">
          <w:rPr>
            <w:noProof/>
            <w:webHidden/>
          </w:rPr>
          <w:tab/>
        </w:r>
        <w:r w:rsidR="00747046">
          <w:rPr>
            <w:noProof/>
            <w:webHidden/>
          </w:rPr>
          <w:fldChar w:fldCharType="begin"/>
        </w:r>
        <w:r w:rsidR="00747046">
          <w:rPr>
            <w:noProof/>
            <w:webHidden/>
          </w:rPr>
          <w:instrText xml:space="preserve"> PAGEREF _Toc347482171 \h </w:instrText>
        </w:r>
        <w:r w:rsidR="00747046">
          <w:rPr>
            <w:noProof/>
            <w:webHidden/>
          </w:rPr>
        </w:r>
        <w:r w:rsidR="00747046">
          <w:rPr>
            <w:noProof/>
            <w:webHidden/>
          </w:rPr>
          <w:fldChar w:fldCharType="separate"/>
        </w:r>
        <w:r w:rsidR="00747046">
          <w:rPr>
            <w:noProof/>
            <w:webHidden/>
          </w:rPr>
          <w:t>11</w:t>
        </w:r>
        <w:r w:rsidR="00747046">
          <w:rPr>
            <w:noProof/>
            <w:webHidden/>
          </w:rPr>
          <w:fldChar w:fldCharType="end"/>
        </w:r>
      </w:hyperlink>
    </w:p>
    <w:p w14:paraId="76E41F5C" w14:textId="77777777" w:rsidR="00747046" w:rsidRDefault="00FD69AA">
      <w:pPr>
        <w:pStyle w:val="Verzeichnis2"/>
        <w:rPr>
          <w:rFonts w:asciiTheme="minorHAnsi" w:eastAsiaTheme="minorEastAsia" w:hAnsiTheme="minorHAnsi" w:cstheme="minorBidi"/>
          <w:noProof/>
          <w:sz w:val="22"/>
          <w:lang w:eastAsia="zh-TW"/>
        </w:rPr>
      </w:pPr>
      <w:hyperlink w:anchor="_Toc347482172" w:history="1">
        <w:r w:rsidR="00747046" w:rsidRPr="003A262F">
          <w:rPr>
            <w:rStyle w:val="Hyperlink"/>
            <w:noProof/>
          </w:rPr>
          <w:t>2.1</w:t>
        </w:r>
        <w:r w:rsidR="00747046">
          <w:rPr>
            <w:rFonts w:asciiTheme="minorHAnsi" w:eastAsiaTheme="minorEastAsia" w:hAnsiTheme="minorHAnsi" w:cstheme="minorBidi"/>
            <w:noProof/>
            <w:sz w:val="22"/>
            <w:lang w:eastAsia="zh-TW"/>
          </w:rPr>
          <w:tab/>
        </w:r>
        <w:r w:rsidR="00747046" w:rsidRPr="003A262F">
          <w:rPr>
            <w:rStyle w:val="Hyperlink"/>
            <w:noProof/>
          </w:rPr>
          <w:t>asram:ApplicationSpecifiedCIDocumentContextParameter</w:t>
        </w:r>
        <w:r w:rsidR="00747046">
          <w:rPr>
            <w:noProof/>
            <w:webHidden/>
          </w:rPr>
          <w:tab/>
        </w:r>
        <w:r w:rsidR="00747046">
          <w:rPr>
            <w:noProof/>
            <w:webHidden/>
          </w:rPr>
          <w:fldChar w:fldCharType="begin"/>
        </w:r>
        <w:r w:rsidR="00747046">
          <w:rPr>
            <w:noProof/>
            <w:webHidden/>
          </w:rPr>
          <w:instrText xml:space="preserve"> PAGEREF _Toc347482172 \h </w:instrText>
        </w:r>
        <w:r w:rsidR="00747046">
          <w:rPr>
            <w:noProof/>
            <w:webHidden/>
          </w:rPr>
        </w:r>
        <w:r w:rsidR="00747046">
          <w:rPr>
            <w:noProof/>
            <w:webHidden/>
          </w:rPr>
          <w:fldChar w:fldCharType="separate"/>
        </w:r>
        <w:r w:rsidR="00747046">
          <w:rPr>
            <w:noProof/>
            <w:webHidden/>
          </w:rPr>
          <w:t>12</w:t>
        </w:r>
        <w:r w:rsidR="00747046">
          <w:rPr>
            <w:noProof/>
            <w:webHidden/>
          </w:rPr>
          <w:fldChar w:fldCharType="end"/>
        </w:r>
      </w:hyperlink>
    </w:p>
    <w:p w14:paraId="2894031C" w14:textId="77777777" w:rsidR="00747046" w:rsidRDefault="00FD69AA">
      <w:pPr>
        <w:pStyle w:val="Verzeichnis3"/>
        <w:rPr>
          <w:rFonts w:asciiTheme="minorHAnsi" w:eastAsiaTheme="minorEastAsia" w:hAnsiTheme="minorHAnsi" w:cstheme="minorBidi"/>
          <w:noProof/>
          <w:sz w:val="22"/>
          <w:lang w:eastAsia="zh-TW"/>
        </w:rPr>
      </w:pPr>
      <w:hyperlink w:anchor="_Toc347482173" w:history="1">
        <w:r w:rsidR="00747046" w:rsidRPr="003A262F">
          <w:rPr>
            <w:rStyle w:val="Hyperlink"/>
            <w:noProof/>
          </w:rPr>
          <w:t>2.1.1</w:t>
        </w:r>
        <w:r w:rsidR="00747046">
          <w:rPr>
            <w:rFonts w:asciiTheme="minorHAnsi" w:eastAsiaTheme="minorEastAsia" w:hAnsiTheme="minorHAnsi" w:cstheme="minorBidi"/>
            <w:noProof/>
            <w:sz w:val="22"/>
            <w:lang w:eastAsia="zh-TW"/>
          </w:rPr>
          <w:tab/>
        </w:r>
        <w:r w:rsidR="00747046" w:rsidRPr="003A262F">
          <w:rPr>
            <w:rStyle w:val="Hyperlink"/>
            <w:noProof/>
          </w:rPr>
          <w:t>asram:SpecifiedCIDocumentVersion</w:t>
        </w:r>
        <w:r w:rsidR="00747046">
          <w:rPr>
            <w:noProof/>
            <w:webHidden/>
          </w:rPr>
          <w:tab/>
        </w:r>
        <w:r w:rsidR="00747046">
          <w:rPr>
            <w:noProof/>
            <w:webHidden/>
          </w:rPr>
          <w:fldChar w:fldCharType="begin"/>
        </w:r>
        <w:r w:rsidR="00747046">
          <w:rPr>
            <w:noProof/>
            <w:webHidden/>
          </w:rPr>
          <w:instrText xml:space="preserve"> PAGEREF _Toc347482173 \h </w:instrText>
        </w:r>
        <w:r w:rsidR="00747046">
          <w:rPr>
            <w:noProof/>
            <w:webHidden/>
          </w:rPr>
        </w:r>
        <w:r w:rsidR="00747046">
          <w:rPr>
            <w:noProof/>
            <w:webHidden/>
          </w:rPr>
          <w:fldChar w:fldCharType="separate"/>
        </w:r>
        <w:r w:rsidR="00747046">
          <w:rPr>
            <w:noProof/>
            <w:webHidden/>
          </w:rPr>
          <w:t>12</w:t>
        </w:r>
        <w:r w:rsidR="00747046">
          <w:rPr>
            <w:noProof/>
            <w:webHidden/>
          </w:rPr>
          <w:fldChar w:fldCharType="end"/>
        </w:r>
      </w:hyperlink>
    </w:p>
    <w:p w14:paraId="51481838" w14:textId="77777777" w:rsidR="00747046" w:rsidRDefault="00FD69AA">
      <w:pPr>
        <w:pStyle w:val="Verzeichnis2"/>
        <w:rPr>
          <w:rFonts w:asciiTheme="minorHAnsi" w:eastAsiaTheme="minorEastAsia" w:hAnsiTheme="minorHAnsi" w:cstheme="minorBidi"/>
          <w:noProof/>
          <w:sz w:val="22"/>
          <w:lang w:eastAsia="zh-TW"/>
        </w:rPr>
      </w:pPr>
      <w:hyperlink w:anchor="_Toc347482174" w:history="1">
        <w:r w:rsidR="00747046" w:rsidRPr="003A262F">
          <w:rPr>
            <w:rStyle w:val="Hyperlink"/>
            <w:noProof/>
          </w:rPr>
          <w:t>2.2</w:t>
        </w:r>
        <w:r w:rsidR="00747046">
          <w:rPr>
            <w:rFonts w:asciiTheme="minorHAnsi" w:eastAsiaTheme="minorEastAsia" w:hAnsiTheme="minorHAnsi" w:cstheme="minorBidi"/>
            <w:noProof/>
            <w:sz w:val="22"/>
            <w:lang w:eastAsia="zh-TW"/>
          </w:rPr>
          <w:tab/>
        </w:r>
        <w:r w:rsidR="00747046" w:rsidRPr="003A262F">
          <w:rPr>
            <w:rStyle w:val="Hyperlink"/>
            <w:noProof/>
          </w:rPr>
          <w:t>asram:ScenarioSpecifiedCIDocumentContextParameter</w:t>
        </w:r>
        <w:r w:rsidR="00747046">
          <w:rPr>
            <w:noProof/>
            <w:webHidden/>
          </w:rPr>
          <w:tab/>
        </w:r>
        <w:r w:rsidR="00747046">
          <w:rPr>
            <w:noProof/>
            <w:webHidden/>
          </w:rPr>
          <w:fldChar w:fldCharType="begin"/>
        </w:r>
        <w:r w:rsidR="00747046">
          <w:rPr>
            <w:noProof/>
            <w:webHidden/>
          </w:rPr>
          <w:instrText xml:space="preserve"> PAGEREF _Toc347482174 \h </w:instrText>
        </w:r>
        <w:r w:rsidR="00747046">
          <w:rPr>
            <w:noProof/>
            <w:webHidden/>
          </w:rPr>
        </w:r>
        <w:r w:rsidR="00747046">
          <w:rPr>
            <w:noProof/>
            <w:webHidden/>
          </w:rPr>
          <w:fldChar w:fldCharType="separate"/>
        </w:r>
        <w:r w:rsidR="00747046">
          <w:rPr>
            <w:noProof/>
            <w:webHidden/>
          </w:rPr>
          <w:t>13</w:t>
        </w:r>
        <w:r w:rsidR="00747046">
          <w:rPr>
            <w:noProof/>
            <w:webHidden/>
          </w:rPr>
          <w:fldChar w:fldCharType="end"/>
        </w:r>
      </w:hyperlink>
    </w:p>
    <w:p w14:paraId="55D60E62" w14:textId="77777777" w:rsidR="00747046" w:rsidRDefault="00FD69AA">
      <w:pPr>
        <w:pStyle w:val="Verzeichnis1"/>
        <w:rPr>
          <w:rFonts w:asciiTheme="minorHAnsi" w:eastAsiaTheme="minorEastAsia" w:hAnsiTheme="minorHAnsi" w:cstheme="minorBidi"/>
          <w:noProof/>
          <w:sz w:val="22"/>
          <w:lang w:eastAsia="zh-TW"/>
        </w:rPr>
      </w:pPr>
      <w:hyperlink w:anchor="_Toc347482175" w:history="1">
        <w:r w:rsidR="00747046" w:rsidRPr="003A262F">
          <w:rPr>
            <w:rStyle w:val="Hyperlink"/>
            <w:noProof/>
          </w:rPr>
          <w:t>3</w:t>
        </w:r>
        <w:r w:rsidR="00747046">
          <w:rPr>
            <w:rFonts w:asciiTheme="minorHAnsi" w:eastAsiaTheme="minorEastAsia" w:hAnsiTheme="minorHAnsi" w:cstheme="minorBidi"/>
            <w:noProof/>
            <w:sz w:val="22"/>
            <w:lang w:eastAsia="zh-TW"/>
          </w:rPr>
          <w:tab/>
        </w:r>
        <w:r w:rsidR="00747046" w:rsidRPr="003A262F">
          <w:rPr>
            <w:rStyle w:val="Hyperlink"/>
            <w:noProof/>
          </w:rPr>
          <w:t>as:CISExchangedDocument</w:t>
        </w:r>
        <w:r w:rsidR="00747046">
          <w:rPr>
            <w:noProof/>
            <w:webHidden/>
          </w:rPr>
          <w:tab/>
        </w:r>
        <w:r w:rsidR="00747046">
          <w:rPr>
            <w:noProof/>
            <w:webHidden/>
          </w:rPr>
          <w:fldChar w:fldCharType="begin"/>
        </w:r>
        <w:r w:rsidR="00747046">
          <w:rPr>
            <w:noProof/>
            <w:webHidden/>
          </w:rPr>
          <w:instrText xml:space="preserve"> PAGEREF _Toc347482175 \h </w:instrText>
        </w:r>
        <w:r w:rsidR="00747046">
          <w:rPr>
            <w:noProof/>
            <w:webHidden/>
          </w:rPr>
        </w:r>
        <w:r w:rsidR="00747046">
          <w:rPr>
            <w:noProof/>
            <w:webHidden/>
          </w:rPr>
          <w:fldChar w:fldCharType="separate"/>
        </w:r>
        <w:r w:rsidR="00747046">
          <w:rPr>
            <w:noProof/>
            <w:webHidden/>
          </w:rPr>
          <w:t>14</w:t>
        </w:r>
        <w:r w:rsidR="00747046">
          <w:rPr>
            <w:noProof/>
            <w:webHidden/>
          </w:rPr>
          <w:fldChar w:fldCharType="end"/>
        </w:r>
      </w:hyperlink>
    </w:p>
    <w:p w14:paraId="0FF2B0FA" w14:textId="77777777" w:rsidR="00747046" w:rsidRDefault="00FD69AA">
      <w:pPr>
        <w:pStyle w:val="Verzeichnis2"/>
        <w:rPr>
          <w:rFonts w:asciiTheme="minorHAnsi" w:eastAsiaTheme="minorEastAsia" w:hAnsiTheme="minorHAnsi" w:cstheme="minorBidi"/>
          <w:noProof/>
          <w:sz w:val="22"/>
          <w:lang w:eastAsia="zh-TW"/>
        </w:rPr>
      </w:pPr>
      <w:hyperlink w:anchor="_Toc347482176" w:history="1">
        <w:r w:rsidR="00747046" w:rsidRPr="003A262F">
          <w:rPr>
            <w:rStyle w:val="Hyperlink"/>
            <w:noProof/>
            <w:lang w:val="de-DE"/>
          </w:rPr>
          <w:t>3.1</w:t>
        </w:r>
        <w:r w:rsidR="00747046">
          <w:rPr>
            <w:rFonts w:asciiTheme="minorHAnsi" w:eastAsiaTheme="minorEastAsia" w:hAnsiTheme="minorHAnsi" w:cstheme="minorBidi"/>
            <w:noProof/>
            <w:sz w:val="22"/>
            <w:lang w:eastAsia="zh-TW"/>
          </w:rPr>
          <w:tab/>
        </w:r>
        <w:r w:rsidR="00747046" w:rsidRPr="003A262F">
          <w:rPr>
            <w:rStyle w:val="Hyperlink"/>
            <w:noProof/>
          </w:rPr>
          <w:t>asram:Included</w:t>
        </w:r>
        <w:r w:rsidR="00747046" w:rsidRPr="003A262F">
          <w:rPr>
            <w:rStyle w:val="Hyperlink"/>
            <w:b/>
            <w:noProof/>
          </w:rPr>
          <w:t>C</w:t>
        </w:r>
        <w:r w:rsidR="00747046" w:rsidRPr="003A262F">
          <w:rPr>
            <w:rStyle w:val="Hyperlink"/>
            <w:noProof/>
          </w:rPr>
          <w:t>INote</w:t>
        </w:r>
        <w:r w:rsidR="00747046">
          <w:rPr>
            <w:noProof/>
            <w:webHidden/>
          </w:rPr>
          <w:tab/>
        </w:r>
        <w:r w:rsidR="00747046">
          <w:rPr>
            <w:noProof/>
            <w:webHidden/>
          </w:rPr>
          <w:fldChar w:fldCharType="begin"/>
        </w:r>
        <w:r w:rsidR="00747046">
          <w:rPr>
            <w:noProof/>
            <w:webHidden/>
          </w:rPr>
          <w:instrText xml:space="preserve"> PAGEREF _Toc347482176 \h </w:instrText>
        </w:r>
        <w:r w:rsidR="00747046">
          <w:rPr>
            <w:noProof/>
            <w:webHidden/>
          </w:rPr>
        </w:r>
        <w:r w:rsidR="00747046">
          <w:rPr>
            <w:noProof/>
            <w:webHidden/>
          </w:rPr>
          <w:fldChar w:fldCharType="separate"/>
        </w:r>
        <w:r w:rsidR="00747046">
          <w:rPr>
            <w:noProof/>
            <w:webHidden/>
          </w:rPr>
          <w:t>15</w:t>
        </w:r>
        <w:r w:rsidR="00747046">
          <w:rPr>
            <w:noProof/>
            <w:webHidden/>
          </w:rPr>
          <w:fldChar w:fldCharType="end"/>
        </w:r>
      </w:hyperlink>
    </w:p>
    <w:p w14:paraId="6C7C2575" w14:textId="77777777" w:rsidR="00747046" w:rsidRDefault="00FD69AA">
      <w:pPr>
        <w:pStyle w:val="Verzeichnis2"/>
        <w:rPr>
          <w:rFonts w:asciiTheme="minorHAnsi" w:eastAsiaTheme="minorEastAsia" w:hAnsiTheme="minorHAnsi" w:cstheme="minorBidi"/>
          <w:noProof/>
          <w:sz w:val="22"/>
          <w:lang w:eastAsia="zh-TW"/>
        </w:rPr>
      </w:pPr>
      <w:hyperlink w:anchor="_Toc347482177" w:history="1">
        <w:r w:rsidR="00747046" w:rsidRPr="003A262F">
          <w:rPr>
            <w:rStyle w:val="Hyperlink"/>
            <w:noProof/>
          </w:rPr>
          <w:t>3.2</w:t>
        </w:r>
        <w:r w:rsidR="00747046">
          <w:rPr>
            <w:rFonts w:asciiTheme="minorHAnsi" w:eastAsiaTheme="minorEastAsia" w:hAnsiTheme="minorHAnsi" w:cstheme="minorBidi"/>
            <w:noProof/>
            <w:sz w:val="22"/>
            <w:lang w:eastAsia="zh-TW"/>
          </w:rPr>
          <w:tab/>
        </w:r>
        <w:r w:rsidR="00747046" w:rsidRPr="003A262F">
          <w:rPr>
            <w:rStyle w:val="Hyperlink"/>
            <w:noProof/>
          </w:rPr>
          <w:t>asram:IssuerCITradeParty</w:t>
        </w:r>
        <w:r w:rsidR="00747046">
          <w:rPr>
            <w:noProof/>
            <w:webHidden/>
          </w:rPr>
          <w:tab/>
        </w:r>
        <w:r w:rsidR="00747046">
          <w:rPr>
            <w:noProof/>
            <w:webHidden/>
          </w:rPr>
          <w:fldChar w:fldCharType="begin"/>
        </w:r>
        <w:r w:rsidR="00747046">
          <w:rPr>
            <w:noProof/>
            <w:webHidden/>
          </w:rPr>
          <w:instrText xml:space="preserve"> PAGEREF _Toc347482177 \h </w:instrText>
        </w:r>
        <w:r w:rsidR="00747046">
          <w:rPr>
            <w:noProof/>
            <w:webHidden/>
          </w:rPr>
        </w:r>
        <w:r w:rsidR="00747046">
          <w:rPr>
            <w:noProof/>
            <w:webHidden/>
          </w:rPr>
          <w:fldChar w:fldCharType="separate"/>
        </w:r>
        <w:r w:rsidR="00747046">
          <w:rPr>
            <w:noProof/>
            <w:webHidden/>
          </w:rPr>
          <w:t>17</w:t>
        </w:r>
        <w:r w:rsidR="00747046">
          <w:rPr>
            <w:noProof/>
            <w:webHidden/>
          </w:rPr>
          <w:fldChar w:fldCharType="end"/>
        </w:r>
      </w:hyperlink>
    </w:p>
    <w:p w14:paraId="71B5F402" w14:textId="77777777" w:rsidR="00747046" w:rsidRDefault="00FD69AA">
      <w:pPr>
        <w:pStyle w:val="Verzeichnis3"/>
        <w:rPr>
          <w:rFonts w:asciiTheme="minorHAnsi" w:eastAsiaTheme="minorEastAsia" w:hAnsiTheme="minorHAnsi" w:cstheme="minorBidi"/>
          <w:noProof/>
          <w:sz w:val="22"/>
          <w:lang w:eastAsia="zh-TW"/>
        </w:rPr>
      </w:pPr>
      <w:hyperlink w:anchor="_Toc347482178" w:history="1">
        <w:r w:rsidR="00747046" w:rsidRPr="003A262F">
          <w:rPr>
            <w:rStyle w:val="Hyperlink"/>
            <w:noProof/>
          </w:rPr>
          <w:t>3.2.1</w:t>
        </w:r>
        <w:r w:rsidR="00747046">
          <w:rPr>
            <w:rFonts w:asciiTheme="minorHAnsi" w:eastAsiaTheme="minorEastAsia" w:hAnsiTheme="minorHAnsi" w:cstheme="minorBidi"/>
            <w:noProof/>
            <w:sz w:val="22"/>
            <w:lang w:eastAsia="zh-TW"/>
          </w:rPr>
          <w:tab/>
        </w:r>
        <w:r w:rsidR="00747046" w:rsidRPr="003A262F">
          <w:rPr>
            <w:rStyle w:val="Hyperlink"/>
            <w:noProof/>
          </w:rPr>
          <w:t>asram:SpecifiedCILegalOrganization</w:t>
        </w:r>
        <w:r w:rsidR="00747046">
          <w:rPr>
            <w:noProof/>
            <w:webHidden/>
          </w:rPr>
          <w:tab/>
        </w:r>
        <w:r w:rsidR="00747046">
          <w:rPr>
            <w:noProof/>
            <w:webHidden/>
          </w:rPr>
          <w:fldChar w:fldCharType="begin"/>
        </w:r>
        <w:r w:rsidR="00747046">
          <w:rPr>
            <w:noProof/>
            <w:webHidden/>
          </w:rPr>
          <w:instrText xml:space="preserve"> PAGEREF _Toc347482178 \h </w:instrText>
        </w:r>
        <w:r w:rsidR="00747046">
          <w:rPr>
            <w:noProof/>
            <w:webHidden/>
          </w:rPr>
        </w:r>
        <w:r w:rsidR="00747046">
          <w:rPr>
            <w:noProof/>
            <w:webHidden/>
          </w:rPr>
          <w:fldChar w:fldCharType="separate"/>
        </w:r>
        <w:r w:rsidR="00747046">
          <w:rPr>
            <w:noProof/>
            <w:webHidden/>
          </w:rPr>
          <w:t>17</w:t>
        </w:r>
        <w:r w:rsidR="00747046">
          <w:rPr>
            <w:noProof/>
            <w:webHidden/>
          </w:rPr>
          <w:fldChar w:fldCharType="end"/>
        </w:r>
      </w:hyperlink>
    </w:p>
    <w:p w14:paraId="6C5EF054" w14:textId="77777777" w:rsidR="00747046" w:rsidRDefault="00FD69AA">
      <w:pPr>
        <w:pStyle w:val="Verzeichnis2"/>
        <w:rPr>
          <w:rFonts w:asciiTheme="minorHAnsi" w:eastAsiaTheme="minorEastAsia" w:hAnsiTheme="minorHAnsi" w:cstheme="minorBidi"/>
          <w:noProof/>
          <w:sz w:val="22"/>
          <w:lang w:eastAsia="zh-TW"/>
        </w:rPr>
      </w:pPr>
      <w:hyperlink w:anchor="_Toc347482179" w:history="1">
        <w:r w:rsidR="00747046" w:rsidRPr="003A262F">
          <w:rPr>
            <w:rStyle w:val="Hyperlink"/>
            <w:noProof/>
          </w:rPr>
          <w:t>3.3</w:t>
        </w:r>
        <w:r w:rsidR="00747046">
          <w:rPr>
            <w:rFonts w:asciiTheme="minorHAnsi" w:eastAsiaTheme="minorEastAsia" w:hAnsiTheme="minorHAnsi" w:cstheme="minorBidi"/>
            <w:noProof/>
            <w:sz w:val="22"/>
            <w:lang w:eastAsia="zh-TW"/>
          </w:rPr>
          <w:tab/>
        </w:r>
        <w:r w:rsidR="00747046" w:rsidRPr="003A262F">
          <w:rPr>
            <w:rStyle w:val="Hyperlink"/>
            <w:noProof/>
          </w:rPr>
          <w:t>asram:RecipientCITradeParty</w:t>
        </w:r>
        <w:r w:rsidR="00747046">
          <w:rPr>
            <w:noProof/>
            <w:webHidden/>
          </w:rPr>
          <w:tab/>
        </w:r>
        <w:r w:rsidR="00747046">
          <w:rPr>
            <w:noProof/>
            <w:webHidden/>
          </w:rPr>
          <w:fldChar w:fldCharType="begin"/>
        </w:r>
        <w:r w:rsidR="00747046">
          <w:rPr>
            <w:noProof/>
            <w:webHidden/>
          </w:rPr>
          <w:instrText xml:space="preserve"> PAGEREF _Toc347482179 \h </w:instrText>
        </w:r>
        <w:r w:rsidR="00747046">
          <w:rPr>
            <w:noProof/>
            <w:webHidden/>
          </w:rPr>
        </w:r>
        <w:r w:rsidR="00747046">
          <w:rPr>
            <w:noProof/>
            <w:webHidden/>
          </w:rPr>
          <w:fldChar w:fldCharType="separate"/>
        </w:r>
        <w:r w:rsidR="00747046">
          <w:rPr>
            <w:noProof/>
            <w:webHidden/>
          </w:rPr>
          <w:t>18</w:t>
        </w:r>
        <w:r w:rsidR="00747046">
          <w:rPr>
            <w:noProof/>
            <w:webHidden/>
          </w:rPr>
          <w:fldChar w:fldCharType="end"/>
        </w:r>
      </w:hyperlink>
    </w:p>
    <w:p w14:paraId="1136AD3F" w14:textId="77777777" w:rsidR="00747046" w:rsidRDefault="00FD69AA">
      <w:pPr>
        <w:pStyle w:val="Verzeichnis2"/>
        <w:rPr>
          <w:rFonts w:asciiTheme="minorHAnsi" w:eastAsiaTheme="minorEastAsia" w:hAnsiTheme="minorHAnsi" w:cstheme="minorBidi"/>
          <w:noProof/>
          <w:sz w:val="22"/>
          <w:lang w:eastAsia="zh-TW"/>
        </w:rPr>
      </w:pPr>
      <w:hyperlink w:anchor="_Toc347482180" w:history="1">
        <w:r w:rsidR="00747046" w:rsidRPr="003A262F">
          <w:rPr>
            <w:rStyle w:val="Hyperlink"/>
            <w:noProof/>
          </w:rPr>
          <w:t>3.4</w:t>
        </w:r>
        <w:r w:rsidR="00747046">
          <w:rPr>
            <w:rFonts w:asciiTheme="minorHAnsi" w:eastAsiaTheme="minorEastAsia" w:hAnsiTheme="minorHAnsi" w:cstheme="minorBidi"/>
            <w:noProof/>
            <w:sz w:val="22"/>
            <w:lang w:eastAsia="zh-TW"/>
          </w:rPr>
          <w:tab/>
        </w:r>
        <w:r w:rsidR="00747046" w:rsidRPr="003A262F">
          <w:rPr>
            <w:rStyle w:val="Hyperlink"/>
            <w:noProof/>
          </w:rPr>
          <w:t>asram:SenderCITradeParty</w:t>
        </w:r>
        <w:r w:rsidR="00747046">
          <w:rPr>
            <w:noProof/>
            <w:webHidden/>
          </w:rPr>
          <w:tab/>
        </w:r>
        <w:r w:rsidR="00747046">
          <w:rPr>
            <w:noProof/>
            <w:webHidden/>
          </w:rPr>
          <w:fldChar w:fldCharType="begin"/>
        </w:r>
        <w:r w:rsidR="00747046">
          <w:rPr>
            <w:noProof/>
            <w:webHidden/>
          </w:rPr>
          <w:instrText xml:space="preserve"> PAGEREF _Toc347482180 \h </w:instrText>
        </w:r>
        <w:r w:rsidR="00747046">
          <w:rPr>
            <w:noProof/>
            <w:webHidden/>
          </w:rPr>
        </w:r>
        <w:r w:rsidR="00747046">
          <w:rPr>
            <w:noProof/>
            <w:webHidden/>
          </w:rPr>
          <w:fldChar w:fldCharType="separate"/>
        </w:r>
        <w:r w:rsidR="00747046">
          <w:rPr>
            <w:noProof/>
            <w:webHidden/>
          </w:rPr>
          <w:t>18</w:t>
        </w:r>
        <w:r w:rsidR="00747046">
          <w:rPr>
            <w:noProof/>
            <w:webHidden/>
          </w:rPr>
          <w:fldChar w:fldCharType="end"/>
        </w:r>
      </w:hyperlink>
    </w:p>
    <w:p w14:paraId="79A0FE8F" w14:textId="77777777" w:rsidR="00747046" w:rsidRDefault="00FD69AA">
      <w:pPr>
        <w:pStyle w:val="Verzeichnis1"/>
        <w:rPr>
          <w:rFonts w:asciiTheme="minorHAnsi" w:eastAsiaTheme="minorEastAsia" w:hAnsiTheme="minorHAnsi" w:cstheme="minorBidi"/>
          <w:noProof/>
          <w:sz w:val="22"/>
          <w:lang w:eastAsia="zh-TW"/>
        </w:rPr>
      </w:pPr>
      <w:hyperlink w:anchor="_Toc347482181" w:history="1">
        <w:r w:rsidR="00747046" w:rsidRPr="003A262F">
          <w:rPr>
            <w:rStyle w:val="Hyperlink"/>
            <w:noProof/>
          </w:rPr>
          <w:t>4</w:t>
        </w:r>
        <w:r w:rsidR="00747046">
          <w:rPr>
            <w:rFonts w:asciiTheme="minorHAnsi" w:eastAsiaTheme="minorEastAsia" w:hAnsiTheme="minorHAnsi" w:cstheme="minorBidi"/>
            <w:noProof/>
            <w:sz w:val="22"/>
            <w:lang w:eastAsia="zh-TW"/>
          </w:rPr>
          <w:tab/>
        </w:r>
        <w:r w:rsidR="00747046" w:rsidRPr="003A262F">
          <w:rPr>
            <w:rStyle w:val="Hyperlink"/>
            <w:noProof/>
          </w:rPr>
          <w:t>as:CISDFSupplyChainTradeTransaction</w:t>
        </w:r>
        <w:r w:rsidR="00747046">
          <w:rPr>
            <w:noProof/>
            <w:webHidden/>
          </w:rPr>
          <w:tab/>
        </w:r>
        <w:r w:rsidR="00747046">
          <w:rPr>
            <w:noProof/>
            <w:webHidden/>
          </w:rPr>
          <w:fldChar w:fldCharType="begin"/>
        </w:r>
        <w:r w:rsidR="00747046">
          <w:rPr>
            <w:noProof/>
            <w:webHidden/>
          </w:rPr>
          <w:instrText xml:space="preserve"> PAGEREF _Toc347482181 \h </w:instrText>
        </w:r>
        <w:r w:rsidR="00747046">
          <w:rPr>
            <w:noProof/>
            <w:webHidden/>
          </w:rPr>
        </w:r>
        <w:r w:rsidR="00747046">
          <w:rPr>
            <w:noProof/>
            <w:webHidden/>
          </w:rPr>
          <w:fldChar w:fldCharType="separate"/>
        </w:r>
        <w:r w:rsidR="00747046">
          <w:rPr>
            <w:noProof/>
            <w:webHidden/>
          </w:rPr>
          <w:t>19</w:t>
        </w:r>
        <w:r w:rsidR="00747046">
          <w:rPr>
            <w:noProof/>
            <w:webHidden/>
          </w:rPr>
          <w:fldChar w:fldCharType="end"/>
        </w:r>
      </w:hyperlink>
    </w:p>
    <w:p w14:paraId="3052A864" w14:textId="77777777" w:rsidR="00747046" w:rsidRDefault="00FD69AA">
      <w:pPr>
        <w:pStyle w:val="Verzeichnis2"/>
        <w:rPr>
          <w:rFonts w:asciiTheme="minorHAnsi" w:eastAsiaTheme="minorEastAsia" w:hAnsiTheme="minorHAnsi" w:cstheme="minorBidi"/>
          <w:noProof/>
          <w:sz w:val="22"/>
          <w:lang w:eastAsia="zh-TW"/>
        </w:rPr>
      </w:pPr>
      <w:hyperlink w:anchor="_Toc347482182" w:history="1">
        <w:r w:rsidR="00747046" w:rsidRPr="003A262F">
          <w:rPr>
            <w:rStyle w:val="Hyperlink"/>
            <w:noProof/>
          </w:rPr>
          <w:t>4.1</w:t>
        </w:r>
        <w:r w:rsidR="00747046">
          <w:rPr>
            <w:rFonts w:asciiTheme="minorHAnsi" w:eastAsiaTheme="minorEastAsia" w:hAnsiTheme="minorHAnsi" w:cstheme="minorBidi"/>
            <w:noProof/>
            <w:sz w:val="22"/>
            <w:lang w:eastAsia="zh-TW"/>
          </w:rPr>
          <w:tab/>
        </w:r>
        <w:r w:rsidR="00747046" w:rsidRPr="003A262F">
          <w:rPr>
            <w:rStyle w:val="Hyperlink"/>
            <w:noProof/>
          </w:rPr>
          <w:t>asram:ApplicableCISSupplyChainTradeAgreement</w:t>
        </w:r>
        <w:r w:rsidR="00747046">
          <w:rPr>
            <w:noProof/>
            <w:webHidden/>
          </w:rPr>
          <w:tab/>
        </w:r>
        <w:r w:rsidR="00747046">
          <w:rPr>
            <w:noProof/>
            <w:webHidden/>
          </w:rPr>
          <w:fldChar w:fldCharType="begin"/>
        </w:r>
        <w:r w:rsidR="00747046">
          <w:rPr>
            <w:noProof/>
            <w:webHidden/>
          </w:rPr>
          <w:instrText xml:space="preserve"> PAGEREF _Toc347482182 \h </w:instrText>
        </w:r>
        <w:r w:rsidR="00747046">
          <w:rPr>
            <w:noProof/>
            <w:webHidden/>
          </w:rPr>
        </w:r>
        <w:r w:rsidR="00747046">
          <w:rPr>
            <w:noProof/>
            <w:webHidden/>
          </w:rPr>
          <w:fldChar w:fldCharType="separate"/>
        </w:r>
        <w:r w:rsidR="00747046">
          <w:rPr>
            <w:noProof/>
            <w:webHidden/>
          </w:rPr>
          <w:t>20</w:t>
        </w:r>
        <w:r w:rsidR="00747046">
          <w:rPr>
            <w:noProof/>
            <w:webHidden/>
          </w:rPr>
          <w:fldChar w:fldCharType="end"/>
        </w:r>
      </w:hyperlink>
    </w:p>
    <w:p w14:paraId="6E12C224" w14:textId="77777777" w:rsidR="00747046" w:rsidRDefault="00FD69AA">
      <w:pPr>
        <w:pStyle w:val="Verzeichnis3"/>
        <w:rPr>
          <w:rFonts w:asciiTheme="minorHAnsi" w:eastAsiaTheme="minorEastAsia" w:hAnsiTheme="minorHAnsi" w:cstheme="minorBidi"/>
          <w:noProof/>
          <w:sz w:val="22"/>
          <w:lang w:eastAsia="zh-TW"/>
        </w:rPr>
      </w:pPr>
      <w:hyperlink w:anchor="_Toc347482183" w:history="1">
        <w:r w:rsidR="00747046" w:rsidRPr="003A262F">
          <w:rPr>
            <w:rStyle w:val="Hyperlink"/>
            <w:noProof/>
          </w:rPr>
          <w:t>4.1.1</w:t>
        </w:r>
        <w:r w:rsidR="00747046">
          <w:rPr>
            <w:rFonts w:asciiTheme="minorHAnsi" w:eastAsiaTheme="minorEastAsia" w:hAnsiTheme="minorHAnsi" w:cstheme="minorBidi"/>
            <w:noProof/>
            <w:sz w:val="22"/>
            <w:lang w:eastAsia="zh-TW"/>
          </w:rPr>
          <w:tab/>
        </w:r>
        <w:r w:rsidR="00747046" w:rsidRPr="003A262F">
          <w:rPr>
            <w:rStyle w:val="Hyperlink"/>
            <w:noProof/>
          </w:rPr>
          <w:t>asram:SpecifiedCITradeBusinessFlag</w:t>
        </w:r>
        <w:r w:rsidR="00747046">
          <w:rPr>
            <w:noProof/>
            <w:webHidden/>
          </w:rPr>
          <w:tab/>
        </w:r>
        <w:r w:rsidR="00747046">
          <w:rPr>
            <w:noProof/>
            <w:webHidden/>
          </w:rPr>
          <w:fldChar w:fldCharType="begin"/>
        </w:r>
        <w:r w:rsidR="00747046">
          <w:rPr>
            <w:noProof/>
            <w:webHidden/>
          </w:rPr>
          <w:instrText xml:space="preserve"> PAGEREF _Toc347482183 \h </w:instrText>
        </w:r>
        <w:r w:rsidR="00747046">
          <w:rPr>
            <w:noProof/>
            <w:webHidden/>
          </w:rPr>
        </w:r>
        <w:r w:rsidR="00747046">
          <w:rPr>
            <w:noProof/>
            <w:webHidden/>
          </w:rPr>
          <w:fldChar w:fldCharType="separate"/>
        </w:r>
        <w:r w:rsidR="00747046">
          <w:rPr>
            <w:noProof/>
            <w:webHidden/>
          </w:rPr>
          <w:t>21</w:t>
        </w:r>
        <w:r w:rsidR="00747046">
          <w:rPr>
            <w:noProof/>
            <w:webHidden/>
          </w:rPr>
          <w:fldChar w:fldCharType="end"/>
        </w:r>
      </w:hyperlink>
    </w:p>
    <w:p w14:paraId="60AED9A9" w14:textId="77777777" w:rsidR="00747046" w:rsidRDefault="00FD69AA">
      <w:pPr>
        <w:pStyle w:val="Verzeichnis3"/>
        <w:rPr>
          <w:rFonts w:asciiTheme="minorHAnsi" w:eastAsiaTheme="minorEastAsia" w:hAnsiTheme="minorHAnsi" w:cstheme="minorBidi"/>
          <w:noProof/>
          <w:sz w:val="22"/>
          <w:lang w:eastAsia="zh-TW"/>
        </w:rPr>
      </w:pPr>
      <w:hyperlink w:anchor="_Toc347482184" w:history="1">
        <w:r w:rsidR="00747046" w:rsidRPr="003A262F">
          <w:rPr>
            <w:rStyle w:val="Hyperlink"/>
            <w:noProof/>
          </w:rPr>
          <w:t>4.1.2</w:t>
        </w:r>
        <w:r w:rsidR="00747046">
          <w:rPr>
            <w:rFonts w:asciiTheme="minorHAnsi" w:eastAsiaTheme="minorEastAsia" w:hAnsiTheme="minorHAnsi" w:cstheme="minorBidi"/>
            <w:noProof/>
            <w:sz w:val="22"/>
            <w:lang w:eastAsia="zh-TW"/>
          </w:rPr>
          <w:tab/>
        </w:r>
        <w:r w:rsidR="00747046" w:rsidRPr="003A262F">
          <w:rPr>
            <w:rStyle w:val="Hyperlink"/>
            <w:noProof/>
          </w:rPr>
          <w:t>asram:ApplicableCITradeDeliveryTerms</w:t>
        </w:r>
        <w:r w:rsidR="00747046">
          <w:rPr>
            <w:noProof/>
            <w:webHidden/>
          </w:rPr>
          <w:tab/>
        </w:r>
        <w:r w:rsidR="00747046">
          <w:rPr>
            <w:noProof/>
            <w:webHidden/>
          </w:rPr>
          <w:fldChar w:fldCharType="begin"/>
        </w:r>
        <w:r w:rsidR="00747046">
          <w:rPr>
            <w:noProof/>
            <w:webHidden/>
          </w:rPr>
          <w:instrText xml:space="preserve"> PAGEREF _Toc347482184 \h </w:instrText>
        </w:r>
        <w:r w:rsidR="00747046">
          <w:rPr>
            <w:noProof/>
            <w:webHidden/>
          </w:rPr>
        </w:r>
        <w:r w:rsidR="00747046">
          <w:rPr>
            <w:noProof/>
            <w:webHidden/>
          </w:rPr>
          <w:fldChar w:fldCharType="separate"/>
        </w:r>
        <w:r w:rsidR="00747046">
          <w:rPr>
            <w:noProof/>
            <w:webHidden/>
          </w:rPr>
          <w:t>22</w:t>
        </w:r>
        <w:r w:rsidR="00747046">
          <w:rPr>
            <w:noProof/>
            <w:webHidden/>
          </w:rPr>
          <w:fldChar w:fldCharType="end"/>
        </w:r>
      </w:hyperlink>
    </w:p>
    <w:p w14:paraId="2EE10887" w14:textId="77777777" w:rsidR="00747046" w:rsidRDefault="00FD69AA">
      <w:pPr>
        <w:pStyle w:val="Verzeichnis3"/>
        <w:rPr>
          <w:rFonts w:asciiTheme="minorHAnsi" w:eastAsiaTheme="minorEastAsia" w:hAnsiTheme="minorHAnsi" w:cstheme="minorBidi"/>
          <w:noProof/>
          <w:sz w:val="22"/>
          <w:lang w:eastAsia="zh-TW"/>
        </w:rPr>
      </w:pPr>
      <w:hyperlink w:anchor="_Toc347482185" w:history="1">
        <w:r w:rsidR="00747046" w:rsidRPr="003A262F">
          <w:rPr>
            <w:rStyle w:val="Hyperlink"/>
            <w:noProof/>
          </w:rPr>
          <w:t>4.1.3</w:t>
        </w:r>
        <w:r w:rsidR="00747046">
          <w:rPr>
            <w:rFonts w:asciiTheme="minorHAnsi" w:eastAsiaTheme="minorEastAsia" w:hAnsiTheme="minorHAnsi" w:cstheme="minorBidi"/>
            <w:noProof/>
            <w:sz w:val="22"/>
            <w:lang w:eastAsia="zh-TW"/>
          </w:rPr>
          <w:tab/>
        </w:r>
        <w:r w:rsidR="00747046" w:rsidRPr="003A262F">
          <w:rPr>
            <w:rStyle w:val="Hyperlink"/>
            <w:noProof/>
          </w:rPr>
          <w:t>asram:BuyerCITradeParty</w:t>
        </w:r>
        <w:r w:rsidR="00747046">
          <w:rPr>
            <w:noProof/>
            <w:webHidden/>
          </w:rPr>
          <w:tab/>
        </w:r>
        <w:r w:rsidR="00747046">
          <w:rPr>
            <w:noProof/>
            <w:webHidden/>
          </w:rPr>
          <w:fldChar w:fldCharType="begin"/>
        </w:r>
        <w:r w:rsidR="00747046">
          <w:rPr>
            <w:noProof/>
            <w:webHidden/>
          </w:rPr>
          <w:instrText xml:space="preserve"> PAGEREF _Toc347482185 \h </w:instrText>
        </w:r>
        <w:r w:rsidR="00747046">
          <w:rPr>
            <w:noProof/>
            <w:webHidden/>
          </w:rPr>
        </w:r>
        <w:r w:rsidR="00747046">
          <w:rPr>
            <w:noProof/>
            <w:webHidden/>
          </w:rPr>
          <w:fldChar w:fldCharType="separate"/>
        </w:r>
        <w:r w:rsidR="00747046">
          <w:rPr>
            <w:noProof/>
            <w:webHidden/>
          </w:rPr>
          <w:t>23</w:t>
        </w:r>
        <w:r w:rsidR="00747046">
          <w:rPr>
            <w:noProof/>
            <w:webHidden/>
          </w:rPr>
          <w:fldChar w:fldCharType="end"/>
        </w:r>
      </w:hyperlink>
    </w:p>
    <w:p w14:paraId="0A10FE9C" w14:textId="77777777" w:rsidR="00747046" w:rsidRDefault="00FD69AA">
      <w:pPr>
        <w:pStyle w:val="Verzeichnis4"/>
        <w:rPr>
          <w:rFonts w:asciiTheme="minorHAnsi" w:eastAsiaTheme="minorEastAsia" w:hAnsiTheme="minorHAnsi" w:cstheme="minorBidi"/>
          <w:noProof/>
          <w:sz w:val="22"/>
          <w:lang w:eastAsia="zh-TW"/>
        </w:rPr>
      </w:pPr>
      <w:hyperlink w:anchor="_Toc347482186" w:history="1">
        <w:r w:rsidR="00747046" w:rsidRPr="003A262F">
          <w:rPr>
            <w:rStyle w:val="Hyperlink"/>
            <w:noProof/>
          </w:rPr>
          <w:t>4.1.3.1</w:t>
        </w:r>
        <w:r w:rsidR="00747046">
          <w:rPr>
            <w:rFonts w:asciiTheme="minorHAnsi" w:eastAsiaTheme="minorEastAsia" w:hAnsiTheme="minorHAnsi" w:cstheme="minorBidi"/>
            <w:noProof/>
            <w:sz w:val="22"/>
            <w:lang w:eastAsia="zh-TW"/>
          </w:rPr>
          <w:tab/>
        </w:r>
        <w:r w:rsidR="00747046" w:rsidRPr="003A262F">
          <w:rPr>
            <w:rStyle w:val="Hyperlink"/>
            <w:noProof/>
          </w:rPr>
          <w:t>asram:SpecifiedCILegalOrganization</w:t>
        </w:r>
        <w:r w:rsidR="00747046">
          <w:rPr>
            <w:noProof/>
            <w:webHidden/>
          </w:rPr>
          <w:tab/>
        </w:r>
        <w:r w:rsidR="00747046">
          <w:rPr>
            <w:noProof/>
            <w:webHidden/>
          </w:rPr>
          <w:fldChar w:fldCharType="begin"/>
        </w:r>
        <w:r w:rsidR="00747046">
          <w:rPr>
            <w:noProof/>
            <w:webHidden/>
          </w:rPr>
          <w:instrText xml:space="preserve"> PAGEREF _Toc347482186 \h </w:instrText>
        </w:r>
        <w:r w:rsidR="00747046">
          <w:rPr>
            <w:noProof/>
            <w:webHidden/>
          </w:rPr>
        </w:r>
        <w:r w:rsidR="00747046">
          <w:rPr>
            <w:noProof/>
            <w:webHidden/>
          </w:rPr>
          <w:fldChar w:fldCharType="separate"/>
        </w:r>
        <w:r w:rsidR="00747046">
          <w:rPr>
            <w:noProof/>
            <w:webHidden/>
          </w:rPr>
          <w:t>24</w:t>
        </w:r>
        <w:r w:rsidR="00747046">
          <w:rPr>
            <w:noProof/>
            <w:webHidden/>
          </w:rPr>
          <w:fldChar w:fldCharType="end"/>
        </w:r>
      </w:hyperlink>
    </w:p>
    <w:p w14:paraId="490458CC" w14:textId="77777777" w:rsidR="00747046" w:rsidRDefault="00FD69AA">
      <w:pPr>
        <w:pStyle w:val="Verzeichnis4"/>
        <w:rPr>
          <w:rFonts w:asciiTheme="minorHAnsi" w:eastAsiaTheme="minorEastAsia" w:hAnsiTheme="minorHAnsi" w:cstheme="minorBidi"/>
          <w:noProof/>
          <w:sz w:val="22"/>
          <w:lang w:eastAsia="zh-TW"/>
        </w:rPr>
      </w:pPr>
      <w:hyperlink w:anchor="_Toc347482187" w:history="1">
        <w:r w:rsidR="00747046" w:rsidRPr="003A262F">
          <w:rPr>
            <w:rStyle w:val="Hyperlink"/>
            <w:noProof/>
          </w:rPr>
          <w:t>4.1.3.2</w:t>
        </w:r>
        <w:r w:rsidR="00747046">
          <w:rPr>
            <w:rFonts w:asciiTheme="minorHAnsi" w:eastAsiaTheme="minorEastAsia" w:hAnsiTheme="minorHAnsi" w:cstheme="minorBidi"/>
            <w:noProof/>
            <w:sz w:val="22"/>
            <w:lang w:eastAsia="zh-TW"/>
          </w:rPr>
          <w:tab/>
        </w:r>
        <w:r w:rsidR="00747046" w:rsidRPr="003A262F">
          <w:rPr>
            <w:rStyle w:val="Hyperlink"/>
            <w:noProof/>
          </w:rPr>
          <w:t>asram:SpecifiedCITaxRegistration</w:t>
        </w:r>
        <w:r w:rsidR="00747046">
          <w:rPr>
            <w:noProof/>
            <w:webHidden/>
          </w:rPr>
          <w:tab/>
        </w:r>
        <w:r w:rsidR="00747046">
          <w:rPr>
            <w:noProof/>
            <w:webHidden/>
          </w:rPr>
          <w:fldChar w:fldCharType="begin"/>
        </w:r>
        <w:r w:rsidR="00747046">
          <w:rPr>
            <w:noProof/>
            <w:webHidden/>
          </w:rPr>
          <w:instrText xml:space="preserve"> PAGEREF _Toc347482187 \h </w:instrText>
        </w:r>
        <w:r w:rsidR="00747046">
          <w:rPr>
            <w:noProof/>
            <w:webHidden/>
          </w:rPr>
        </w:r>
        <w:r w:rsidR="00747046">
          <w:rPr>
            <w:noProof/>
            <w:webHidden/>
          </w:rPr>
          <w:fldChar w:fldCharType="separate"/>
        </w:r>
        <w:r w:rsidR="00747046">
          <w:rPr>
            <w:noProof/>
            <w:webHidden/>
          </w:rPr>
          <w:t>25</w:t>
        </w:r>
        <w:r w:rsidR="00747046">
          <w:rPr>
            <w:noProof/>
            <w:webHidden/>
          </w:rPr>
          <w:fldChar w:fldCharType="end"/>
        </w:r>
      </w:hyperlink>
    </w:p>
    <w:p w14:paraId="46CF77CE"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188" w:history="1">
        <w:r w:rsidR="00747046" w:rsidRPr="003A262F">
          <w:rPr>
            <w:rStyle w:val="Hyperlink"/>
            <w:noProof/>
          </w:rPr>
          <w:t>4.1.3.2.1</w:t>
        </w:r>
        <w:r w:rsidR="00747046">
          <w:rPr>
            <w:rFonts w:asciiTheme="minorHAnsi" w:eastAsiaTheme="minorEastAsia" w:hAnsiTheme="minorHAnsi" w:cstheme="minorBidi"/>
            <w:noProof/>
            <w:sz w:val="22"/>
            <w:lang w:eastAsia="zh-TW"/>
          </w:rPr>
          <w:tab/>
        </w:r>
        <w:r w:rsidR="00747046" w:rsidRPr="003A262F">
          <w:rPr>
            <w:rStyle w:val="Hyperlink"/>
            <w:noProof/>
          </w:rPr>
          <w:t>VATIdentNo</w:t>
        </w:r>
        <w:r w:rsidR="00747046">
          <w:rPr>
            <w:noProof/>
            <w:webHidden/>
          </w:rPr>
          <w:tab/>
        </w:r>
        <w:r w:rsidR="00747046">
          <w:rPr>
            <w:noProof/>
            <w:webHidden/>
          </w:rPr>
          <w:fldChar w:fldCharType="begin"/>
        </w:r>
        <w:r w:rsidR="00747046">
          <w:rPr>
            <w:noProof/>
            <w:webHidden/>
          </w:rPr>
          <w:instrText xml:space="preserve"> PAGEREF _Toc347482188 \h </w:instrText>
        </w:r>
        <w:r w:rsidR="00747046">
          <w:rPr>
            <w:noProof/>
            <w:webHidden/>
          </w:rPr>
        </w:r>
        <w:r w:rsidR="00747046">
          <w:rPr>
            <w:noProof/>
            <w:webHidden/>
          </w:rPr>
          <w:fldChar w:fldCharType="separate"/>
        </w:r>
        <w:r w:rsidR="00747046">
          <w:rPr>
            <w:noProof/>
            <w:webHidden/>
          </w:rPr>
          <w:t>25</w:t>
        </w:r>
        <w:r w:rsidR="00747046">
          <w:rPr>
            <w:noProof/>
            <w:webHidden/>
          </w:rPr>
          <w:fldChar w:fldCharType="end"/>
        </w:r>
      </w:hyperlink>
    </w:p>
    <w:p w14:paraId="2033F0AE"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189" w:history="1">
        <w:r w:rsidR="00747046" w:rsidRPr="003A262F">
          <w:rPr>
            <w:rStyle w:val="Hyperlink"/>
            <w:noProof/>
          </w:rPr>
          <w:t>4.1.3.2.2</w:t>
        </w:r>
        <w:r w:rsidR="00747046">
          <w:rPr>
            <w:rFonts w:asciiTheme="minorHAnsi" w:eastAsiaTheme="minorEastAsia" w:hAnsiTheme="minorHAnsi" w:cstheme="minorBidi"/>
            <w:noProof/>
            <w:sz w:val="22"/>
            <w:lang w:eastAsia="zh-TW"/>
          </w:rPr>
          <w:tab/>
        </w:r>
        <w:r w:rsidR="00747046" w:rsidRPr="003A262F">
          <w:rPr>
            <w:rStyle w:val="Hyperlink"/>
            <w:noProof/>
          </w:rPr>
          <w:t>TaxNumber</w:t>
        </w:r>
        <w:r w:rsidR="00747046">
          <w:rPr>
            <w:noProof/>
            <w:webHidden/>
          </w:rPr>
          <w:tab/>
        </w:r>
        <w:r w:rsidR="00747046">
          <w:rPr>
            <w:noProof/>
            <w:webHidden/>
          </w:rPr>
          <w:fldChar w:fldCharType="begin"/>
        </w:r>
        <w:r w:rsidR="00747046">
          <w:rPr>
            <w:noProof/>
            <w:webHidden/>
          </w:rPr>
          <w:instrText xml:space="preserve"> PAGEREF _Toc347482189 \h </w:instrText>
        </w:r>
        <w:r w:rsidR="00747046">
          <w:rPr>
            <w:noProof/>
            <w:webHidden/>
          </w:rPr>
        </w:r>
        <w:r w:rsidR="00747046">
          <w:rPr>
            <w:noProof/>
            <w:webHidden/>
          </w:rPr>
          <w:fldChar w:fldCharType="separate"/>
        </w:r>
        <w:r w:rsidR="00747046">
          <w:rPr>
            <w:noProof/>
            <w:webHidden/>
          </w:rPr>
          <w:t>25</w:t>
        </w:r>
        <w:r w:rsidR="00747046">
          <w:rPr>
            <w:noProof/>
            <w:webHidden/>
          </w:rPr>
          <w:fldChar w:fldCharType="end"/>
        </w:r>
      </w:hyperlink>
    </w:p>
    <w:p w14:paraId="03A50AB2" w14:textId="77777777" w:rsidR="00747046" w:rsidRDefault="00FD69AA">
      <w:pPr>
        <w:pStyle w:val="Verzeichnis4"/>
        <w:rPr>
          <w:rFonts w:asciiTheme="minorHAnsi" w:eastAsiaTheme="minorEastAsia" w:hAnsiTheme="minorHAnsi" w:cstheme="minorBidi"/>
          <w:noProof/>
          <w:sz w:val="22"/>
          <w:lang w:eastAsia="zh-TW"/>
        </w:rPr>
      </w:pPr>
      <w:hyperlink w:anchor="_Toc347482190" w:history="1">
        <w:r w:rsidR="00747046" w:rsidRPr="003A262F">
          <w:rPr>
            <w:rStyle w:val="Hyperlink"/>
            <w:noProof/>
          </w:rPr>
          <w:t>4.1.3.3</w:t>
        </w:r>
        <w:r w:rsidR="00747046">
          <w:rPr>
            <w:rFonts w:asciiTheme="minorHAnsi" w:eastAsiaTheme="minorEastAsia" w:hAnsiTheme="minorHAnsi" w:cstheme="minorBidi"/>
            <w:noProof/>
            <w:sz w:val="22"/>
            <w:lang w:eastAsia="zh-TW"/>
          </w:rPr>
          <w:tab/>
        </w:r>
        <w:r w:rsidR="00747046" w:rsidRPr="003A262F">
          <w:rPr>
            <w:rStyle w:val="Hyperlink"/>
            <w:noProof/>
          </w:rPr>
          <w:t>asram:PostalCITradeAddress</w:t>
        </w:r>
        <w:r w:rsidR="00747046">
          <w:rPr>
            <w:noProof/>
            <w:webHidden/>
          </w:rPr>
          <w:tab/>
        </w:r>
        <w:r w:rsidR="00747046">
          <w:rPr>
            <w:noProof/>
            <w:webHidden/>
          </w:rPr>
          <w:fldChar w:fldCharType="begin"/>
        </w:r>
        <w:r w:rsidR="00747046">
          <w:rPr>
            <w:noProof/>
            <w:webHidden/>
          </w:rPr>
          <w:instrText xml:space="preserve"> PAGEREF _Toc347482190 \h </w:instrText>
        </w:r>
        <w:r w:rsidR="00747046">
          <w:rPr>
            <w:noProof/>
            <w:webHidden/>
          </w:rPr>
        </w:r>
        <w:r w:rsidR="00747046">
          <w:rPr>
            <w:noProof/>
            <w:webHidden/>
          </w:rPr>
          <w:fldChar w:fldCharType="separate"/>
        </w:r>
        <w:r w:rsidR="00747046">
          <w:rPr>
            <w:noProof/>
            <w:webHidden/>
          </w:rPr>
          <w:t>26</w:t>
        </w:r>
        <w:r w:rsidR="00747046">
          <w:rPr>
            <w:noProof/>
            <w:webHidden/>
          </w:rPr>
          <w:fldChar w:fldCharType="end"/>
        </w:r>
      </w:hyperlink>
    </w:p>
    <w:p w14:paraId="6D980D14"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191" w:history="1">
        <w:r w:rsidR="00747046" w:rsidRPr="003A262F">
          <w:rPr>
            <w:rStyle w:val="Hyperlink"/>
            <w:noProof/>
          </w:rPr>
          <w:t>4.1.3.3.1</w:t>
        </w:r>
        <w:r w:rsidR="00747046">
          <w:rPr>
            <w:rFonts w:asciiTheme="minorHAnsi" w:eastAsiaTheme="minorEastAsia" w:hAnsiTheme="minorHAnsi" w:cstheme="minorBidi"/>
            <w:noProof/>
            <w:sz w:val="22"/>
            <w:lang w:eastAsia="zh-TW"/>
          </w:rPr>
          <w:tab/>
        </w:r>
        <w:r w:rsidR="00747046" w:rsidRPr="003A262F">
          <w:rPr>
            <w:rStyle w:val="Hyperlink"/>
            <w:noProof/>
          </w:rPr>
          <w:t>asram:Geo-CoordinateIdentificationCIGeographicalCoordinate</w:t>
        </w:r>
        <w:r w:rsidR="00747046">
          <w:rPr>
            <w:noProof/>
            <w:webHidden/>
          </w:rPr>
          <w:tab/>
        </w:r>
        <w:r w:rsidR="00747046">
          <w:rPr>
            <w:noProof/>
            <w:webHidden/>
          </w:rPr>
          <w:fldChar w:fldCharType="begin"/>
        </w:r>
        <w:r w:rsidR="00747046">
          <w:rPr>
            <w:noProof/>
            <w:webHidden/>
          </w:rPr>
          <w:instrText xml:space="preserve"> PAGEREF _Toc347482191 \h </w:instrText>
        </w:r>
        <w:r w:rsidR="00747046">
          <w:rPr>
            <w:noProof/>
            <w:webHidden/>
          </w:rPr>
        </w:r>
        <w:r w:rsidR="00747046">
          <w:rPr>
            <w:noProof/>
            <w:webHidden/>
          </w:rPr>
          <w:fldChar w:fldCharType="separate"/>
        </w:r>
        <w:r w:rsidR="00747046">
          <w:rPr>
            <w:noProof/>
            <w:webHidden/>
          </w:rPr>
          <w:t>27</w:t>
        </w:r>
        <w:r w:rsidR="00747046">
          <w:rPr>
            <w:noProof/>
            <w:webHidden/>
          </w:rPr>
          <w:fldChar w:fldCharType="end"/>
        </w:r>
      </w:hyperlink>
    </w:p>
    <w:p w14:paraId="7D3A9DDD" w14:textId="77777777" w:rsidR="00747046" w:rsidRDefault="00FD69AA">
      <w:pPr>
        <w:pStyle w:val="Verzeichnis4"/>
        <w:rPr>
          <w:rFonts w:asciiTheme="minorHAnsi" w:eastAsiaTheme="minorEastAsia" w:hAnsiTheme="minorHAnsi" w:cstheme="minorBidi"/>
          <w:noProof/>
          <w:sz w:val="22"/>
          <w:lang w:eastAsia="zh-TW"/>
        </w:rPr>
      </w:pPr>
      <w:hyperlink w:anchor="_Toc347482192" w:history="1">
        <w:r w:rsidR="00747046" w:rsidRPr="003A262F">
          <w:rPr>
            <w:rStyle w:val="Hyperlink"/>
            <w:noProof/>
          </w:rPr>
          <w:t>4.1.3.4</w:t>
        </w:r>
        <w:r w:rsidR="00747046">
          <w:rPr>
            <w:rFonts w:asciiTheme="minorHAnsi" w:eastAsiaTheme="minorEastAsia" w:hAnsiTheme="minorHAnsi" w:cstheme="minorBidi"/>
            <w:noProof/>
            <w:sz w:val="22"/>
            <w:lang w:eastAsia="zh-TW"/>
          </w:rPr>
          <w:tab/>
        </w:r>
        <w:r w:rsidR="00747046" w:rsidRPr="003A262F">
          <w:rPr>
            <w:rStyle w:val="Hyperlink"/>
            <w:noProof/>
          </w:rPr>
          <w:t>asram:DefinedCITradeContact</w:t>
        </w:r>
        <w:r w:rsidR="00747046">
          <w:rPr>
            <w:noProof/>
            <w:webHidden/>
          </w:rPr>
          <w:tab/>
        </w:r>
        <w:r w:rsidR="00747046">
          <w:rPr>
            <w:noProof/>
            <w:webHidden/>
          </w:rPr>
          <w:fldChar w:fldCharType="begin"/>
        </w:r>
        <w:r w:rsidR="00747046">
          <w:rPr>
            <w:noProof/>
            <w:webHidden/>
          </w:rPr>
          <w:instrText xml:space="preserve"> PAGEREF _Toc347482192 \h </w:instrText>
        </w:r>
        <w:r w:rsidR="00747046">
          <w:rPr>
            <w:noProof/>
            <w:webHidden/>
          </w:rPr>
        </w:r>
        <w:r w:rsidR="00747046">
          <w:rPr>
            <w:noProof/>
            <w:webHidden/>
          </w:rPr>
          <w:fldChar w:fldCharType="separate"/>
        </w:r>
        <w:r w:rsidR="00747046">
          <w:rPr>
            <w:noProof/>
            <w:webHidden/>
          </w:rPr>
          <w:t>28</w:t>
        </w:r>
        <w:r w:rsidR="00747046">
          <w:rPr>
            <w:noProof/>
            <w:webHidden/>
          </w:rPr>
          <w:fldChar w:fldCharType="end"/>
        </w:r>
      </w:hyperlink>
    </w:p>
    <w:p w14:paraId="4CC7332D"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193" w:history="1">
        <w:r w:rsidR="00747046" w:rsidRPr="003A262F">
          <w:rPr>
            <w:rStyle w:val="Hyperlink"/>
            <w:noProof/>
          </w:rPr>
          <w:t>4.1.3.4.1</w:t>
        </w:r>
        <w:r w:rsidR="00747046">
          <w:rPr>
            <w:rFonts w:asciiTheme="minorHAnsi" w:eastAsiaTheme="minorEastAsia" w:hAnsiTheme="minorHAnsi" w:cstheme="minorBidi"/>
            <w:noProof/>
            <w:sz w:val="22"/>
            <w:lang w:eastAsia="zh-TW"/>
          </w:rPr>
          <w:tab/>
        </w:r>
        <w:r w:rsidR="00747046" w:rsidRPr="003A262F">
          <w:rPr>
            <w:rStyle w:val="Hyperlink"/>
            <w:noProof/>
          </w:rPr>
          <w:t>asram:</w:t>
        </w:r>
        <w:r w:rsidR="00747046" w:rsidRPr="003A262F">
          <w:rPr>
            <w:rStyle w:val="Hyperlink"/>
            <w:rFonts w:cs="Arial"/>
            <w:bCs/>
            <w:noProof/>
          </w:rPr>
          <w:t xml:space="preserve"> EmailURICIUniversalCommunication</w:t>
        </w:r>
        <w:r w:rsidR="00747046">
          <w:rPr>
            <w:noProof/>
            <w:webHidden/>
          </w:rPr>
          <w:tab/>
        </w:r>
        <w:r w:rsidR="00747046">
          <w:rPr>
            <w:noProof/>
            <w:webHidden/>
          </w:rPr>
          <w:fldChar w:fldCharType="begin"/>
        </w:r>
        <w:r w:rsidR="00747046">
          <w:rPr>
            <w:noProof/>
            <w:webHidden/>
          </w:rPr>
          <w:instrText xml:space="preserve"> PAGEREF _Toc347482193 \h </w:instrText>
        </w:r>
        <w:r w:rsidR="00747046">
          <w:rPr>
            <w:noProof/>
            <w:webHidden/>
          </w:rPr>
        </w:r>
        <w:r w:rsidR="00747046">
          <w:rPr>
            <w:noProof/>
            <w:webHidden/>
          </w:rPr>
          <w:fldChar w:fldCharType="separate"/>
        </w:r>
        <w:r w:rsidR="00747046">
          <w:rPr>
            <w:noProof/>
            <w:webHidden/>
          </w:rPr>
          <w:t>29</w:t>
        </w:r>
        <w:r w:rsidR="00747046">
          <w:rPr>
            <w:noProof/>
            <w:webHidden/>
          </w:rPr>
          <w:fldChar w:fldCharType="end"/>
        </w:r>
      </w:hyperlink>
    </w:p>
    <w:p w14:paraId="110323FC"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194" w:history="1">
        <w:r w:rsidR="00747046" w:rsidRPr="003A262F">
          <w:rPr>
            <w:rStyle w:val="Hyperlink"/>
            <w:noProof/>
          </w:rPr>
          <w:t>4.1.3.4.2</w:t>
        </w:r>
        <w:r w:rsidR="00747046">
          <w:rPr>
            <w:rFonts w:asciiTheme="minorHAnsi" w:eastAsiaTheme="minorEastAsia" w:hAnsiTheme="minorHAnsi" w:cstheme="minorBidi"/>
            <w:noProof/>
            <w:sz w:val="22"/>
            <w:lang w:eastAsia="zh-TW"/>
          </w:rPr>
          <w:tab/>
        </w:r>
        <w:r w:rsidR="00747046" w:rsidRPr="003A262F">
          <w:rPr>
            <w:rStyle w:val="Hyperlink"/>
            <w:noProof/>
          </w:rPr>
          <w:t>asram:FaxCIUniversalCommunication</w:t>
        </w:r>
        <w:r w:rsidR="00747046">
          <w:rPr>
            <w:noProof/>
            <w:webHidden/>
          </w:rPr>
          <w:tab/>
        </w:r>
        <w:r w:rsidR="00747046">
          <w:rPr>
            <w:noProof/>
            <w:webHidden/>
          </w:rPr>
          <w:fldChar w:fldCharType="begin"/>
        </w:r>
        <w:r w:rsidR="00747046">
          <w:rPr>
            <w:noProof/>
            <w:webHidden/>
          </w:rPr>
          <w:instrText xml:space="preserve"> PAGEREF _Toc347482194 \h </w:instrText>
        </w:r>
        <w:r w:rsidR="00747046">
          <w:rPr>
            <w:noProof/>
            <w:webHidden/>
          </w:rPr>
        </w:r>
        <w:r w:rsidR="00747046">
          <w:rPr>
            <w:noProof/>
            <w:webHidden/>
          </w:rPr>
          <w:fldChar w:fldCharType="separate"/>
        </w:r>
        <w:r w:rsidR="00747046">
          <w:rPr>
            <w:noProof/>
            <w:webHidden/>
          </w:rPr>
          <w:t>30</w:t>
        </w:r>
        <w:r w:rsidR="00747046">
          <w:rPr>
            <w:noProof/>
            <w:webHidden/>
          </w:rPr>
          <w:fldChar w:fldCharType="end"/>
        </w:r>
      </w:hyperlink>
    </w:p>
    <w:p w14:paraId="40883DD5"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195" w:history="1">
        <w:r w:rsidR="00747046" w:rsidRPr="003A262F">
          <w:rPr>
            <w:rStyle w:val="Hyperlink"/>
            <w:noProof/>
          </w:rPr>
          <w:t>4.1.3.4.3</w:t>
        </w:r>
        <w:r w:rsidR="00747046">
          <w:rPr>
            <w:rFonts w:asciiTheme="minorHAnsi" w:eastAsiaTheme="minorEastAsia" w:hAnsiTheme="minorHAnsi" w:cstheme="minorBidi"/>
            <w:noProof/>
            <w:sz w:val="22"/>
            <w:lang w:eastAsia="zh-TW"/>
          </w:rPr>
          <w:tab/>
        </w:r>
        <w:r w:rsidR="00747046" w:rsidRPr="003A262F">
          <w:rPr>
            <w:rStyle w:val="Hyperlink"/>
            <w:noProof/>
          </w:rPr>
          <w:t>First occurrence of asram:TelephoneCIUniversalCommunication</w:t>
        </w:r>
        <w:r w:rsidR="00747046">
          <w:rPr>
            <w:noProof/>
            <w:webHidden/>
          </w:rPr>
          <w:tab/>
        </w:r>
        <w:r w:rsidR="00747046">
          <w:rPr>
            <w:noProof/>
            <w:webHidden/>
          </w:rPr>
          <w:fldChar w:fldCharType="begin"/>
        </w:r>
        <w:r w:rsidR="00747046">
          <w:rPr>
            <w:noProof/>
            <w:webHidden/>
          </w:rPr>
          <w:instrText xml:space="preserve"> PAGEREF _Toc347482195 \h </w:instrText>
        </w:r>
        <w:r w:rsidR="00747046">
          <w:rPr>
            <w:noProof/>
            <w:webHidden/>
          </w:rPr>
        </w:r>
        <w:r w:rsidR="00747046">
          <w:rPr>
            <w:noProof/>
            <w:webHidden/>
          </w:rPr>
          <w:fldChar w:fldCharType="separate"/>
        </w:r>
        <w:r w:rsidR="00747046">
          <w:rPr>
            <w:noProof/>
            <w:webHidden/>
          </w:rPr>
          <w:t>30</w:t>
        </w:r>
        <w:r w:rsidR="00747046">
          <w:rPr>
            <w:noProof/>
            <w:webHidden/>
          </w:rPr>
          <w:fldChar w:fldCharType="end"/>
        </w:r>
      </w:hyperlink>
    </w:p>
    <w:p w14:paraId="45B8F290"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196" w:history="1">
        <w:r w:rsidR="00747046" w:rsidRPr="003A262F">
          <w:rPr>
            <w:rStyle w:val="Hyperlink"/>
            <w:noProof/>
          </w:rPr>
          <w:t>4.1.3.4.4</w:t>
        </w:r>
        <w:r w:rsidR="00747046">
          <w:rPr>
            <w:rFonts w:asciiTheme="minorHAnsi" w:eastAsiaTheme="minorEastAsia" w:hAnsiTheme="minorHAnsi" w:cstheme="minorBidi"/>
            <w:noProof/>
            <w:sz w:val="22"/>
            <w:lang w:eastAsia="zh-TW"/>
          </w:rPr>
          <w:tab/>
        </w:r>
        <w:r w:rsidR="00747046" w:rsidRPr="003A262F">
          <w:rPr>
            <w:rStyle w:val="Hyperlink"/>
            <w:noProof/>
          </w:rPr>
          <w:t>Second occurrence of asram:TelephoneCIUniversalCommunication</w:t>
        </w:r>
        <w:r w:rsidR="00747046">
          <w:rPr>
            <w:noProof/>
            <w:webHidden/>
          </w:rPr>
          <w:tab/>
        </w:r>
        <w:r w:rsidR="00747046">
          <w:rPr>
            <w:noProof/>
            <w:webHidden/>
          </w:rPr>
          <w:fldChar w:fldCharType="begin"/>
        </w:r>
        <w:r w:rsidR="00747046">
          <w:rPr>
            <w:noProof/>
            <w:webHidden/>
          </w:rPr>
          <w:instrText xml:space="preserve"> PAGEREF _Toc347482196 \h </w:instrText>
        </w:r>
        <w:r w:rsidR="00747046">
          <w:rPr>
            <w:noProof/>
            <w:webHidden/>
          </w:rPr>
        </w:r>
        <w:r w:rsidR="00747046">
          <w:rPr>
            <w:noProof/>
            <w:webHidden/>
          </w:rPr>
          <w:fldChar w:fldCharType="separate"/>
        </w:r>
        <w:r w:rsidR="00747046">
          <w:rPr>
            <w:noProof/>
            <w:webHidden/>
          </w:rPr>
          <w:t>31</w:t>
        </w:r>
        <w:r w:rsidR="00747046">
          <w:rPr>
            <w:noProof/>
            <w:webHidden/>
          </w:rPr>
          <w:fldChar w:fldCharType="end"/>
        </w:r>
      </w:hyperlink>
    </w:p>
    <w:p w14:paraId="633E6483" w14:textId="77777777" w:rsidR="00747046" w:rsidRDefault="00FD69AA">
      <w:pPr>
        <w:pStyle w:val="Verzeichnis3"/>
        <w:rPr>
          <w:rFonts w:asciiTheme="minorHAnsi" w:eastAsiaTheme="minorEastAsia" w:hAnsiTheme="minorHAnsi" w:cstheme="minorBidi"/>
          <w:noProof/>
          <w:sz w:val="22"/>
          <w:lang w:eastAsia="zh-TW"/>
        </w:rPr>
      </w:pPr>
      <w:hyperlink w:anchor="_Toc347482197" w:history="1">
        <w:r w:rsidR="00747046" w:rsidRPr="003A262F">
          <w:rPr>
            <w:rStyle w:val="Hyperlink"/>
            <w:noProof/>
          </w:rPr>
          <w:t>4.1.4</w:t>
        </w:r>
        <w:r w:rsidR="00747046">
          <w:rPr>
            <w:rFonts w:asciiTheme="minorHAnsi" w:eastAsiaTheme="minorEastAsia" w:hAnsiTheme="minorHAnsi" w:cstheme="minorBidi"/>
            <w:noProof/>
            <w:sz w:val="22"/>
            <w:lang w:eastAsia="zh-TW"/>
          </w:rPr>
          <w:tab/>
        </w:r>
        <w:r w:rsidR="00747046" w:rsidRPr="003A262F">
          <w:rPr>
            <w:rStyle w:val="Hyperlink"/>
            <w:noProof/>
          </w:rPr>
          <w:t>asram:SellerCITradeParty</w:t>
        </w:r>
        <w:r w:rsidR="00747046">
          <w:rPr>
            <w:noProof/>
            <w:webHidden/>
          </w:rPr>
          <w:tab/>
        </w:r>
        <w:r w:rsidR="00747046">
          <w:rPr>
            <w:noProof/>
            <w:webHidden/>
          </w:rPr>
          <w:fldChar w:fldCharType="begin"/>
        </w:r>
        <w:r w:rsidR="00747046">
          <w:rPr>
            <w:noProof/>
            <w:webHidden/>
          </w:rPr>
          <w:instrText xml:space="preserve"> PAGEREF _Toc347482197 \h </w:instrText>
        </w:r>
        <w:r w:rsidR="00747046">
          <w:rPr>
            <w:noProof/>
            <w:webHidden/>
          </w:rPr>
        </w:r>
        <w:r w:rsidR="00747046">
          <w:rPr>
            <w:noProof/>
            <w:webHidden/>
          </w:rPr>
          <w:fldChar w:fldCharType="separate"/>
        </w:r>
        <w:r w:rsidR="00747046">
          <w:rPr>
            <w:noProof/>
            <w:webHidden/>
          </w:rPr>
          <w:t>31</w:t>
        </w:r>
        <w:r w:rsidR="00747046">
          <w:rPr>
            <w:noProof/>
            <w:webHidden/>
          </w:rPr>
          <w:fldChar w:fldCharType="end"/>
        </w:r>
      </w:hyperlink>
    </w:p>
    <w:p w14:paraId="6BA2EC80" w14:textId="77777777" w:rsidR="00747046" w:rsidRDefault="00FD69AA">
      <w:pPr>
        <w:pStyle w:val="Verzeichnis4"/>
        <w:rPr>
          <w:rFonts w:asciiTheme="minorHAnsi" w:eastAsiaTheme="minorEastAsia" w:hAnsiTheme="minorHAnsi" w:cstheme="minorBidi"/>
          <w:noProof/>
          <w:sz w:val="22"/>
          <w:lang w:eastAsia="zh-TW"/>
        </w:rPr>
      </w:pPr>
      <w:hyperlink w:anchor="_Toc347482198" w:history="1">
        <w:r w:rsidR="00747046" w:rsidRPr="003A262F">
          <w:rPr>
            <w:rStyle w:val="Hyperlink"/>
            <w:noProof/>
          </w:rPr>
          <w:t>4.1.4.1</w:t>
        </w:r>
        <w:r w:rsidR="00747046">
          <w:rPr>
            <w:rFonts w:asciiTheme="minorHAnsi" w:eastAsiaTheme="minorEastAsia" w:hAnsiTheme="minorHAnsi" w:cstheme="minorBidi"/>
            <w:noProof/>
            <w:sz w:val="22"/>
            <w:lang w:eastAsia="zh-TW"/>
          </w:rPr>
          <w:tab/>
        </w:r>
        <w:r w:rsidR="00747046" w:rsidRPr="003A262F">
          <w:rPr>
            <w:rStyle w:val="Hyperlink"/>
            <w:noProof/>
          </w:rPr>
          <w:t>asram:SpecifiedCILegalOrganization</w:t>
        </w:r>
        <w:r w:rsidR="00747046">
          <w:rPr>
            <w:noProof/>
            <w:webHidden/>
          </w:rPr>
          <w:tab/>
        </w:r>
        <w:r w:rsidR="00747046">
          <w:rPr>
            <w:noProof/>
            <w:webHidden/>
          </w:rPr>
          <w:fldChar w:fldCharType="begin"/>
        </w:r>
        <w:r w:rsidR="00747046">
          <w:rPr>
            <w:noProof/>
            <w:webHidden/>
          </w:rPr>
          <w:instrText xml:space="preserve"> PAGEREF _Toc347482198 \h </w:instrText>
        </w:r>
        <w:r w:rsidR="00747046">
          <w:rPr>
            <w:noProof/>
            <w:webHidden/>
          </w:rPr>
        </w:r>
        <w:r w:rsidR="00747046">
          <w:rPr>
            <w:noProof/>
            <w:webHidden/>
          </w:rPr>
          <w:fldChar w:fldCharType="separate"/>
        </w:r>
        <w:r w:rsidR="00747046">
          <w:rPr>
            <w:noProof/>
            <w:webHidden/>
          </w:rPr>
          <w:t>32</w:t>
        </w:r>
        <w:r w:rsidR="00747046">
          <w:rPr>
            <w:noProof/>
            <w:webHidden/>
          </w:rPr>
          <w:fldChar w:fldCharType="end"/>
        </w:r>
      </w:hyperlink>
    </w:p>
    <w:p w14:paraId="6457CE74" w14:textId="77777777" w:rsidR="00747046" w:rsidRDefault="00FD69AA">
      <w:pPr>
        <w:pStyle w:val="Verzeichnis3"/>
        <w:rPr>
          <w:rFonts w:asciiTheme="minorHAnsi" w:eastAsiaTheme="minorEastAsia" w:hAnsiTheme="minorHAnsi" w:cstheme="minorBidi"/>
          <w:noProof/>
          <w:sz w:val="22"/>
          <w:lang w:eastAsia="zh-TW"/>
        </w:rPr>
      </w:pPr>
      <w:hyperlink w:anchor="_Toc347482199" w:history="1">
        <w:r w:rsidR="00747046" w:rsidRPr="003A262F">
          <w:rPr>
            <w:rStyle w:val="Hyperlink"/>
            <w:noProof/>
          </w:rPr>
          <w:t>4.1.5</w:t>
        </w:r>
        <w:r w:rsidR="00747046">
          <w:rPr>
            <w:rFonts w:asciiTheme="minorHAnsi" w:eastAsiaTheme="minorEastAsia" w:hAnsiTheme="minorHAnsi" w:cstheme="minorBidi"/>
            <w:noProof/>
            <w:sz w:val="22"/>
            <w:lang w:eastAsia="zh-TW"/>
          </w:rPr>
          <w:tab/>
        </w:r>
        <w:r w:rsidR="00747046" w:rsidRPr="003A262F">
          <w:rPr>
            <w:rStyle w:val="Hyperlink"/>
            <w:noProof/>
          </w:rPr>
          <w:t>asram:NetPriceProductCITradePrice</w:t>
        </w:r>
        <w:r w:rsidR="00747046">
          <w:rPr>
            <w:noProof/>
            <w:webHidden/>
          </w:rPr>
          <w:tab/>
        </w:r>
        <w:r w:rsidR="00747046">
          <w:rPr>
            <w:noProof/>
            <w:webHidden/>
          </w:rPr>
          <w:fldChar w:fldCharType="begin"/>
        </w:r>
        <w:r w:rsidR="00747046">
          <w:rPr>
            <w:noProof/>
            <w:webHidden/>
          </w:rPr>
          <w:instrText xml:space="preserve"> PAGEREF _Toc347482199 \h </w:instrText>
        </w:r>
        <w:r w:rsidR="00747046">
          <w:rPr>
            <w:noProof/>
            <w:webHidden/>
          </w:rPr>
        </w:r>
        <w:r w:rsidR="00747046">
          <w:rPr>
            <w:noProof/>
            <w:webHidden/>
          </w:rPr>
          <w:fldChar w:fldCharType="separate"/>
        </w:r>
        <w:r w:rsidR="00747046">
          <w:rPr>
            <w:noProof/>
            <w:webHidden/>
          </w:rPr>
          <w:t>33</w:t>
        </w:r>
        <w:r w:rsidR="00747046">
          <w:rPr>
            <w:noProof/>
            <w:webHidden/>
          </w:rPr>
          <w:fldChar w:fldCharType="end"/>
        </w:r>
      </w:hyperlink>
    </w:p>
    <w:p w14:paraId="17981DD2" w14:textId="77777777" w:rsidR="00747046" w:rsidRDefault="00FD69AA">
      <w:pPr>
        <w:pStyle w:val="Verzeichnis4"/>
        <w:rPr>
          <w:rFonts w:asciiTheme="minorHAnsi" w:eastAsiaTheme="minorEastAsia" w:hAnsiTheme="minorHAnsi" w:cstheme="minorBidi"/>
          <w:noProof/>
          <w:sz w:val="22"/>
          <w:lang w:eastAsia="zh-TW"/>
        </w:rPr>
      </w:pPr>
      <w:hyperlink w:anchor="_Toc347482200" w:history="1">
        <w:r w:rsidR="00747046" w:rsidRPr="003A262F">
          <w:rPr>
            <w:rStyle w:val="Hyperlink"/>
            <w:noProof/>
          </w:rPr>
          <w:t>4.1.5.1</w:t>
        </w:r>
        <w:r w:rsidR="00747046">
          <w:rPr>
            <w:rFonts w:asciiTheme="minorHAnsi" w:eastAsiaTheme="minorEastAsia" w:hAnsiTheme="minorHAnsi" w:cstheme="minorBidi"/>
            <w:noProof/>
            <w:sz w:val="22"/>
            <w:lang w:eastAsia="zh-TW"/>
          </w:rPr>
          <w:tab/>
        </w:r>
        <w:r w:rsidR="00747046" w:rsidRPr="003A262F">
          <w:rPr>
            <w:rStyle w:val="Hyperlink"/>
            <w:noProof/>
          </w:rPr>
          <w:t>asram:ValidityCISpecifiedPeriod</w:t>
        </w:r>
        <w:r w:rsidR="00747046">
          <w:rPr>
            <w:noProof/>
            <w:webHidden/>
          </w:rPr>
          <w:tab/>
        </w:r>
        <w:r w:rsidR="00747046">
          <w:rPr>
            <w:noProof/>
            <w:webHidden/>
          </w:rPr>
          <w:fldChar w:fldCharType="begin"/>
        </w:r>
        <w:r w:rsidR="00747046">
          <w:rPr>
            <w:noProof/>
            <w:webHidden/>
          </w:rPr>
          <w:instrText xml:space="preserve"> PAGEREF _Toc347482200 \h </w:instrText>
        </w:r>
        <w:r w:rsidR="00747046">
          <w:rPr>
            <w:noProof/>
            <w:webHidden/>
          </w:rPr>
        </w:r>
        <w:r w:rsidR="00747046">
          <w:rPr>
            <w:noProof/>
            <w:webHidden/>
          </w:rPr>
          <w:fldChar w:fldCharType="separate"/>
        </w:r>
        <w:r w:rsidR="00747046">
          <w:rPr>
            <w:noProof/>
            <w:webHidden/>
          </w:rPr>
          <w:t>34</w:t>
        </w:r>
        <w:r w:rsidR="00747046">
          <w:rPr>
            <w:noProof/>
            <w:webHidden/>
          </w:rPr>
          <w:fldChar w:fldCharType="end"/>
        </w:r>
      </w:hyperlink>
    </w:p>
    <w:p w14:paraId="41BCC76C" w14:textId="77777777" w:rsidR="00747046" w:rsidRDefault="00FD69AA">
      <w:pPr>
        <w:pStyle w:val="Verzeichnis2"/>
        <w:rPr>
          <w:rFonts w:asciiTheme="minorHAnsi" w:eastAsiaTheme="minorEastAsia" w:hAnsiTheme="minorHAnsi" w:cstheme="minorBidi"/>
          <w:noProof/>
          <w:sz w:val="22"/>
          <w:lang w:eastAsia="zh-TW"/>
        </w:rPr>
      </w:pPr>
      <w:hyperlink w:anchor="_Toc347482201" w:history="1">
        <w:r w:rsidR="00747046" w:rsidRPr="003A262F">
          <w:rPr>
            <w:rStyle w:val="Hyperlink"/>
            <w:noProof/>
          </w:rPr>
          <w:t>4.2</w:t>
        </w:r>
        <w:r w:rsidR="00747046">
          <w:rPr>
            <w:rFonts w:asciiTheme="minorHAnsi" w:eastAsiaTheme="minorEastAsia" w:hAnsiTheme="minorHAnsi" w:cstheme="minorBidi"/>
            <w:noProof/>
            <w:sz w:val="22"/>
            <w:lang w:eastAsia="zh-TW"/>
          </w:rPr>
          <w:tab/>
        </w:r>
        <w:r w:rsidR="00747046" w:rsidRPr="003A262F">
          <w:rPr>
            <w:rStyle w:val="Hyperlink"/>
            <w:noProof/>
          </w:rPr>
          <w:t>asram:IncludedCISDFLSupplyChainTradeLineItem</w:t>
        </w:r>
        <w:r w:rsidR="00747046">
          <w:rPr>
            <w:noProof/>
            <w:webHidden/>
          </w:rPr>
          <w:tab/>
        </w:r>
        <w:r w:rsidR="00747046">
          <w:rPr>
            <w:noProof/>
            <w:webHidden/>
          </w:rPr>
          <w:fldChar w:fldCharType="begin"/>
        </w:r>
        <w:r w:rsidR="00747046">
          <w:rPr>
            <w:noProof/>
            <w:webHidden/>
          </w:rPr>
          <w:instrText xml:space="preserve"> PAGEREF _Toc347482201 \h </w:instrText>
        </w:r>
        <w:r w:rsidR="00747046">
          <w:rPr>
            <w:noProof/>
            <w:webHidden/>
          </w:rPr>
        </w:r>
        <w:r w:rsidR="00747046">
          <w:rPr>
            <w:noProof/>
            <w:webHidden/>
          </w:rPr>
          <w:fldChar w:fldCharType="separate"/>
        </w:r>
        <w:r w:rsidR="00747046">
          <w:rPr>
            <w:noProof/>
            <w:webHidden/>
          </w:rPr>
          <w:t>34</w:t>
        </w:r>
        <w:r w:rsidR="00747046">
          <w:rPr>
            <w:noProof/>
            <w:webHidden/>
          </w:rPr>
          <w:fldChar w:fldCharType="end"/>
        </w:r>
      </w:hyperlink>
    </w:p>
    <w:p w14:paraId="023B54AD" w14:textId="77777777" w:rsidR="00747046" w:rsidRDefault="00FD69AA">
      <w:pPr>
        <w:pStyle w:val="Verzeichnis3"/>
        <w:rPr>
          <w:rFonts w:asciiTheme="minorHAnsi" w:eastAsiaTheme="minorEastAsia" w:hAnsiTheme="minorHAnsi" w:cstheme="minorBidi"/>
          <w:noProof/>
          <w:sz w:val="22"/>
          <w:lang w:eastAsia="zh-TW"/>
        </w:rPr>
      </w:pPr>
      <w:hyperlink w:anchor="_Toc347482202" w:history="1">
        <w:r w:rsidR="00747046" w:rsidRPr="003A262F">
          <w:rPr>
            <w:rStyle w:val="Hyperlink"/>
            <w:noProof/>
          </w:rPr>
          <w:t>4.2.1</w:t>
        </w:r>
        <w:r w:rsidR="00747046">
          <w:rPr>
            <w:rFonts w:asciiTheme="minorHAnsi" w:eastAsiaTheme="minorEastAsia" w:hAnsiTheme="minorHAnsi" w:cstheme="minorBidi"/>
            <w:noProof/>
            <w:sz w:val="22"/>
            <w:lang w:eastAsia="zh-TW"/>
          </w:rPr>
          <w:tab/>
        </w:r>
        <w:r w:rsidR="00747046" w:rsidRPr="003A262F">
          <w:rPr>
            <w:rStyle w:val="Hyperlink"/>
            <w:noProof/>
          </w:rPr>
          <w:t>asram:AssociatedCIDocumentLineDocument</w:t>
        </w:r>
        <w:r w:rsidR="00747046">
          <w:rPr>
            <w:noProof/>
            <w:webHidden/>
          </w:rPr>
          <w:tab/>
        </w:r>
        <w:r w:rsidR="00747046">
          <w:rPr>
            <w:noProof/>
            <w:webHidden/>
          </w:rPr>
          <w:fldChar w:fldCharType="begin"/>
        </w:r>
        <w:r w:rsidR="00747046">
          <w:rPr>
            <w:noProof/>
            <w:webHidden/>
          </w:rPr>
          <w:instrText xml:space="preserve"> PAGEREF _Toc347482202 \h </w:instrText>
        </w:r>
        <w:r w:rsidR="00747046">
          <w:rPr>
            <w:noProof/>
            <w:webHidden/>
          </w:rPr>
        </w:r>
        <w:r w:rsidR="00747046">
          <w:rPr>
            <w:noProof/>
            <w:webHidden/>
          </w:rPr>
          <w:fldChar w:fldCharType="separate"/>
        </w:r>
        <w:r w:rsidR="00747046">
          <w:rPr>
            <w:noProof/>
            <w:webHidden/>
          </w:rPr>
          <w:t>35</w:t>
        </w:r>
        <w:r w:rsidR="00747046">
          <w:rPr>
            <w:noProof/>
            <w:webHidden/>
          </w:rPr>
          <w:fldChar w:fldCharType="end"/>
        </w:r>
      </w:hyperlink>
    </w:p>
    <w:p w14:paraId="392C2D8A" w14:textId="77777777" w:rsidR="00747046" w:rsidRDefault="00FD69AA">
      <w:pPr>
        <w:pStyle w:val="Verzeichnis4"/>
        <w:rPr>
          <w:rFonts w:asciiTheme="minorHAnsi" w:eastAsiaTheme="minorEastAsia" w:hAnsiTheme="minorHAnsi" w:cstheme="minorBidi"/>
          <w:noProof/>
          <w:sz w:val="22"/>
          <w:lang w:eastAsia="zh-TW"/>
        </w:rPr>
      </w:pPr>
      <w:hyperlink w:anchor="_Toc347482203" w:history="1">
        <w:r w:rsidR="00747046" w:rsidRPr="003A262F">
          <w:rPr>
            <w:rStyle w:val="Hyperlink"/>
            <w:noProof/>
          </w:rPr>
          <w:t>4.2.1.1</w:t>
        </w:r>
        <w:r w:rsidR="00747046">
          <w:rPr>
            <w:rFonts w:asciiTheme="minorHAnsi" w:eastAsiaTheme="minorEastAsia" w:hAnsiTheme="minorHAnsi" w:cstheme="minorBidi"/>
            <w:noProof/>
            <w:sz w:val="22"/>
            <w:lang w:eastAsia="zh-TW"/>
          </w:rPr>
          <w:tab/>
        </w:r>
        <w:r w:rsidR="00747046" w:rsidRPr="003A262F">
          <w:rPr>
            <w:rStyle w:val="Hyperlink"/>
            <w:noProof/>
          </w:rPr>
          <w:t>asram:IncludedCINote</w:t>
        </w:r>
        <w:r w:rsidR="00747046">
          <w:rPr>
            <w:noProof/>
            <w:webHidden/>
          </w:rPr>
          <w:tab/>
        </w:r>
        <w:r w:rsidR="00747046">
          <w:rPr>
            <w:noProof/>
            <w:webHidden/>
          </w:rPr>
          <w:fldChar w:fldCharType="begin"/>
        </w:r>
        <w:r w:rsidR="00747046">
          <w:rPr>
            <w:noProof/>
            <w:webHidden/>
          </w:rPr>
          <w:instrText xml:space="preserve"> PAGEREF _Toc347482203 \h </w:instrText>
        </w:r>
        <w:r w:rsidR="00747046">
          <w:rPr>
            <w:noProof/>
            <w:webHidden/>
          </w:rPr>
        </w:r>
        <w:r w:rsidR="00747046">
          <w:rPr>
            <w:noProof/>
            <w:webHidden/>
          </w:rPr>
          <w:fldChar w:fldCharType="separate"/>
        </w:r>
        <w:r w:rsidR="00747046">
          <w:rPr>
            <w:noProof/>
            <w:webHidden/>
          </w:rPr>
          <w:t>35</w:t>
        </w:r>
        <w:r w:rsidR="00747046">
          <w:rPr>
            <w:noProof/>
            <w:webHidden/>
          </w:rPr>
          <w:fldChar w:fldCharType="end"/>
        </w:r>
      </w:hyperlink>
    </w:p>
    <w:p w14:paraId="6EDBE5EB" w14:textId="77777777" w:rsidR="00747046" w:rsidRDefault="00FD69AA">
      <w:pPr>
        <w:pStyle w:val="Verzeichnis3"/>
        <w:rPr>
          <w:rFonts w:asciiTheme="minorHAnsi" w:eastAsiaTheme="minorEastAsia" w:hAnsiTheme="minorHAnsi" w:cstheme="minorBidi"/>
          <w:noProof/>
          <w:sz w:val="22"/>
          <w:lang w:eastAsia="zh-TW"/>
        </w:rPr>
      </w:pPr>
      <w:hyperlink w:anchor="_Toc347482204" w:history="1">
        <w:r w:rsidR="00747046" w:rsidRPr="003A262F">
          <w:rPr>
            <w:rStyle w:val="Hyperlink"/>
            <w:noProof/>
          </w:rPr>
          <w:t>4.2.2</w:t>
        </w:r>
        <w:r w:rsidR="00747046">
          <w:rPr>
            <w:rFonts w:asciiTheme="minorHAnsi" w:eastAsiaTheme="minorEastAsia" w:hAnsiTheme="minorHAnsi" w:cstheme="minorBidi"/>
            <w:noProof/>
            <w:sz w:val="22"/>
            <w:lang w:eastAsia="zh-TW"/>
          </w:rPr>
          <w:tab/>
        </w:r>
        <w:r w:rsidR="00747046" w:rsidRPr="003A262F">
          <w:rPr>
            <w:rStyle w:val="Hyperlink"/>
            <w:noProof/>
          </w:rPr>
          <w:t>asram:SpecifiedCITradeProduct</w:t>
        </w:r>
        <w:r w:rsidR="00747046">
          <w:rPr>
            <w:noProof/>
            <w:webHidden/>
          </w:rPr>
          <w:tab/>
        </w:r>
        <w:r w:rsidR="00747046">
          <w:rPr>
            <w:noProof/>
            <w:webHidden/>
          </w:rPr>
          <w:fldChar w:fldCharType="begin"/>
        </w:r>
        <w:r w:rsidR="00747046">
          <w:rPr>
            <w:noProof/>
            <w:webHidden/>
          </w:rPr>
          <w:instrText xml:space="preserve"> PAGEREF _Toc347482204 \h </w:instrText>
        </w:r>
        <w:r w:rsidR="00747046">
          <w:rPr>
            <w:noProof/>
            <w:webHidden/>
          </w:rPr>
        </w:r>
        <w:r w:rsidR="00747046">
          <w:rPr>
            <w:noProof/>
            <w:webHidden/>
          </w:rPr>
          <w:fldChar w:fldCharType="separate"/>
        </w:r>
        <w:r w:rsidR="00747046">
          <w:rPr>
            <w:noProof/>
            <w:webHidden/>
          </w:rPr>
          <w:t>37</w:t>
        </w:r>
        <w:r w:rsidR="00747046">
          <w:rPr>
            <w:noProof/>
            <w:webHidden/>
          </w:rPr>
          <w:fldChar w:fldCharType="end"/>
        </w:r>
      </w:hyperlink>
    </w:p>
    <w:p w14:paraId="0510509A" w14:textId="77777777" w:rsidR="00747046" w:rsidRDefault="00FD69AA">
      <w:pPr>
        <w:pStyle w:val="Verzeichnis4"/>
        <w:rPr>
          <w:rFonts w:asciiTheme="minorHAnsi" w:eastAsiaTheme="minorEastAsia" w:hAnsiTheme="minorHAnsi" w:cstheme="minorBidi"/>
          <w:noProof/>
          <w:sz w:val="22"/>
          <w:lang w:eastAsia="zh-TW"/>
        </w:rPr>
      </w:pPr>
      <w:hyperlink w:anchor="_Toc347482205" w:history="1">
        <w:r w:rsidR="00747046" w:rsidRPr="003A262F">
          <w:rPr>
            <w:rStyle w:val="Hyperlink"/>
            <w:noProof/>
          </w:rPr>
          <w:t>4.2.2.1</w:t>
        </w:r>
        <w:r w:rsidR="00747046">
          <w:rPr>
            <w:rFonts w:asciiTheme="minorHAnsi" w:eastAsiaTheme="minorEastAsia" w:hAnsiTheme="minorHAnsi" w:cstheme="minorBidi"/>
            <w:noProof/>
            <w:sz w:val="22"/>
            <w:lang w:eastAsia="zh-TW"/>
          </w:rPr>
          <w:tab/>
        </w:r>
        <w:r w:rsidR="00747046" w:rsidRPr="003A262F">
          <w:rPr>
            <w:rStyle w:val="Hyperlink"/>
            <w:noProof/>
          </w:rPr>
          <w:t>asram:InformationCINote</w:t>
        </w:r>
        <w:r w:rsidR="00747046">
          <w:rPr>
            <w:noProof/>
            <w:webHidden/>
          </w:rPr>
          <w:tab/>
        </w:r>
        <w:r w:rsidR="00747046">
          <w:rPr>
            <w:noProof/>
            <w:webHidden/>
          </w:rPr>
          <w:fldChar w:fldCharType="begin"/>
        </w:r>
        <w:r w:rsidR="00747046">
          <w:rPr>
            <w:noProof/>
            <w:webHidden/>
          </w:rPr>
          <w:instrText xml:space="preserve"> PAGEREF _Toc347482205 \h </w:instrText>
        </w:r>
        <w:r w:rsidR="00747046">
          <w:rPr>
            <w:noProof/>
            <w:webHidden/>
          </w:rPr>
        </w:r>
        <w:r w:rsidR="00747046">
          <w:rPr>
            <w:noProof/>
            <w:webHidden/>
          </w:rPr>
          <w:fldChar w:fldCharType="separate"/>
        </w:r>
        <w:r w:rsidR="00747046">
          <w:rPr>
            <w:noProof/>
            <w:webHidden/>
          </w:rPr>
          <w:t>38</w:t>
        </w:r>
        <w:r w:rsidR="00747046">
          <w:rPr>
            <w:noProof/>
            <w:webHidden/>
          </w:rPr>
          <w:fldChar w:fldCharType="end"/>
        </w:r>
      </w:hyperlink>
    </w:p>
    <w:p w14:paraId="5DF0CA88" w14:textId="77777777" w:rsidR="00747046" w:rsidRDefault="00FD69AA">
      <w:pPr>
        <w:pStyle w:val="Verzeichnis4"/>
        <w:rPr>
          <w:rFonts w:asciiTheme="minorHAnsi" w:eastAsiaTheme="minorEastAsia" w:hAnsiTheme="minorHAnsi" w:cstheme="minorBidi"/>
          <w:noProof/>
          <w:sz w:val="22"/>
          <w:lang w:eastAsia="zh-TW"/>
        </w:rPr>
      </w:pPr>
      <w:hyperlink w:anchor="_Toc347482206" w:history="1">
        <w:r w:rsidR="00747046" w:rsidRPr="003A262F">
          <w:rPr>
            <w:rStyle w:val="Hyperlink"/>
            <w:noProof/>
          </w:rPr>
          <w:t>4.2.2.2</w:t>
        </w:r>
        <w:r w:rsidR="00747046">
          <w:rPr>
            <w:rFonts w:asciiTheme="minorHAnsi" w:eastAsiaTheme="minorEastAsia" w:hAnsiTheme="minorHAnsi" w:cstheme="minorBidi"/>
            <w:noProof/>
            <w:sz w:val="22"/>
            <w:lang w:eastAsia="zh-TW"/>
          </w:rPr>
          <w:tab/>
        </w:r>
        <w:r w:rsidR="00747046" w:rsidRPr="003A262F">
          <w:rPr>
            <w:rStyle w:val="Hyperlink"/>
            <w:noProof/>
          </w:rPr>
          <w:t>asram:CertificationEvidenceReferenceCIReferencedDocument</w:t>
        </w:r>
        <w:r w:rsidR="00747046">
          <w:rPr>
            <w:noProof/>
            <w:webHidden/>
          </w:rPr>
          <w:tab/>
        </w:r>
        <w:r w:rsidR="00747046">
          <w:rPr>
            <w:noProof/>
            <w:webHidden/>
          </w:rPr>
          <w:fldChar w:fldCharType="begin"/>
        </w:r>
        <w:r w:rsidR="00747046">
          <w:rPr>
            <w:noProof/>
            <w:webHidden/>
          </w:rPr>
          <w:instrText xml:space="preserve"> PAGEREF _Toc347482206 \h </w:instrText>
        </w:r>
        <w:r w:rsidR="00747046">
          <w:rPr>
            <w:noProof/>
            <w:webHidden/>
          </w:rPr>
        </w:r>
        <w:r w:rsidR="00747046">
          <w:rPr>
            <w:noProof/>
            <w:webHidden/>
          </w:rPr>
          <w:fldChar w:fldCharType="separate"/>
        </w:r>
        <w:r w:rsidR="00747046">
          <w:rPr>
            <w:noProof/>
            <w:webHidden/>
          </w:rPr>
          <w:t>39</w:t>
        </w:r>
        <w:r w:rsidR="00747046">
          <w:rPr>
            <w:noProof/>
            <w:webHidden/>
          </w:rPr>
          <w:fldChar w:fldCharType="end"/>
        </w:r>
      </w:hyperlink>
    </w:p>
    <w:p w14:paraId="7996B226" w14:textId="77777777" w:rsidR="00747046" w:rsidRDefault="00FD69AA">
      <w:pPr>
        <w:pStyle w:val="Verzeichnis4"/>
        <w:rPr>
          <w:rFonts w:asciiTheme="minorHAnsi" w:eastAsiaTheme="minorEastAsia" w:hAnsiTheme="minorHAnsi" w:cstheme="minorBidi"/>
          <w:noProof/>
          <w:sz w:val="22"/>
          <w:lang w:eastAsia="zh-TW"/>
        </w:rPr>
      </w:pPr>
      <w:hyperlink w:anchor="_Toc347482207" w:history="1">
        <w:r w:rsidR="00747046" w:rsidRPr="003A262F">
          <w:rPr>
            <w:rStyle w:val="Hyperlink"/>
            <w:noProof/>
          </w:rPr>
          <w:t>4.2.2.3</w:t>
        </w:r>
        <w:r w:rsidR="00747046">
          <w:rPr>
            <w:rFonts w:asciiTheme="minorHAnsi" w:eastAsiaTheme="minorEastAsia" w:hAnsiTheme="minorHAnsi" w:cstheme="minorBidi"/>
            <w:noProof/>
            <w:sz w:val="22"/>
            <w:lang w:eastAsia="zh-TW"/>
          </w:rPr>
          <w:tab/>
        </w:r>
        <w:r w:rsidR="00747046" w:rsidRPr="003A262F">
          <w:rPr>
            <w:rStyle w:val="Hyperlink"/>
            <w:noProof/>
          </w:rPr>
          <w:t>asram:ManufacturerCITradeParty</w:t>
        </w:r>
        <w:r w:rsidR="00747046">
          <w:rPr>
            <w:noProof/>
            <w:webHidden/>
          </w:rPr>
          <w:tab/>
        </w:r>
        <w:r w:rsidR="00747046">
          <w:rPr>
            <w:noProof/>
            <w:webHidden/>
          </w:rPr>
          <w:fldChar w:fldCharType="begin"/>
        </w:r>
        <w:r w:rsidR="00747046">
          <w:rPr>
            <w:noProof/>
            <w:webHidden/>
          </w:rPr>
          <w:instrText xml:space="preserve"> PAGEREF _Toc347482207 \h </w:instrText>
        </w:r>
        <w:r w:rsidR="00747046">
          <w:rPr>
            <w:noProof/>
            <w:webHidden/>
          </w:rPr>
        </w:r>
        <w:r w:rsidR="00747046">
          <w:rPr>
            <w:noProof/>
            <w:webHidden/>
          </w:rPr>
          <w:fldChar w:fldCharType="separate"/>
        </w:r>
        <w:r w:rsidR="00747046">
          <w:rPr>
            <w:noProof/>
            <w:webHidden/>
          </w:rPr>
          <w:t>39</w:t>
        </w:r>
        <w:r w:rsidR="00747046">
          <w:rPr>
            <w:noProof/>
            <w:webHidden/>
          </w:rPr>
          <w:fldChar w:fldCharType="end"/>
        </w:r>
      </w:hyperlink>
    </w:p>
    <w:p w14:paraId="253D477B"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08" w:history="1">
        <w:r w:rsidR="00747046" w:rsidRPr="003A262F">
          <w:rPr>
            <w:rStyle w:val="Hyperlink"/>
            <w:noProof/>
          </w:rPr>
          <w:t>4.2.2.3.1</w:t>
        </w:r>
        <w:r w:rsidR="00747046">
          <w:rPr>
            <w:rFonts w:asciiTheme="minorHAnsi" w:eastAsiaTheme="minorEastAsia" w:hAnsiTheme="minorHAnsi" w:cstheme="minorBidi"/>
            <w:noProof/>
            <w:sz w:val="22"/>
            <w:lang w:eastAsia="zh-TW"/>
          </w:rPr>
          <w:tab/>
        </w:r>
        <w:r w:rsidR="00747046" w:rsidRPr="003A262F">
          <w:rPr>
            <w:rStyle w:val="Hyperlink"/>
            <w:noProof/>
          </w:rPr>
          <w:t>asram:PostalCITradeAddress</w:t>
        </w:r>
        <w:r w:rsidR="00747046">
          <w:rPr>
            <w:noProof/>
            <w:webHidden/>
          </w:rPr>
          <w:tab/>
        </w:r>
        <w:r w:rsidR="00747046">
          <w:rPr>
            <w:noProof/>
            <w:webHidden/>
          </w:rPr>
          <w:fldChar w:fldCharType="begin"/>
        </w:r>
        <w:r w:rsidR="00747046">
          <w:rPr>
            <w:noProof/>
            <w:webHidden/>
          </w:rPr>
          <w:instrText xml:space="preserve"> PAGEREF _Toc347482208 \h </w:instrText>
        </w:r>
        <w:r w:rsidR="00747046">
          <w:rPr>
            <w:noProof/>
            <w:webHidden/>
          </w:rPr>
        </w:r>
        <w:r w:rsidR="00747046">
          <w:rPr>
            <w:noProof/>
            <w:webHidden/>
          </w:rPr>
          <w:fldChar w:fldCharType="separate"/>
        </w:r>
        <w:r w:rsidR="00747046">
          <w:rPr>
            <w:noProof/>
            <w:webHidden/>
          </w:rPr>
          <w:t>40</w:t>
        </w:r>
        <w:r w:rsidR="00747046">
          <w:rPr>
            <w:noProof/>
            <w:webHidden/>
          </w:rPr>
          <w:fldChar w:fldCharType="end"/>
        </w:r>
      </w:hyperlink>
    </w:p>
    <w:p w14:paraId="3AEBEDE9" w14:textId="77777777" w:rsidR="00747046" w:rsidRDefault="00FD69AA">
      <w:pPr>
        <w:pStyle w:val="Verzeichnis3"/>
        <w:rPr>
          <w:rFonts w:asciiTheme="minorHAnsi" w:eastAsiaTheme="minorEastAsia" w:hAnsiTheme="minorHAnsi" w:cstheme="minorBidi"/>
          <w:noProof/>
          <w:sz w:val="22"/>
          <w:lang w:eastAsia="zh-TW"/>
        </w:rPr>
      </w:pPr>
      <w:hyperlink w:anchor="_Toc347482209" w:history="1">
        <w:r w:rsidR="00747046" w:rsidRPr="003A262F">
          <w:rPr>
            <w:rStyle w:val="Hyperlink"/>
            <w:noProof/>
          </w:rPr>
          <w:t>4.2.3</w:t>
        </w:r>
        <w:r w:rsidR="00747046">
          <w:rPr>
            <w:rFonts w:asciiTheme="minorHAnsi" w:eastAsiaTheme="minorEastAsia" w:hAnsiTheme="minorHAnsi" w:cstheme="minorBidi"/>
            <w:noProof/>
            <w:sz w:val="22"/>
            <w:lang w:eastAsia="zh-TW"/>
          </w:rPr>
          <w:tab/>
        </w:r>
        <w:r w:rsidR="00747046" w:rsidRPr="003A262F">
          <w:rPr>
            <w:rStyle w:val="Hyperlink"/>
            <w:noProof/>
          </w:rPr>
          <w:t>asram:SpecifiedCISSupplyChainTradeAgreement</w:t>
        </w:r>
        <w:r w:rsidR="00747046">
          <w:rPr>
            <w:noProof/>
            <w:webHidden/>
          </w:rPr>
          <w:tab/>
        </w:r>
        <w:r w:rsidR="00747046">
          <w:rPr>
            <w:noProof/>
            <w:webHidden/>
          </w:rPr>
          <w:fldChar w:fldCharType="begin"/>
        </w:r>
        <w:r w:rsidR="00747046">
          <w:rPr>
            <w:noProof/>
            <w:webHidden/>
          </w:rPr>
          <w:instrText xml:space="preserve"> PAGEREF _Toc347482209 \h </w:instrText>
        </w:r>
        <w:r w:rsidR="00747046">
          <w:rPr>
            <w:noProof/>
            <w:webHidden/>
          </w:rPr>
        </w:r>
        <w:r w:rsidR="00747046">
          <w:rPr>
            <w:noProof/>
            <w:webHidden/>
          </w:rPr>
          <w:fldChar w:fldCharType="separate"/>
        </w:r>
        <w:r w:rsidR="00747046">
          <w:rPr>
            <w:noProof/>
            <w:webHidden/>
          </w:rPr>
          <w:t>41</w:t>
        </w:r>
        <w:r w:rsidR="00747046">
          <w:rPr>
            <w:noProof/>
            <w:webHidden/>
          </w:rPr>
          <w:fldChar w:fldCharType="end"/>
        </w:r>
      </w:hyperlink>
    </w:p>
    <w:p w14:paraId="0812CE47" w14:textId="77777777" w:rsidR="00747046" w:rsidRDefault="00FD69AA">
      <w:pPr>
        <w:pStyle w:val="Verzeichnis4"/>
        <w:rPr>
          <w:rFonts w:asciiTheme="minorHAnsi" w:eastAsiaTheme="minorEastAsia" w:hAnsiTheme="minorHAnsi" w:cstheme="minorBidi"/>
          <w:noProof/>
          <w:sz w:val="22"/>
          <w:lang w:eastAsia="zh-TW"/>
        </w:rPr>
      </w:pPr>
      <w:hyperlink w:anchor="_Toc347482210" w:history="1">
        <w:r w:rsidR="00747046" w:rsidRPr="003A262F">
          <w:rPr>
            <w:rStyle w:val="Hyperlink"/>
            <w:noProof/>
          </w:rPr>
          <w:t>4.2.3.1</w:t>
        </w:r>
        <w:r w:rsidR="00747046">
          <w:rPr>
            <w:rFonts w:asciiTheme="minorHAnsi" w:eastAsiaTheme="minorEastAsia" w:hAnsiTheme="minorHAnsi" w:cstheme="minorBidi"/>
            <w:noProof/>
            <w:sz w:val="22"/>
            <w:lang w:eastAsia="zh-TW"/>
          </w:rPr>
          <w:tab/>
        </w:r>
        <w:r w:rsidR="00747046" w:rsidRPr="003A262F">
          <w:rPr>
            <w:rStyle w:val="Hyperlink"/>
            <w:noProof/>
          </w:rPr>
          <w:t>asram:ProgramCIMissionProject</w:t>
        </w:r>
        <w:r w:rsidR="00747046">
          <w:rPr>
            <w:noProof/>
            <w:webHidden/>
          </w:rPr>
          <w:tab/>
        </w:r>
        <w:r w:rsidR="00747046">
          <w:rPr>
            <w:noProof/>
            <w:webHidden/>
          </w:rPr>
          <w:fldChar w:fldCharType="begin"/>
        </w:r>
        <w:r w:rsidR="00747046">
          <w:rPr>
            <w:noProof/>
            <w:webHidden/>
          </w:rPr>
          <w:instrText xml:space="preserve"> PAGEREF _Toc347482210 \h </w:instrText>
        </w:r>
        <w:r w:rsidR="00747046">
          <w:rPr>
            <w:noProof/>
            <w:webHidden/>
          </w:rPr>
        </w:r>
        <w:r w:rsidR="00747046">
          <w:rPr>
            <w:noProof/>
            <w:webHidden/>
          </w:rPr>
          <w:fldChar w:fldCharType="separate"/>
        </w:r>
        <w:r w:rsidR="00747046">
          <w:rPr>
            <w:noProof/>
            <w:webHidden/>
          </w:rPr>
          <w:t>41</w:t>
        </w:r>
        <w:r w:rsidR="00747046">
          <w:rPr>
            <w:noProof/>
            <w:webHidden/>
          </w:rPr>
          <w:fldChar w:fldCharType="end"/>
        </w:r>
      </w:hyperlink>
    </w:p>
    <w:p w14:paraId="548029F9" w14:textId="77777777" w:rsidR="00747046" w:rsidRDefault="00FD69AA">
      <w:pPr>
        <w:pStyle w:val="Verzeichnis4"/>
        <w:rPr>
          <w:rFonts w:asciiTheme="minorHAnsi" w:eastAsiaTheme="minorEastAsia" w:hAnsiTheme="minorHAnsi" w:cstheme="minorBidi"/>
          <w:noProof/>
          <w:sz w:val="22"/>
          <w:lang w:eastAsia="zh-TW"/>
        </w:rPr>
      </w:pPr>
      <w:hyperlink w:anchor="_Toc347482211" w:history="1">
        <w:r w:rsidR="00747046" w:rsidRPr="003A262F">
          <w:rPr>
            <w:rStyle w:val="Hyperlink"/>
            <w:noProof/>
          </w:rPr>
          <w:t>4.2.3.2</w:t>
        </w:r>
        <w:r w:rsidR="00747046">
          <w:rPr>
            <w:rFonts w:asciiTheme="minorHAnsi" w:eastAsiaTheme="minorEastAsia" w:hAnsiTheme="minorHAnsi" w:cstheme="minorBidi"/>
            <w:noProof/>
            <w:sz w:val="22"/>
            <w:lang w:eastAsia="zh-TW"/>
          </w:rPr>
          <w:tab/>
        </w:r>
        <w:r w:rsidR="00747046" w:rsidRPr="003A262F">
          <w:rPr>
            <w:rStyle w:val="Hyperlink"/>
            <w:noProof/>
          </w:rPr>
          <w:t>asram:SpecifiedCIMissionProject</w:t>
        </w:r>
        <w:r w:rsidR="00747046">
          <w:rPr>
            <w:noProof/>
            <w:webHidden/>
          </w:rPr>
          <w:tab/>
        </w:r>
        <w:r w:rsidR="00747046">
          <w:rPr>
            <w:noProof/>
            <w:webHidden/>
          </w:rPr>
          <w:fldChar w:fldCharType="begin"/>
        </w:r>
        <w:r w:rsidR="00747046">
          <w:rPr>
            <w:noProof/>
            <w:webHidden/>
          </w:rPr>
          <w:instrText xml:space="preserve"> PAGEREF _Toc347482211 \h </w:instrText>
        </w:r>
        <w:r w:rsidR="00747046">
          <w:rPr>
            <w:noProof/>
            <w:webHidden/>
          </w:rPr>
        </w:r>
        <w:r w:rsidR="00747046">
          <w:rPr>
            <w:noProof/>
            <w:webHidden/>
          </w:rPr>
          <w:fldChar w:fldCharType="separate"/>
        </w:r>
        <w:r w:rsidR="00747046">
          <w:rPr>
            <w:noProof/>
            <w:webHidden/>
          </w:rPr>
          <w:t>42</w:t>
        </w:r>
        <w:r w:rsidR="00747046">
          <w:rPr>
            <w:noProof/>
            <w:webHidden/>
          </w:rPr>
          <w:fldChar w:fldCharType="end"/>
        </w:r>
      </w:hyperlink>
    </w:p>
    <w:p w14:paraId="53D7076D" w14:textId="77777777" w:rsidR="00747046" w:rsidRDefault="00FD69AA">
      <w:pPr>
        <w:pStyle w:val="Verzeichnis4"/>
        <w:rPr>
          <w:rFonts w:asciiTheme="minorHAnsi" w:eastAsiaTheme="minorEastAsia" w:hAnsiTheme="minorHAnsi" w:cstheme="minorBidi"/>
          <w:noProof/>
          <w:sz w:val="22"/>
          <w:lang w:eastAsia="zh-TW"/>
        </w:rPr>
      </w:pPr>
      <w:hyperlink w:anchor="_Toc347482212" w:history="1">
        <w:r w:rsidR="00747046" w:rsidRPr="003A262F">
          <w:rPr>
            <w:rStyle w:val="Hyperlink"/>
            <w:noProof/>
          </w:rPr>
          <w:t>4.2.3.3</w:t>
        </w:r>
        <w:r w:rsidR="00747046">
          <w:rPr>
            <w:rFonts w:asciiTheme="minorHAnsi" w:eastAsiaTheme="minorEastAsia" w:hAnsiTheme="minorHAnsi" w:cstheme="minorBidi"/>
            <w:noProof/>
            <w:sz w:val="22"/>
            <w:lang w:eastAsia="zh-TW"/>
          </w:rPr>
          <w:tab/>
        </w:r>
        <w:r w:rsidR="00747046" w:rsidRPr="003A262F">
          <w:rPr>
            <w:rStyle w:val="Hyperlink"/>
            <w:noProof/>
          </w:rPr>
          <w:t>asram:ContractReferencedCIReferencedDocument</w:t>
        </w:r>
        <w:r w:rsidR="00747046">
          <w:rPr>
            <w:noProof/>
            <w:webHidden/>
          </w:rPr>
          <w:tab/>
        </w:r>
        <w:r w:rsidR="00747046">
          <w:rPr>
            <w:noProof/>
            <w:webHidden/>
          </w:rPr>
          <w:fldChar w:fldCharType="begin"/>
        </w:r>
        <w:r w:rsidR="00747046">
          <w:rPr>
            <w:noProof/>
            <w:webHidden/>
          </w:rPr>
          <w:instrText xml:space="preserve"> PAGEREF _Toc347482212 \h </w:instrText>
        </w:r>
        <w:r w:rsidR="00747046">
          <w:rPr>
            <w:noProof/>
            <w:webHidden/>
          </w:rPr>
        </w:r>
        <w:r w:rsidR="00747046">
          <w:rPr>
            <w:noProof/>
            <w:webHidden/>
          </w:rPr>
          <w:fldChar w:fldCharType="separate"/>
        </w:r>
        <w:r w:rsidR="00747046">
          <w:rPr>
            <w:noProof/>
            <w:webHidden/>
          </w:rPr>
          <w:t>42</w:t>
        </w:r>
        <w:r w:rsidR="00747046">
          <w:rPr>
            <w:noProof/>
            <w:webHidden/>
          </w:rPr>
          <w:fldChar w:fldCharType="end"/>
        </w:r>
      </w:hyperlink>
    </w:p>
    <w:p w14:paraId="7B44D5DB" w14:textId="77777777" w:rsidR="00747046" w:rsidRDefault="00FD69AA">
      <w:pPr>
        <w:pStyle w:val="Verzeichnis4"/>
        <w:rPr>
          <w:rFonts w:asciiTheme="minorHAnsi" w:eastAsiaTheme="minorEastAsia" w:hAnsiTheme="minorHAnsi" w:cstheme="minorBidi"/>
          <w:noProof/>
          <w:sz w:val="22"/>
          <w:lang w:eastAsia="zh-TW"/>
        </w:rPr>
      </w:pPr>
      <w:hyperlink w:anchor="_Toc347482213" w:history="1">
        <w:r w:rsidR="00747046" w:rsidRPr="003A262F">
          <w:rPr>
            <w:rStyle w:val="Hyperlink"/>
            <w:noProof/>
          </w:rPr>
          <w:t>4.2.3.4</w:t>
        </w:r>
        <w:r w:rsidR="00747046">
          <w:rPr>
            <w:rFonts w:asciiTheme="minorHAnsi" w:eastAsiaTheme="minorEastAsia" w:hAnsiTheme="minorHAnsi" w:cstheme="minorBidi"/>
            <w:noProof/>
            <w:sz w:val="22"/>
            <w:lang w:eastAsia="zh-TW"/>
          </w:rPr>
          <w:tab/>
        </w:r>
        <w:r w:rsidR="00747046" w:rsidRPr="003A262F">
          <w:rPr>
            <w:rStyle w:val="Hyperlink"/>
            <w:noProof/>
          </w:rPr>
          <w:t>asram:SellerCITradeParty</w:t>
        </w:r>
        <w:r w:rsidR="00747046">
          <w:rPr>
            <w:noProof/>
            <w:webHidden/>
          </w:rPr>
          <w:tab/>
        </w:r>
        <w:r w:rsidR="00747046">
          <w:rPr>
            <w:noProof/>
            <w:webHidden/>
          </w:rPr>
          <w:fldChar w:fldCharType="begin"/>
        </w:r>
        <w:r w:rsidR="00747046">
          <w:rPr>
            <w:noProof/>
            <w:webHidden/>
          </w:rPr>
          <w:instrText xml:space="preserve"> PAGEREF _Toc347482213 \h </w:instrText>
        </w:r>
        <w:r w:rsidR="00747046">
          <w:rPr>
            <w:noProof/>
            <w:webHidden/>
          </w:rPr>
        </w:r>
        <w:r w:rsidR="00747046">
          <w:rPr>
            <w:noProof/>
            <w:webHidden/>
          </w:rPr>
          <w:fldChar w:fldCharType="separate"/>
        </w:r>
        <w:r w:rsidR="00747046">
          <w:rPr>
            <w:noProof/>
            <w:webHidden/>
          </w:rPr>
          <w:t>43</w:t>
        </w:r>
        <w:r w:rsidR="00747046">
          <w:rPr>
            <w:noProof/>
            <w:webHidden/>
          </w:rPr>
          <w:fldChar w:fldCharType="end"/>
        </w:r>
      </w:hyperlink>
    </w:p>
    <w:p w14:paraId="1ACD3D07"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14" w:history="1">
        <w:r w:rsidR="00747046" w:rsidRPr="003A262F">
          <w:rPr>
            <w:rStyle w:val="Hyperlink"/>
            <w:noProof/>
          </w:rPr>
          <w:t>4.2.3.4.1</w:t>
        </w:r>
        <w:r w:rsidR="00747046">
          <w:rPr>
            <w:rFonts w:asciiTheme="minorHAnsi" w:eastAsiaTheme="minorEastAsia" w:hAnsiTheme="minorHAnsi" w:cstheme="minorBidi"/>
            <w:noProof/>
            <w:sz w:val="22"/>
            <w:lang w:eastAsia="zh-TW"/>
          </w:rPr>
          <w:tab/>
        </w:r>
        <w:r w:rsidR="00747046" w:rsidRPr="003A262F">
          <w:rPr>
            <w:rStyle w:val="Hyperlink"/>
            <w:noProof/>
          </w:rPr>
          <w:t>asram:DefinedCITradeContact</w:t>
        </w:r>
        <w:r w:rsidR="00747046">
          <w:rPr>
            <w:noProof/>
            <w:webHidden/>
          </w:rPr>
          <w:tab/>
        </w:r>
        <w:r w:rsidR="00747046">
          <w:rPr>
            <w:noProof/>
            <w:webHidden/>
          </w:rPr>
          <w:fldChar w:fldCharType="begin"/>
        </w:r>
        <w:r w:rsidR="00747046">
          <w:rPr>
            <w:noProof/>
            <w:webHidden/>
          </w:rPr>
          <w:instrText xml:space="preserve"> PAGEREF _Toc347482214 \h </w:instrText>
        </w:r>
        <w:r w:rsidR="00747046">
          <w:rPr>
            <w:noProof/>
            <w:webHidden/>
          </w:rPr>
        </w:r>
        <w:r w:rsidR="00747046">
          <w:rPr>
            <w:noProof/>
            <w:webHidden/>
          </w:rPr>
          <w:fldChar w:fldCharType="separate"/>
        </w:r>
        <w:r w:rsidR="00747046">
          <w:rPr>
            <w:noProof/>
            <w:webHidden/>
          </w:rPr>
          <w:t>43</w:t>
        </w:r>
        <w:r w:rsidR="00747046">
          <w:rPr>
            <w:noProof/>
            <w:webHidden/>
          </w:rPr>
          <w:fldChar w:fldCharType="end"/>
        </w:r>
      </w:hyperlink>
    </w:p>
    <w:p w14:paraId="4EAB02CB" w14:textId="77777777" w:rsidR="00747046" w:rsidRDefault="00FD69AA">
      <w:pPr>
        <w:pStyle w:val="Verzeichnis3"/>
        <w:rPr>
          <w:rFonts w:asciiTheme="minorHAnsi" w:eastAsiaTheme="minorEastAsia" w:hAnsiTheme="minorHAnsi" w:cstheme="minorBidi"/>
          <w:noProof/>
          <w:sz w:val="22"/>
          <w:lang w:eastAsia="zh-TW"/>
        </w:rPr>
      </w:pPr>
      <w:hyperlink w:anchor="_Toc347482215" w:history="1">
        <w:r w:rsidR="00747046" w:rsidRPr="003A262F">
          <w:rPr>
            <w:rStyle w:val="Hyperlink"/>
            <w:noProof/>
          </w:rPr>
          <w:t>4.2.4</w:t>
        </w:r>
        <w:r w:rsidR="00747046">
          <w:rPr>
            <w:rFonts w:asciiTheme="minorHAnsi" w:eastAsiaTheme="minorEastAsia" w:hAnsiTheme="minorHAnsi" w:cstheme="minorBidi"/>
            <w:noProof/>
            <w:sz w:val="22"/>
            <w:lang w:eastAsia="zh-TW"/>
          </w:rPr>
          <w:tab/>
        </w:r>
        <w:r w:rsidR="00747046" w:rsidRPr="003A262F">
          <w:rPr>
            <w:rStyle w:val="Hyperlink"/>
            <w:noProof/>
          </w:rPr>
          <w:t>asram:SpecifiedCISDFLSupplyChainTradeDelivery</w:t>
        </w:r>
        <w:r w:rsidR="00747046">
          <w:rPr>
            <w:noProof/>
            <w:webHidden/>
          </w:rPr>
          <w:tab/>
        </w:r>
        <w:r w:rsidR="00747046">
          <w:rPr>
            <w:noProof/>
            <w:webHidden/>
          </w:rPr>
          <w:fldChar w:fldCharType="begin"/>
        </w:r>
        <w:r w:rsidR="00747046">
          <w:rPr>
            <w:noProof/>
            <w:webHidden/>
          </w:rPr>
          <w:instrText xml:space="preserve"> PAGEREF _Toc347482215 \h </w:instrText>
        </w:r>
        <w:r w:rsidR="00747046">
          <w:rPr>
            <w:noProof/>
            <w:webHidden/>
          </w:rPr>
        </w:r>
        <w:r w:rsidR="00747046">
          <w:rPr>
            <w:noProof/>
            <w:webHidden/>
          </w:rPr>
          <w:fldChar w:fldCharType="separate"/>
        </w:r>
        <w:r w:rsidR="00747046">
          <w:rPr>
            <w:noProof/>
            <w:webHidden/>
          </w:rPr>
          <w:t>44</w:t>
        </w:r>
        <w:r w:rsidR="00747046">
          <w:rPr>
            <w:noProof/>
            <w:webHidden/>
          </w:rPr>
          <w:fldChar w:fldCharType="end"/>
        </w:r>
      </w:hyperlink>
    </w:p>
    <w:p w14:paraId="11970A01" w14:textId="77777777" w:rsidR="00747046" w:rsidRDefault="00FD69AA">
      <w:pPr>
        <w:pStyle w:val="Verzeichnis4"/>
        <w:rPr>
          <w:rFonts w:asciiTheme="minorHAnsi" w:eastAsiaTheme="minorEastAsia" w:hAnsiTheme="minorHAnsi" w:cstheme="minorBidi"/>
          <w:noProof/>
          <w:sz w:val="22"/>
          <w:lang w:eastAsia="zh-TW"/>
        </w:rPr>
      </w:pPr>
      <w:hyperlink w:anchor="_Toc347482216" w:history="1">
        <w:r w:rsidR="00747046" w:rsidRPr="003A262F">
          <w:rPr>
            <w:rStyle w:val="Hyperlink"/>
            <w:noProof/>
          </w:rPr>
          <w:t>4.2.4.1</w:t>
        </w:r>
        <w:r w:rsidR="00747046">
          <w:rPr>
            <w:rFonts w:asciiTheme="minorHAnsi" w:eastAsiaTheme="minorEastAsia" w:hAnsiTheme="minorHAnsi" w:cstheme="minorBidi"/>
            <w:noProof/>
            <w:sz w:val="22"/>
            <w:lang w:eastAsia="zh-TW"/>
          </w:rPr>
          <w:tab/>
        </w:r>
        <w:r w:rsidR="00747046" w:rsidRPr="003A262F">
          <w:rPr>
            <w:rStyle w:val="Hyperlink"/>
            <w:noProof/>
          </w:rPr>
          <w:t>asram:AdditionalReferencedCIReferencedDocument</w:t>
        </w:r>
        <w:r w:rsidR="00747046">
          <w:rPr>
            <w:noProof/>
            <w:webHidden/>
          </w:rPr>
          <w:tab/>
        </w:r>
        <w:r w:rsidR="00747046">
          <w:rPr>
            <w:noProof/>
            <w:webHidden/>
          </w:rPr>
          <w:fldChar w:fldCharType="begin"/>
        </w:r>
        <w:r w:rsidR="00747046">
          <w:rPr>
            <w:noProof/>
            <w:webHidden/>
          </w:rPr>
          <w:instrText xml:space="preserve"> PAGEREF _Toc347482216 \h </w:instrText>
        </w:r>
        <w:r w:rsidR="00747046">
          <w:rPr>
            <w:noProof/>
            <w:webHidden/>
          </w:rPr>
        </w:r>
        <w:r w:rsidR="00747046">
          <w:rPr>
            <w:noProof/>
            <w:webHidden/>
          </w:rPr>
          <w:fldChar w:fldCharType="separate"/>
        </w:r>
        <w:r w:rsidR="00747046">
          <w:rPr>
            <w:noProof/>
            <w:webHidden/>
          </w:rPr>
          <w:t>44</w:t>
        </w:r>
        <w:r w:rsidR="00747046">
          <w:rPr>
            <w:noProof/>
            <w:webHidden/>
          </w:rPr>
          <w:fldChar w:fldCharType="end"/>
        </w:r>
      </w:hyperlink>
    </w:p>
    <w:p w14:paraId="6A677D2F" w14:textId="77777777" w:rsidR="00747046" w:rsidRDefault="00FD69AA">
      <w:pPr>
        <w:pStyle w:val="Verzeichnis4"/>
        <w:rPr>
          <w:rFonts w:asciiTheme="minorHAnsi" w:eastAsiaTheme="minorEastAsia" w:hAnsiTheme="minorHAnsi" w:cstheme="minorBidi"/>
          <w:noProof/>
          <w:sz w:val="22"/>
          <w:lang w:eastAsia="zh-TW"/>
        </w:rPr>
      </w:pPr>
      <w:hyperlink w:anchor="_Toc347482217" w:history="1">
        <w:r w:rsidR="00747046" w:rsidRPr="003A262F">
          <w:rPr>
            <w:rStyle w:val="Hyperlink"/>
            <w:noProof/>
          </w:rPr>
          <w:t>4.2.4.2</w:t>
        </w:r>
        <w:r w:rsidR="00747046">
          <w:rPr>
            <w:rFonts w:asciiTheme="minorHAnsi" w:eastAsiaTheme="minorEastAsia" w:hAnsiTheme="minorHAnsi" w:cstheme="minorBidi"/>
            <w:noProof/>
            <w:sz w:val="22"/>
            <w:lang w:eastAsia="zh-TW"/>
          </w:rPr>
          <w:tab/>
        </w:r>
        <w:r w:rsidR="00747046" w:rsidRPr="003A262F">
          <w:rPr>
            <w:rStyle w:val="Hyperlink"/>
            <w:noProof/>
          </w:rPr>
          <w:t>asram:ForecastedCISupplyChainSupplyPlan</w:t>
        </w:r>
        <w:r w:rsidR="00747046">
          <w:rPr>
            <w:noProof/>
            <w:webHidden/>
          </w:rPr>
          <w:tab/>
        </w:r>
        <w:r w:rsidR="00747046">
          <w:rPr>
            <w:noProof/>
            <w:webHidden/>
          </w:rPr>
          <w:fldChar w:fldCharType="begin"/>
        </w:r>
        <w:r w:rsidR="00747046">
          <w:rPr>
            <w:noProof/>
            <w:webHidden/>
          </w:rPr>
          <w:instrText xml:space="preserve"> PAGEREF _Toc347482217 \h </w:instrText>
        </w:r>
        <w:r w:rsidR="00747046">
          <w:rPr>
            <w:noProof/>
            <w:webHidden/>
          </w:rPr>
        </w:r>
        <w:r w:rsidR="00747046">
          <w:rPr>
            <w:noProof/>
            <w:webHidden/>
          </w:rPr>
          <w:fldChar w:fldCharType="separate"/>
        </w:r>
        <w:r w:rsidR="00747046">
          <w:rPr>
            <w:noProof/>
            <w:webHidden/>
          </w:rPr>
          <w:t>45</w:t>
        </w:r>
        <w:r w:rsidR="00747046">
          <w:rPr>
            <w:noProof/>
            <w:webHidden/>
          </w:rPr>
          <w:fldChar w:fldCharType="end"/>
        </w:r>
      </w:hyperlink>
    </w:p>
    <w:p w14:paraId="1F3A7674"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18" w:history="1">
        <w:r w:rsidR="00747046" w:rsidRPr="003A262F">
          <w:rPr>
            <w:rStyle w:val="Hyperlink"/>
            <w:noProof/>
          </w:rPr>
          <w:t>4.2.4.2.1</w:t>
        </w:r>
        <w:r w:rsidR="00747046">
          <w:rPr>
            <w:rFonts w:asciiTheme="minorHAnsi" w:eastAsiaTheme="minorEastAsia" w:hAnsiTheme="minorHAnsi" w:cstheme="minorBidi"/>
            <w:noProof/>
            <w:sz w:val="22"/>
            <w:lang w:eastAsia="zh-TW"/>
          </w:rPr>
          <w:tab/>
        </w:r>
        <w:r w:rsidR="00747046" w:rsidRPr="003A262F">
          <w:rPr>
            <w:rStyle w:val="Hyperlink"/>
            <w:noProof/>
          </w:rPr>
          <w:t>asram:RequestedDeliveryCISupplyChainEvent</w:t>
        </w:r>
        <w:r w:rsidR="00747046">
          <w:rPr>
            <w:noProof/>
            <w:webHidden/>
          </w:rPr>
          <w:tab/>
        </w:r>
        <w:r w:rsidR="00747046">
          <w:rPr>
            <w:noProof/>
            <w:webHidden/>
          </w:rPr>
          <w:fldChar w:fldCharType="begin"/>
        </w:r>
        <w:r w:rsidR="00747046">
          <w:rPr>
            <w:noProof/>
            <w:webHidden/>
          </w:rPr>
          <w:instrText xml:space="preserve"> PAGEREF _Toc347482218 \h </w:instrText>
        </w:r>
        <w:r w:rsidR="00747046">
          <w:rPr>
            <w:noProof/>
            <w:webHidden/>
          </w:rPr>
        </w:r>
        <w:r w:rsidR="00747046">
          <w:rPr>
            <w:noProof/>
            <w:webHidden/>
          </w:rPr>
          <w:fldChar w:fldCharType="separate"/>
        </w:r>
        <w:r w:rsidR="00747046">
          <w:rPr>
            <w:noProof/>
            <w:webHidden/>
          </w:rPr>
          <w:t>45</w:t>
        </w:r>
        <w:r w:rsidR="00747046">
          <w:rPr>
            <w:noProof/>
            <w:webHidden/>
          </w:rPr>
          <w:fldChar w:fldCharType="end"/>
        </w:r>
      </w:hyperlink>
    </w:p>
    <w:p w14:paraId="20DEF5B7" w14:textId="77777777" w:rsidR="00747046" w:rsidRDefault="00FD69AA">
      <w:pPr>
        <w:pStyle w:val="Verzeichnis4"/>
        <w:rPr>
          <w:rFonts w:asciiTheme="minorHAnsi" w:eastAsiaTheme="minorEastAsia" w:hAnsiTheme="minorHAnsi" w:cstheme="minorBidi"/>
          <w:noProof/>
          <w:sz w:val="22"/>
          <w:lang w:eastAsia="zh-TW"/>
        </w:rPr>
      </w:pPr>
      <w:hyperlink w:anchor="_Toc347482219" w:history="1">
        <w:r w:rsidR="00747046" w:rsidRPr="003A262F">
          <w:rPr>
            <w:rStyle w:val="Hyperlink"/>
            <w:noProof/>
          </w:rPr>
          <w:t>4.2.4.3</w:t>
        </w:r>
        <w:r w:rsidR="00747046">
          <w:rPr>
            <w:rFonts w:asciiTheme="minorHAnsi" w:eastAsiaTheme="minorEastAsia" w:hAnsiTheme="minorHAnsi" w:cstheme="minorBidi"/>
            <w:noProof/>
            <w:sz w:val="22"/>
            <w:lang w:eastAsia="zh-TW"/>
          </w:rPr>
          <w:tab/>
        </w:r>
        <w:r w:rsidR="00747046" w:rsidRPr="003A262F">
          <w:rPr>
            <w:rStyle w:val="Hyperlink"/>
            <w:noProof/>
          </w:rPr>
          <w:t>asram:ShipToCITradeParty</w:t>
        </w:r>
        <w:r w:rsidR="00747046">
          <w:rPr>
            <w:noProof/>
            <w:webHidden/>
          </w:rPr>
          <w:tab/>
        </w:r>
        <w:r w:rsidR="00747046">
          <w:rPr>
            <w:noProof/>
            <w:webHidden/>
          </w:rPr>
          <w:fldChar w:fldCharType="begin"/>
        </w:r>
        <w:r w:rsidR="00747046">
          <w:rPr>
            <w:noProof/>
            <w:webHidden/>
          </w:rPr>
          <w:instrText xml:space="preserve"> PAGEREF _Toc347482219 \h </w:instrText>
        </w:r>
        <w:r w:rsidR="00747046">
          <w:rPr>
            <w:noProof/>
            <w:webHidden/>
          </w:rPr>
        </w:r>
        <w:r w:rsidR="00747046">
          <w:rPr>
            <w:noProof/>
            <w:webHidden/>
          </w:rPr>
          <w:fldChar w:fldCharType="separate"/>
        </w:r>
        <w:r w:rsidR="00747046">
          <w:rPr>
            <w:noProof/>
            <w:webHidden/>
          </w:rPr>
          <w:t>46</w:t>
        </w:r>
        <w:r w:rsidR="00747046">
          <w:rPr>
            <w:noProof/>
            <w:webHidden/>
          </w:rPr>
          <w:fldChar w:fldCharType="end"/>
        </w:r>
      </w:hyperlink>
    </w:p>
    <w:p w14:paraId="24854273"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20" w:history="1">
        <w:r w:rsidR="00747046" w:rsidRPr="003A262F">
          <w:rPr>
            <w:rStyle w:val="Hyperlink"/>
            <w:noProof/>
          </w:rPr>
          <w:t>4.2.4.3.1</w:t>
        </w:r>
        <w:r w:rsidR="00747046">
          <w:rPr>
            <w:rFonts w:asciiTheme="minorHAnsi" w:eastAsiaTheme="minorEastAsia" w:hAnsiTheme="minorHAnsi" w:cstheme="minorBidi"/>
            <w:noProof/>
            <w:sz w:val="22"/>
            <w:lang w:eastAsia="zh-TW"/>
          </w:rPr>
          <w:tab/>
        </w:r>
        <w:r w:rsidR="00747046" w:rsidRPr="003A262F">
          <w:rPr>
            <w:rStyle w:val="Hyperlink"/>
            <w:noProof/>
          </w:rPr>
          <w:t>asram:SpecifiedCITaxRegistration</w:t>
        </w:r>
        <w:r w:rsidR="00747046">
          <w:rPr>
            <w:noProof/>
            <w:webHidden/>
          </w:rPr>
          <w:tab/>
        </w:r>
        <w:r w:rsidR="00747046">
          <w:rPr>
            <w:noProof/>
            <w:webHidden/>
          </w:rPr>
          <w:fldChar w:fldCharType="begin"/>
        </w:r>
        <w:r w:rsidR="00747046">
          <w:rPr>
            <w:noProof/>
            <w:webHidden/>
          </w:rPr>
          <w:instrText xml:space="preserve"> PAGEREF _Toc347482220 \h </w:instrText>
        </w:r>
        <w:r w:rsidR="00747046">
          <w:rPr>
            <w:noProof/>
            <w:webHidden/>
          </w:rPr>
        </w:r>
        <w:r w:rsidR="00747046">
          <w:rPr>
            <w:noProof/>
            <w:webHidden/>
          </w:rPr>
          <w:fldChar w:fldCharType="separate"/>
        </w:r>
        <w:r w:rsidR="00747046">
          <w:rPr>
            <w:noProof/>
            <w:webHidden/>
          </w:rPr>
          <w:t>47</w:t>
        </w:r>
        <w:r w:rsidR="00747046">
          <w:rPr>
            <w:noProof/>
            <w:webHidden/>
          </w:rPr>
          <w:fldChar w:fldCharType="end"/>
        </w:r>
      </w:hyperlink>
    </w:p>
    <w:p w14:paraId="27530EDE" w14:textId="77777777" w:rsidR="00747046" w:rsidRDefault="00FD69AA">
      <w:pPr>
        <w:pStyle w:val="Verzeichnis4"/>
        <w:rPr>
          <w:rFonts w:asciiTheme="minorHAnsi" w:eastAsiaTheme="minorEastAsia" w:hAnsiTheme="minorHAnsi" w:cstheme="minorBidi"/>
          <w:noProof/>
          <w:sz w:val="22"/>
          <w:lang w:eastAsia="zh-TW"/>
        </w:rPr>
      </w:pPr>
      <w:hyperlink w:anchor="_Toc347482221" w:history="1">
        <w:r w:rsidR="00747046" w:rsidRPr="003A262F">
          <w:rPr>
            <w:rStyle w:val="Hyperlink"/>
            <w:noProof/>
          </w:rPr>
          <w:t>4.2.4.4</w:t>
        </w:r>
        <w:r w:rsidR="00747046">
          <w:rPr>
            <w:rFonts w:asciiTheme="minorHAnsi" w:eastAsiaTheme="minorEastAsia" w:hAnsiTheme="minorHAnsi" w:cstheme="minorBidi"/>
            <w:noProof/>
            <w:sz w:val="22"/>
            <w:lang w:eastAsia="zh-TW"/>
          </w:rPr>
          <w:tab/>
        </w:r>
        <w:r w:rsidR="00747046" w:rsidRPr="003A262F">
          <w:rPr>
            <w:rStyle w:val="Hyperlink"/>
            <w:noProof/>
          </w:rPr>
          <w:t>asram:PostalCITradeAddress</w:t>
        </w:r>
        <w:r w:rsidR="00747046">
          <w:rPr>
            <w:noProof/>
            <w:webHidden/>
          </w:rPr>
          <w:tab/>
        </w:r>
        <w:r w:rsidR="00747046">
          <w:rPr>
            <w:noProof/>
            <w:webHidden/>
          </w:rPr>
          <w:fldChar w:fldCharType="begin"/>
        </w:r>
        <w:r w:rsidR="00747046">
          <w:rPr>
            <w:noProof/>
            <w:webHidden/>
          </w:rPr>
          <w:instrText xml:space="preserve"> PAGEREF _Toc347482221 \h </w:instrText>
        </w:r>
        <w:r w:rsidR="00747046">
          <w:rPr>
            <w:noProof/>
            <w:webHidden/>
          </w:rPr>
        </w:r>
        <w:r w:rsidR="00747046">
          <w:rPr>
            <w:noProof/>
            <w:webHidden/>
          </w:rPr>
          <w:fldChar w:fldCharType="separate"/>
        </w:r>
        <w:r w:rsidR="00747046">
          <w:rPr>
            <w:noProof/>
            <w:webHidden/>
          </w:rPr>
          <w:t>48</w:t>
        </w:r>
        <w:r w:rsidR="00747046">
          <w:rPr>
            <w:noProof/>
            <w:webHidden/>
          </w:rPr>
          <w:fldChar w:fldCharType="end"/>
        </w:r>
      </w:hyperlink>
    </w:p>
    <w:p w14:paraId="386E335D"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22" w:history="1">
        <w:r w:rsidR="00747046" w:rsidRPr="003A262F">
          <w:rPr>
            <w:rStyle w:val="Hyperlink"/>
            <w:noProof/>
          </w:rPr>
          <w:t>4.2.4.4.1</w:t>
        </w:r>
        <w:r w:rsidR="00747046">
          <w:rPr>
            <w:rFonts w:asciiTheme="minorHAnsi" w:eastAsiaTheme="minorEastAsia" w:hAnsiTheme="minorHAnsi" w:cstheme="minorBidi"/>
            <w:noProof/>
            <w:sz w:val="22"/>
            <w:lang w:eastAsia="zh-TW"/>
          </w:rPr>
          <w:tab/>
        </w:r>
        <w:r w:rsidR="00747046" w:rsidRPr="003A262F">
          <w:rPr>
            <w:rStyle w:val="Hyperlink"/>
            <w:noProof/>
          </w:rPr>
          <w:t>asram:Geo-CoordinateIdentificationCIGeographicalCoordinate</w:t>
        </w:r>
        <w:r w:rsidR="00747046">
          <w:rPr>
            <w:noProof/>
            <w:webHidden/>
          </w:rPr>
          <w:tab/>
        </w:r>
        <w:r w:rsidR="00747046">
          <w:rPr>
            <w:noProof/>
            <w:webHidden/>
          </w:rPr>
          <w:fldChar w:fldCharType="begin"/>
        </w:r>
        <w:r w:rsidR="00747046">
          <w:rPr>
            <w:noProof/>
            <w:webHidden/>
          </w:rPr>
          <w:instrText xml:space="preserve"> PAGEREF _Toc347482222 \h </w:instrText>
        </w:r>
        <w:r w:rsidR="00747046">
          <w:rPr>
            <w:noProof/>
            <w:webHidden/>
          </w:rPr>
        </w:r>
        <w:r w:rsidR="00747046">
          <w:rPr>
            <w:noProof/>
            <w:webHidden/>
          </w:rPr>
          <w:fldChar w:fldCharType="separate"/>
        </w:r>
        <w:r w:rsidR="00747046">
          <w:rPr>
            <w:noProof/>
            <w:webHidden/>
          </w:rPr>
          <w:t>49</w:t>
        </w:r>
        <w:r w:rsidR="00747046">
          <w:rPr>
            <w:noProof/>
            <w:webHidden/>
          </w:rPr>
          <w:fldChar w:fldCharType="end"/>
        </w:r>
      </w:hyperlink>
    </w:p>
    <w:p w14:paraId="76B55305" w14:textId="77777777" w:rsidR="00747046" w:rsidRDefault="00FD69AA">
      <w:pPr>
        <w:pStyle w:val="Verzeichnis4"/>
        <w:rPr>
          <w:rFonts w:asciiTheme="minorHAnsi" w:eastAsiaTheme="minorEastAsia" w:hAnsiTheme="minorHAnsi" w:cstheme="minorBidi"/>
          <w:noProof/>
          <w:sz w:val="22"/>
          <w:lang w:eastAsia="zh-TW"/>
        </w:rPr>
      </w:pPr>
      <w:hyperlink w:anchor="_Toc347482223" w:history="1">
        <w:r w:rsidR="00747046" w:rsidRPr="003A262F">
          <w:rPr>
            <w:rStyle w:val="Hyperlink"/>
            <w:noProof/>
          </w:rPr>
          <w:t>4.2.4.1</w:t>
        </w:r>
        <w:r w:rsidR="00747046">
          <w:rPr>
            <w:rFonts w:asciiTheme="minorHAnsi" w:eastAsiaTheme="minorEastAsia" w:hAnsiTheme="minorHAnsi" w:cstheme="minorBidi"/>
            <w:noProof/>
            <w:sz w:val="22"/>
            <w:lang w:eastAsia="zh-TW"/>
          </w:rPr>
          <w:tab/>
        </w:r>
        <w:r w:rsidR="00747046" w:rsidRPr="003A262F">
          <w:rPr>
            <w:rStyle w:val="Hyperlink"/>
            <w:noProof/>
          </w:rPr>
          <w:t>asram:DefinedCITradeContact</w:t>
        </w:r>
        <w:r w:rsidR="00747046">
          <w:rPr>
            <w:noProof/>
            <w:webHidden/>
          </w:rPr>
          <w:tab/>
        </w:r>
        <w:r w:rsidR="00747046">
          <w:rPr>
            <w:noProof/>
            <w:webHidden/>
          </w:rPr>
          <w:fldChar w:fldCharType="begin"/>
        </w:r>
        <w:r w:rsidR="00747046">
          <w:rPr>
            <w:noProof/>
            <w:webHidden/>
          </w:rPr>
          <w:instrText xml:space="preserve"> PAGEREF _Toc347482223 \h </w:instrText>
        </w:r>
        <w:r w:rsidR="00747046">
          <w:rPr>
            <w:noProof/>
            <w:webHidden/>
          </w:rPr>
        </w:r>
        <w:r w:rsidR="00747046">
          <w:rPr>
            <w:noProof/>
            <w:webHidden/>
          </w:rPr>
          <w:fldChar w:fldCharType="separate"/>
        </w:r>
        <w:r w:rsidR="00747046">
          <w:rPr>
            <w:noProof/>
            <w:webHidden/>
          </w:rPr>
          <w:t>50</w:t>
        </w:r>
        <w:r w:rsidR="00747046">
          <w:rPr>
            <w:noProof/>
            <w:webHidden/>
          </w:rPr>
          <w:fldChar w:fldCharType="end"/>
        </w:r>
      </w:hyperlink>
    </w:p>
    <w:p w14:paraId="253ED7A9"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24" w:history="1">
        <w:r w:rsidR="00747046" w:rsidRPr="003A262F">
          <w:rPr>
            <w:rStyle w:val="Hyperlink"/>
            <w:noProof/>
          </w:rPr>
          <w:t>4.2.4.1.1</w:t>
        </w:r>
        <w:r w:rsidR="00747046">
          <w:rPr>
            <w:rFonts w:asciiTheme="minorHAnsi" w:eastAsiaTheme="minorEastAsia" w:hAnsiTheme="minorHAnsi" w:cstheme="minorBidi"/>
            <w:noProof/>
            <w:sz w:val="22"/>
            <w:lang w:eastAsia="zh-TW"/>
          </w:rPr>
          <w:tab/>
        </w:r>
        <w:r w:rsidR="00747046" w:rsidRPr="003A262F">
          <w:rPr>
            <w:rStyle w:val="Hyperlink"/>
            <w:noProof/>
          </w:rPr>
          <w:t>asram:</w:t>
        </w:r>
        <w:r w:rsidR="00747046" w:rsidRPr="003A262F">
          <w:rPr>
            <w:rStyle w:val="Hyperlink"/>
            <w:rFonts w:cs="Arial"/>
            <w:bCs/>
            <w:noProof/>
          </w:rPr>
          <w:t xml:space="preserve"> EmailURICIUniversalCommunication</w:t>
        </w:r>
        <w:r w:rsidR="00747046">
          <w:rPr>
            <w:noProof/>
            <w:webHidden/>
          </w:rPr>
          <w:tab/>
        </w:r>
        <w:r w:rsidR="00747046">
          <w:rPr>
            <w:noProof/>
            <w:webHidden/>
          </w:rPr>
          <w:fldChar w:fldCharType="begin"/>
        </w:r>
        <w:r w:rsidR="00747046">
          <w:rPr>
            <w:noProof/>
            <w:webHidden/>
          </w:rPr>
          <w:instrText xml:space="preserve"> PAGEREF _Toc347482224 \h </w:instrText>
        </w:r>
        <w:r w:rsidR="00747046">
          <w:rPr>
            <w:noProof/>
            <w:webHidden/>
          </w:rPr>
        </w:r>
        <w:r w:rsidR="00747046">
          <w:rPr>
            <w:noProof/>
            <w:webHidden/>
          </w:rPr>
          <w:fldChar w:fldCharType="separate"/>
        </w:r>
        <w:r w:rsidR="00747046">
          <w:rPr>
            <w:noProof/>
            <w:webHidden/>
          </w:rPr>
          <w:t>51</w:t>
        </w:r>
        <w:r w:rsidR="00747046">
          <w:rPr>
            <w:noProof/>
            <w:webHidden/>
          </w:rPr>
          <w:fldChar w:fldCharType="end"/>
        </w:r>
      </w:hyperlink>
    </w:p>
    <w:p w14:paraId="76E436FF"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25" w:history="1">
        <w:r w:rsidR="00747046" w:rsidRPr="003A262F">
          <w:rPr>
            <w:rStyle w:val="Hyperlink"/>
            <w:noProof/>
          </w:rPr>
          <w:t>4.2.4.1.2</w:t>
        </w:r>
        <w:r w:rsidR="00747046">
          <w:rPr>
            <w:rFonts w:asciiTheme="minorHAnsi" w:eastAsiaTheme="minorEastAsia" w:hAnsiTheme="minorHAnsi" w:cstheme="minorBidi"/>
            <w:noProof/>
            <w:sz w:val="22"/>
            <w:lang w:eastAsia="zh-TW"/>
          </w:rPr>
          <w:tab/>
        </w:r>
        <w:r w:rsidR="00747046" w:rsidRPr="003A262F">
          <w:rPr>
            <w:rStyle w:val="Hyperlink"/>
            <w:noProof/>
          </w:rPr>
          <w:t>asram:FaxCIUniversalCommunication</w:t>
        </w:r>
        <w:r w:rsidR="00747046">
          <w:rPr>
            <w:noProof/>
            <w:webHidden/>
          </w:rPr>
          <w:tab/>
        </w:r>
        <w:r w:rsidR="00747046">
          <w:rPr>
            <w:noProof/>
            <w:webHidden/>
          </w:rPr>
          <w:fldChar w:fldCharType="begin"/>
        </w:r>
        <w:r w:rsidR="00747046">
          <w:rPr>
            <w:noProof/>
            <w:webHidden/>
          </w:rPr>
          <w:instrText xml:space="preserve"> PAGEREF _Toc347482225 \h </w:instrText>
        </w:r>
        <w:r w:rsidR="00747046">
          <w:rPr>
            <w:noProof/>
            <w:webHidden/>
          </w:rPr>
        </w:r>
        <w:r w:rsidR="00747046">
          <w:rPr>
            <w:noProof/>
            <w:webHidden/>
          </w:rPr>
          <w:fldChar w:fldCharType="separate"/>
        </w:r>
        <w:r w:rsidR="00747046">
          <w:rPr>
            <w:noProof/>
            <w:webHidden/>
          </w:rPr>
          <w:t>51</w:t>
        </w:r>
        <w:r w:rsidR="00747046">
          <w:rPr>
            <w:noProof/>
            <w:webHidden/>
          </w:rPr>
          <w:fldChar w:fldCharType="end"/>
        </w:r>
      </w:hyperlink>
    </w:p>
    <w:p w14:paraId="2C1ED537"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26" w:history="1">
        <w:r w:rsidR="00747046" w:rsidRPr="003A262F">
          <w:rPr>
            <w:rStyle w:val="Hyperlink"/>
            <w:noProof/>
          </w:rPr>
          <w:t>4.2.4.1.3</w:t>
        </w:r>
        <w:r w:rsidR="00747046">
          <w:rPr>
            <w:rFonts w:asciiTheme="minorHAnsi" w:eastAsiaTheme="minorEastAsia" w:hAnsiTheme="minorHAnsi" w:cstheme="minorBidi"/>
            <w:noProof/>
            <w:sz w:val="22"/>
            <w:lang w:eastAsia="zh-TW"/>
          </w:rPr>
          <w:tab/>
        </w:r>
        <w:r w:rsidR="00747046" w:rsidRPr="003A262F">
          <w:rPr>
            <w:rStyle w:val="Hyperlink"/>
            <w:noProof/>
          </w:rPr>
          <w:t>asram:TelephoneCIUniversalCommunication</w:t>
        </w:r>
        <w:r w:rsidR="00747046">
          <w:rPr>
            <w:noProof/>
            <w:webHidden/>
          </w:rPr>
          <w:tab/>
        </w:r>
        <w:r w:rsidR="00747046">
          <w:rPr>
            <w:noProof/>
            <w:webHidden/>
          </w:rPr>
          <w:fldChar w:fldCharType="begin"/>
        </w:r>
        <w:r w:rsidR="00747046">
          <w:rPr>
            <w:noProof/>
            <w:webHidden/>
          </w:rPr>
          <w:instrText xml:space="preserve"> PAGEREF _Toc347482226 \h </w:instrText>
        </w:r>
        <w:r w:rsidR="00747046">
          <w:rPr>
            <w:noProof/>
            <w:webHidden/>
          </w:rPr>
        </w:r>
        <w:r w:rsidR="00747046">
          <w:rPr>
            <w:noProof/>
            <w:webHidden/>
          </w:rPr>
          <w:fldChar w:fldCharType="separate"/>
        </w:r>
        <w:r w:rsidR="00747046">
          <w:rPr>
            <w:noProof/>
            <w:webHidden/>
          </w:rPr>
          <w:t>51</w:t>
        </w:r>
        <w:r w:rsidR="00747046">
          <w:rPr>
            <w:noProof/>
            <w:webHidden/>
          </w:rPr>
          <w:fldChar w:fldCharType="end"/>
        </w:r>
      </w:hyperlink>
    </w:p>
    <w:p w14:paraId="35E66D22" w14:textId="77777777" w:rsidR="00747046" w:rsidRDefault="00FD69AA">
      <w:pPr>
        <w:pStyle w:val="Verzeichnis2"/>
        <w:rPr>
          <w:rFonts w:asciiTheme="minorHAnsi" w:eastAsiaTheme="minorEastAsia" w:hAnsiTheme="minorHAnsi" w:cstheme="minorBidi"/>
          <w:noProof/>
          <w:sz w:val="22"/>
          <w:lang w:eastAsia="zh-TW"/>
        </w:rPr>
      </w:pPr>
      <w:hyperlink w:anchor="_Toc347482227" w:history="1">
        <w:r w:rsidR="00747046" w:rsidRPr="003A262F">
          <w:rPr>
            <w:rStyle w:val="Hyperlink"/>
            <w:noProof/>
          </w:rPr>
          <w:t>4.3</w:t>
        </w:r>
        <w:r w:rsidR="00747046">
          <w:rPr>
            <w:rFonts w:asciiTheme="minorHAnsi" w:eastAsiaTheme="minorEastAsia" w:hAnsiTheme="minorHAnsi" w:cstheme="minorBidi"/>
            <w:noProof/>
            <w:sz w:val="22"/>
            <w:lang w:eastAsia="zh-TW"/>
          </w:rPr>
          <w:tab/>
        </w:r>
        <w:r w:rsidR="00747046" w:rsidRPr="003A262F">
          <w:rPr>
            <w:rStyle w:val="Hyperlink"/>
            <w:noProof/>
          </w:rPr>
          <w:t>asram:ApplicableCISHSupplyChainTradeDelivery</w:t>
        </w:r>
        <w:r w:rsidR="00747046">
          <w:rPr>
            <w:noProof/>
            <w:webHidden/>
          </w:rPr>
          <w:tab/>
        </w:r>
        <w:r w:rsidR="00747046">
          <w:rPr>
            <w:noProof/>
            <w:webHidden/>
          </w:rPr>
          <w:fldChar w:fldCharType="begin"/>
        </w:r>
        <w:r w:rsidR="00747046">
          <w:rPr>
            <w:noProof/>
            <w:webHidden/>
          </w:rPr>
          <w:instrText xml:space="preserve"> PAGEREF _Toc347482227 \h </w:instrText>
        </w:r>
        <w:r w:rsidR="00747046">
          <w:rPr>
            <w:noProof/>
            <w:webHidden/>
          </w:rPr>
        </w:r>
        <w:r w:rsidR="00747046">
          <w:rPr>
            <w:noProof/>
            <w:webHidden/>
          </w:rPr>
          <w:fldChar w:fldCharType="separate"/>
        </w:r>
        <w:r w:rsidR="00747046">
          <w:rPr>
            <w:noProof/>
            <w:webHidden/>
          </w:rPr>
          <w:t>53</w:t>
        </w:r>
        <w:r w:rsidR="00747046">
          <w:rPr>
            <w:noProof/>
            <w:webHidden/>
          </w:rPr>
          <w:fldChar w:fldCharType="end"/>
        </w:r>
      </w:hyperlink>
    </w:p>
    <w:p w14:paraId="63F57622" w14:textId="77777777" w:rsidR="00747046" w:rsidRDefault="00FD69AA">
      <w:pPr>
        <w:pStyle w:val="Verzeichnis3"/>
        <w:rPr>
          <w:rFonts w:asciiTheme="minorHAnsi" w:eastAsiaTheme="minorEastAsia" w:hAnsiTheme="minorHAnsi" w:cstheme="minorBidi"/>
          <w:noProof/>
          <w:sz w:val="22"/>
          <w:lang w:eastAsia="zh-TW"/>
        </w:rPr>
      </w:pPr>
      <w:hyperlink w:anchor="_Toc347482228" w:history="1">
        <w:r w:rsidR="00747046" w:rsidRPr="003A262F">
          <w:rPr>
            <w:rStyle w:val="Hyperlink"/>
            <w:noProof/>
          </w:rPr>
          <w:t>4.3.1</w:t>
        </w:r>
        <w:r w:rsidR="00747046">
          <w:rPr>
            <w:rFonts w:asciiTheme="minorHAnsi" w:eastAsiaTheme="minorEastAsia" w:hAnsiTheme="minorHAnsi" w:cstheme="minorBidi"/>
            <w:noProof/>
            <w:sz w:val="22"/>
            <w:lang w:eastAsia="zh-TW"/>
          </w:rPr>
          <w:tab/>
        </w:r>
        <w:r w:rsidR="00747046" w:rsidRPr="003A262F">
          <w:rPr>
            <w:rStyle w:val="Hyperlink"/>
            <w:noProof/>
          </w:rPr>
          <w:t>asram:ShipToCITradeParty</w:t>
        </w:r>
        <w:r w:rsidR="00747046">
          <w:rPr>
            <w:noProof/>
            <w:webHidden/>
          </w:rPr>
          <w:tab/>
        </w:r>
        <w:r w:rsidR="00747046">
          <w:rPr>
            <w:noProof/>
            <w:webHidden/>
          </w:rPr>
          <w:fldChar w:fldCharType="begin"/>
        </w:r>
        <w:r w:rsidR="00747046">
          <w:rPr>
            <w:noProof/>
            <w:webHidden/>
          </w:rPr>
          <w:instrText xml:space="preserve"> PAGEREF _Toc347482228 \h </w:instrText>
        </w:r>
        <w:r w:rsidR="00747046">
          <w:rPr>
            <w:noProof/>
            <w:webHidden/>
          </w:rPr>
        </w:r>
        <w:r w:rsidR="00747046">
          <w:rPr>
            <w:noProof/>
            <w:webHidden/>
          </w:rPr>
          <w:fldChar w:fldCharType="separate"/>
        </w:r>
        <w:r w:rsidR="00747046">
          <w:rPr>
            <w:noProof/>
            <w:webHidden/>
          </w:rPr>
          <w:t>53</w:t>
        </w:r>
        <w:r w:rsidR="00747046">
          <w:rPr>
            <w:noProof/>
            <w:webHidden/>
          </w:rPr>
          <w:fldChar w:fldCharType="end"/>
        </w:r>
      </w:hyperlink>
    </w:p>
    <w:p w14:paraId="5AC1ECD0" w14:textId="77777777" w:rsidR="00747046" w:rsidRDefault="00FD69AA">
      <w:pPr>
        <w:pStyle w:val="Verzeichnis3"/>
        <w:rPr>
          <w:rFonts w:asciiTheme="minorHAnsi" w:eastAsiaTheme="minorEastAsia" w:hAnsiTheme="minorHAnsi" w:cstheme="minorBidi"/>
          <w:noProof/>
          <w:sz w:val="22"/>
          <w:lang w:eastAsia="zh-TW"/>
        </w:rPr>
      </w:pPr>
      <w:hyperlink w:anchor="_Toc347482229" w:history="1">
        <w:r w:rsidR="00747046" w:rsidRPr="003A262F">
          <w:rPr>
            <w:rStyle w:val="Hyperlink"/>
            <w:noProof/>
          </w:rPr>
          <w:t>4.3.2</w:t>
        </w:r>
        <w:r w:rsidR="00747046">
          <w:rPr>
            <w:rFonts w:asciiTheme="minorHAnsi" w:eastAsiaTheme="minorEastAsia" w:hAnsiTheme="minorHAnsi" w:cstheme="minorBidi"/>
            <w:noProof/>
            <w:sz w:val="22"/>
            <w:lang w:eastAsia="zh-TW"/>
          </w:rPr>
          <w:tab/>
        </w:r>
        <w:r w:rsidR="00747046" w:rsidRPr="003A262F">
          <w:rPr>
            <w:rStyle w:val="Hyperlink"/>
            <w:noProof/>
          </w:rPr>
          <w:t>asram:UltimateShipToCITradeParty</w:t>
        </w:r>
        <w:r w:rsidR="00747046">
          <w:rPr>
            <w:noProof/>
            <w:webHidden/>
          </w:rPr>
          <w:tab/>
        </w:r>
        <w:r w:rsidR="00747046">
          <w:rPr>
            <w:noProof/>
            <w:webHidden/>
          </w:rPr>
          <w:fldChar w:fldCharType="begin"/>
        </w:r>
        <w:r w:rsidR="00747046">
          <w:rPr>
            <w:noProof/>
            <w:webHidden/>
          </w:rPr>
          <w:instrText xml:space="preserve"> PAGEREF _Toc347482229 \h </w:instrText>
        </w:r>
        <w:r w:rsidR="00747046">
          <w:rPr>
            <w:noProof/>
            <w:webHidden/>
          </w:rPr>
        </w:r>
        <w:r w:rsidR="00747046">
          <w:rPr>
            <w:noProof/>
            <w:webHidden/>
          </w:rPr>
          <w:fldChar w:fldCharType="separate"/>
        </w:r>
        <w:r w:rsidR="00747046">
          <w:rPr>
            <w:noProof/>
            <w:webHidden/>
          </w:rPr>
          <w:t>54</w:t>
        </w:r>
        <w:r w:rsidR="00747046">
          <w:rPr>
            <w:noProof/>
            <w:webHidden/>
          </w:rPr>
          <w:fldChar w:fldCharType="end"/>
        </w:r>
      </w:hyperlink>
    </w:p>
    <w:p w14:paraId="5CA6C812" w14:textId="77777777" w:rsidR="00747046" w:rsidRDefault="00FD69AA">
      <w:pPr>
        <w:pStyle w:val="Verzeichnis2"/>
        <w:rPr>
          <w:rFonts w:asciiTheme="minorHAnsi" w:eastAsiaTheme="minorEastAsia" w:hAnsiTheme="minorHAnsi" w:cstheme="minorBidi"/>
          <w:noProof/>
          <w:sz w:val="22"/>
          <w:lang w:eastAsia="zh-TW"/>
        </w:rPr>
      </w:pPr>
      <w:hyperlink w:anchor="_Toc347482230" w:history="1">
        <w:r w:rsidR="00747046" w:rsidRPr="003A262F">
          <w:rPr>
            <w:rStyle w:val="Hyperlink"/>
            <w:noProof/>
            <w:lang w:val="de-DE"/>
          </w:rPr>
          <w:t>4.4</w:t>
        </w:r>
        <w:r w:rsidR="00747046">
          <w:rPr>
            <w:rFonts w:asciiTheme="minorHAnsi" w:eastAsiaTheme="minorEastAsia" w:hAnsiTheme="minorHAnsi" w:cstheme="minorBidi"/>
            <w:noProof/>
            <w:sz w:val="22"/>
            <w:lang w:eastAsia="zh-TW"/>
          </w:rPr>
          <w:tab/>
        </w:r>
        <w:r w:rsidR="00747046" w:rsidRPr="003A262F">
          <w:rPr>
            <w:rStyle w:val="Hyperlink"/>
            <w:noProof/>
          </w:rPr>
          <w:t>asram:ApplicableCISHSupplyChainTradeSettlement</w:t>
        </w:r>
        <w:r w:rsidR="00747046">
          <w:rPr>
            <w:noProof/>
            <w:webHidden/>
          </w:rPr>
          <w:tab/>
        </w:r>
        <w:r w:rsidR="00747046">
          <w:rPr>
            <w:noProof/>
            <w:webHidden/>
          </w:rPr>
          <w:fldChar w:fldCharType="begin"/>
        </w:r>
        <w:r w:rsidR="00747046">
          <w:rPr>
            <w:noProof/>
            <w:webHidden/>
          </w:rPr>
          <w:instrText xml:space="preserve"> PAGEREF _Toc347482230 \h </w:instrText>
        </w:r>
        <w:r w:rsidR="00747046">
          <w:rPr>
            <w:noProof/>
            <w:webHidden/>
          </w:rPr>
        </w:r>
        <w:r w:rsidR="00747046">
          <w:rPr>
            <w:noProof/>
            <w:webHidden/>
          </w:rPr>
          <w:fldChar w:fldCharType="separate"/>
        </w:r>
        <w:r w:rsidR="00747046">
          <w:rPr>
            <w:noProof/>
            <w:webHidden/>
          </w:rPr>
          <w:t>55</w:t>
        </w:r>
        <w:r w:rsidR="00747046">
          <w:rPr>
            <w:noProof/>
            <w:webHidden/>
          </w:rPr>
          <w:fldChar w:fldCharType="end"/>
        </w:r>
      </w:hyperlink>
    </w:p>
    <w:p w14:paraId="05563295" w14:textId="77777777" w:rsidR="00747046" w:rsidRDefault="00FD69AA">
      <w:pPr>
        <w:pStyle w:val="Verzeichnis3"/>
        <w:rPr>
          <w:rFonts w:asciiTheme="minorHAnsi" w:eastAsiaTheme="minorEastAsia" w:hAnsiTheme="minorHAnsi" w:cstheme="minorBidi"/>
          <w:noProof/>
          <w:sz w:val="22"/>
          <w:lang w:eastAsia="zh-TW"/>
        </w:rPr>
      </w:pPr>
      <w:hyperlink w:anchor="_Toc347482231" w:history="1">
        <w:r w:rsidR="00747046" w:rsidRPr="003A262F">
          <w:rPr>
            <w:rStyle w:val="Hyperlink"/>
            <w:noProof/>
          </w:rPr>
          <w:t>4.4.1</w:t>
        </w:r>
        <w:r w:rsidR="00747046">
          <w:rPr>
            <w:rFonts w:asciiTheme="minorHAnsi" w:eastAsiaTheme="minorEastAsia" w:hAnsiTheme="minorHAnsi" w:cstheme="minorBidi"/>
            <w:noProof/>
            <w:sz w:val="22"/>
            <w:lang w:eastAsia="zh-TW"/>
          </w:rPr>
          <w:tab/>
        </w:r>
        <w:r w:rsidR="00747046" w:rsidRPr="003A262F">
          <w:rPr>
            <w:rStyle w:val="Hyperlink"/>
            <w:noProof/>
          </w:rPr>
          <w:t>asram:InvoiceeCITradeParty</w:t>
        </w:r>
        <w:r w:rsidR="00747046">
          <w:rPr>
            <w:noProof/>
            <w:webHidden/>
          </w:rPr>
          <w:tab/>
        </w:r>
        <w:r w:rsidR="00747046">
          <w:rPr>
            <w:noProof/>
            <w:webHidden/>
          </w:rPr>
          <w:fldChar w:fldCharType="begin"/>
        </w:r>
        <w:r w:rsidR="00747046">
          <w:rPr>
            <w:noProof/>
            <w:webHidden/>
          </w:rPr>
          <w:instrText xml:space="preserve"> PAGEREF _Toc347482231 \h </w:instrText>
        </w:r>
        <w:r w:rsidR="00747046">
          <w:rPr>
            <w:noProof/>
            <w:webHidden/>
          </w:rPr>
        </w:r>
        <w:r w:rsidR="00747046">
          <w:rPr>
            <w:noProof/>
            <w:webHidden/>
          </w:rPr>
          <w:fldChar w:fldCharType="separate"/>
        </w:r>
        <w:r w:rsidR="00747046">
          <w:rPr>
            <w:noProof/>
            <w:webHidden/>
          </w:rPr>
          <w:t>56</w:t>
        </w:r>
        <w:r w:rsidR="00747046">
          <w:rPr>
            <w:noProof/>
            <w:webHidden/>
          </w:rPr>
          <w:fldChar w:fldCharType="end"/>
        </w:r>
      </w:hyperlink>
    </w:p>
    <w:p w14:paraId="56DF4203"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32" w:history="1">
        <w:r w:rsidR="00747046" w:rsidRPr="003A262F">
          <w:rPr>
            <w:rStyle w:val="Hyperlink"/>
            <w:noProof/>
          </w:rPr>
          <w:t>4.4.1.1.1</w:t>
        </w:r>
        <w:r w:rsidR="00747046">
          <w:rPr>
            <w:rFonts w:asciiTheme="minorHAnsi" w:eastAsiaTheme="minorEastAsia" w:hAnsiTheme="minorHAnsi" w:cstheme="minorBidi"/>
            <w:noProof/>
            <w:sz w:val="22"/>
            <w:lang w:eastAsia="zh-TW"/>
          </w:rPr>
          <w:tab/>
        </w:r>
        <w:r w:rsidR="00747046" w:rsidRPr="003A262F">
          <w:rPr>
            <w:rStyle w:val="Hyperlink"/>
            <w:noProof/>
          </w:rPr>
          <w:t>asram:SpecifiedCITaxRegistration</w:t>
        </w:r>
        <w:r w:rsidR="00747046">
          <w:rPr>
            <w:noProof/>
            <w:webHidden/>
          </w:rPr>
          <w:tab/>
        </w:r>
        <w:r w:rsidR="00747046">
          <w:rPr>
            <w:noProof/>
            <w:webHidden/>
          </w:rPr>
          <w:fldChar w:fldCharType="begin"/>
        </w:r>
        <w:r w:rsidR="00747046">
          <w:rPr>
            <w:noProof/>
            <w:webHidden/>
          </w:rPr>
          <w:instrText xml:space="preserve"> PAGEREF _Toc347482232 \h </w:instrText>
        </w:r>
        <w:r w:rsidR="00747046">
          <w:rPr>
            <w:noProof/>
            <w:webHidden/>
          </w:rPr>
        </w:r>
        <w:r w:rsidR="00747046">
          <w:rPr>
            <w:noProof/>
            <w:webHidden/>
          </w:rPr>
          <w:fldChar w:fldCharType="separate"/>
        </w:r>
        <w:r w:rsidR="00747046">
          <w:rPr>
            <w:noProof/>
            <w:webHidden/>
          </w:rPr>
          <w:t>57</w:t>
        </w:r>
        <w:r w:rsidR="00747046">
          <w:rPr>
            <w:noProof/>
            <w:webHidden/>
          </w:rPr>
          <w:fldChar w:fldCharType="end"/>
        </w:r>
      </w:hyperlink>
    </w:p>
    <w:p w14:paraId="4DF45CA8" w14:textId="77777777" w:rsidR="00747046" w:rsidRDefault="00FD69AA">
      <w:pPr>
        <w:pStyle w:val="Verzeichnis4"/>
        <w:rPr>
          <w:rFonts w:asciiTheme="minorHAnsi" w:eastAsiaTheme="minorEastAsia" w:hAnsiTheme="minorHAnsi" w:cstheme="minorBidi"/>
          <w:noProof/>
          <w:sz w:val="22"/>
          <w:lang w:eastAsia="zh-TW"/>
        </w:rPr>
      </w:pPr>
      <w:hyperlink w:anchor="_Toc347482233" w:history="1">
        <w:r w:rsidR="00747046" w:rsidRPr="003A262F">
          <w:rPr>
            <w:rStyle w:val="Hyperlink"/>
            <w:noProof/>
          </w:rPr>
          <w:t>4.4.1.2</w:t>
        </w:r>
        <w:r w:rsidR="00747046">
          <w:rPr>
            <w:rFonts w:asciiTheme="minorHAnsi" w:eastAsiaTheme="minorEastAsia" w:hAnsiTheme="minorHAnsi" w:cstheme="minorBidi"/>
            <w:noProof/>
            <w:sz w:val="22"/>
            <w:lang w:eastAsia="zh-TW"/>
          </w:rPr>
          <w:tab/>
        </w:r>
        <w:r w:rsidR="00747046" w:rsidRPr="003A262F">
          <w:rPr>
            <w:rStyle w:val="Hyperlink"/>
            <w:noProof/>
          </w:rPr>
          <w:t>asram:PostalCITradeAddress</w:t>
        </w:r>
        <w:r w:rsidR="00747046">
          <w:rPr>
            <w:noProof/>
            <w:webHidden/>
          </w:rPr>
          <w:tab/>
        </w:r>
        <w:r w:rsidR="00747046">
          <w:rPr>
            <w:noProof/>
            <w:webHidden/>
          </w:rPr>
          <w:fldChar w:fldCharType="begin"/>
        </w:r>
        <w:r w:rsidR="00747046">
          <w:rPr>
            <w:noProof/>
            <w:webHidden/>
          </w:rPr>
          <w:instrText xml:space="preserve"> PAGEREF _Toc347482233 \h </w:instrText>
        </w:r>
        <w:r w:rsidR="00747046">
          <w:rPr>
            <w:noProof/>
            <w:webHidden/>
          </w:rPr>
        </w:r>
        <w:r w:rsidR="00747046">
          <w:rPr>
            <w:noProof/>
            <w:webHidden/>
          </w:rPr>
          <w:fldChar w:fldCharType="separate"/>
        </w:r>
        <w:r w:rsidR="00747046">
          <w:rPr>
            <w:noProof/>
            <w:webHidden/>
          </w:rPr>
          <w:t>58</w:t>
        </w:r>
        <w:r w:rsidR="00747046">
          <w:rPr>
            <w:noProof/>
            <w:webHidden/>
          </w:rPr>
          <w:fldChar w:fldCharType="end"/>
        </w:r>
      </w:hyperlink>
    </w:p>
    <w:p w14:paraId="329384A1"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34" w:history="1">
        <w:r w:rsidR="00747046" w:rsidRPr="003A262F">
          <w:rPr>
            <w:rStyle w:val="Hyperlink"/>
            <w:noProof/>
          </w:rPr>
          <w:t>4.4.1.2.1</w:t>
        </w:r>
        <w:r w:rsidR="00747046">
          <w:rPr>
            <w:rFonts w:asciiTheme="minorHAnsi" w:eastAsiaTheme="minorEastAsia" w:hAnsiTheme="minorHAnsi" w:cstheme="minorBidi"/>
            <w:noProof/>
            <w:sz w:val="22"/>
            <w:lang w:eastAsia="zh-TW"/>
          </w:rPr>
          <w:tab/>
        </w:r>
        <w:r w:rsidR="00747046" w:rsidRPr="003A262F">
          <w:rPr>
            <w:rStyle w:val="Hyperlink"/>
            <w:noProof/>
          </w:rPr>
          <w:t>asram:Geo-CoordinateIdentificationCIGeographicalCoordinate</w:t>
        </w:r>
        <w:r w:rsidR="00747046">
          <w:rPr>
            <w:noProof/>
            <w:webHidden/>
          </w:rPr>
          <w:tab/>
        </w:r>
        <w:r w:rsidR="00747046">
          <w:rPr>
            <w:noProof/>
            <w:webHidden/>
          </w:rPr>
          <w:fldChar w:fldCharType="begin"/>
        </w:r>
        <w:r w:rsidR="00747046">
          <w:rPr>
            <w:noProof/>
            <w:webHidden/>
          </w:rPr>
          <w:instrText xml:space="preserve"> PAGEREF _Toc347482234 \h </w:instrText>
        </w:r>
        <w:r w:rsidR="00747046">
          <w:rPr>
            <w:noProof/>
            <w:webHidden/>
          </w:rPr>
        </w:r>
        <w:r w:rsidR="00747046">
          <w:rPr>
            <w:noProof/>
            <w:webHidden/>
          </w:rPr>
          <w:fldChar w:fldCharType="separate"/>
        </w:r>
        <w:r w:rsidR="00747046">
          <w:rPr>
            <w:noProof/>
            <w:webHidden/>
          </w:rPr>
          <w:t>59</w:t>
        </w:r>
        <w:r w:rsidR="00747046">
          <w:rPr>
            <w:noProof/>
            <w:webHidden/>
          </w:rPr>
          <w:fldChar w:fldCharType="end"/>
        </w:r>
      </w:hyperlink>
    </w:p>
    <w:p w14:paraId="6053E808" w14:textId="77777777" w:rsidR="00747046" w:rsidRDefault="00FD69AA">
      <w:pPr>
        <w:pStyle w:val="Verzeichnis4"/>
        <w:rPr>
          <w:rFonts w:asciiTheme="minorHAnsi" w:eastAsiaTheme="minorEastAsia" w:hAnsiTheme="minorHAnsi" w:cstheme="minorBidi"/>
          <w:noProof/>
          <w:sz w:val="22"/>
          <w:lang w:eastAsia="zh-TW"/>
        </w:rPr>
      </w:pPr>
      <w:hyperlink w:anchor="_Toc347482235" w:history="1">
        <w:r w:rsidR="00747046" w:rsidRPr="003A262F">
          <w:rPr>
            <w:rStyle w:val="Hyperlink"/>
            <w:noProof/>
          </w:rPr>
          <w:t>4.4.1.3</w:t>
        </w:r>
        <w:r w:rsidR="00747046">
          <w:rPr>
            <w:rFonts w:asciiTheme="minorHAnsi" w:eastAsiaTheme="minorEastAsia" w:hAnsiTheme="minorHAnsi" w:cstheme="minorBidi"/>
            <w:noProof/>
            <w:sz w:val="22"/>
            <w:lang w:eastAsia="zh-TW"/>
          </w:rPr>
          <w:tab/>
        </w:r>
        <w:r w:rsidR="00747046" w:rsidRPr="003A262F">
          <w:rPr>
            <w:rStyle w:val="Hyperlink"/>
            <w:noProof/>
          </w:rPr>
          <w:t>asram:DefinedCITradeContact</w:t>
        </w:r>
        <w:r w:rsidR="00747046">
          <w:rPr>
            <w:noProof/>
            <w:webHidden/>
          </w:rPr>
          <w:tab/>
        </w:r>
        <w:r w:rsidR="00747046">
          <w:rPr>
            <w:noProof/>
            <w:webHidden/>
          </w:rPr>
          <w:fldChar w:fldCharType="begin"/>
        </w:r>
        <w:r w:rsidR="00747046">
          <w:rPr>
            <w:noProof/>
            <w:webHidden/>
          </w:rPr>
          <w:instrText xml:space="preserve"> PAGEREF _Toc347482235 \h </w:instrText>
        </w:r>
        <w:r w:rsidR="00747046">
          <w:rPr>
            <w:noProof/>
            <w:webHidden/>
          </w:rPr>
        </w:r>
        <w:r w:rsidR="00747046">
          <w:rPr>
            <w:noProof/>
            <w:webHidden/>
          </w:rPr>
          <w:fldChar w:fldCharType="separate"/>
        </w:r>
        <w:r w:rsidR="00747046">
          <w:rPr>
            <w:noProof/>
            <w:webHidden/>
          </w:rPr>
          <w:t>60</w:t>
        </w:r>
        <w:r w:rsidR="00747046">
          <w:rPr>
            <w:noProof/>
            <w:webHidden/>
          </w:rPr>
          <w:fldChar w:fldCharType="end"/>
        </w:r>
      </w:hyperlink>
    </w:p>
    <w:p w14:paraId="0DF9690E"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36" w:history="1">
        <w:r w:rsidR="00747046" w:rsidRPr="003A262F">
          <w:rPr>
            <w:rStyle w:val="Hyperlink"/>
            <w:noProof/>
          </w:rPr>
          <w:t>4.4.1.3.1</w:t>
        </w:r>
        <w:r w:rsidR="00747046">
          <w:rPr>
            <w:rFonts w:asciiTheme="minorHAnsi" w:eastAsiaTheme="minorEastAsia" w:hAnsiTheme="minorHAnsi" w:cstheme="minorBidi"/>
            <w:noProof/>
            <w:sz w:val="22"/>
            <w:lang w:eastAsia="zh-TW"/>
          </w:rPr>
          <w:tab/>
        </w:r>
        <w:r w:rsidR="00747046" w:rsidRPr="003A262F">
          <w:rPr>
            <w:rStyle w:val="Hyperlink"/>
            <w:noProof/>
          </w:rPr>
          <w:t>asram:</w:t>
        </w:r>
        <w:r w:rsidR="00747046" w:rsidRPr="003A262F">
          <w:rPr>
            <w:rStyle w:val="Hyperlink"/>
            <w:rFonts w:cs="Arial"/>
            <w:bCs/>
            <w:noProof/>
          </w:rPr>
          <w:t xml:space="preserve"> EmailURICIUniversalCommunication</w:t>
        </w:r>
        <w:r w:rsidR="00747046">
          <w:rPr>
            <w:noProof/>
            <w:webHidden/>
          </w:rPr>
          <w:tab/>
        </w:r>
        <w:r w:rsidR="00747046">
          <w:rPr>
            <w:noProof/>
            <w:webHidden/>
          </w:rPr>
          <w:fldChar w:fldCharType="begin"/>
        </w:r>
        <w:r w:rsidR="00747046">
          <w:rPr>
            <w:noProof/>
            <w:webHidden/>
          </w:rPr>
          <w:instrText xml:space="preserve"> PAGEREF _Toc347482236 \h </w:instrText>
        </w:r>
        <w:r w:rsidR="00747046">
          <w:rPr>
            <w:noProof/>
            <w:webHidden/>
          </w:rPr>
        </w:r>
        <w:r w:rsidR="00747046">
          <w:rPr>
            <w:noProof/>
            <w:webHidden/>
          </w:rPr>
          <w:fldChar w:fldCharType="separate"/>
        </w:r>
        <w:r w:rsidR="00747046">
          <w:rPr>
            <w:noProof/>
            <w:webHidden/>
          </w:rPr>
          <w:t>61</w:t>
        </w:r>
        <w:r w:rsidR="00747046">
          <w:rPr>
            <w:noProof/>
            <w:webHidden/>
          </w:rPr>
          <w:fldChar w:fldCharType="end"/>
        </w:r>
      </w:hyperlink>
    </w:p>
    <w:p w14:paraId="343FF203"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37" w:history="1">
        <w:r w:rsidR="00747046" w:rsidRPr="003A262F">
          <w:rPr>
            <w:rStyle w:val="Hyperlink"/>
            <w:noProof/>
          </w:rPr>
          <w:t>4.4.1.3.2</w:t>
        </w:r>
        <w:r w:rsidR="00747046">
          <w:rPr>
            <w:rFonts w:asciiTheme="minorHAnsi" w:eastAsiaTheme="minorEastAsia" w:hAnsiTheme="minorHAnsi" w:cstheme="minorBidi"/>
            <w:noProof/>
            <w:sz w:val="22"/>
            <w:lang w:eastAsia="zh-TW"/>
          </w:rPr>
          <w:tab/>
        </w:r>
        <w:r w:rsidR="00747046" w:rsidRPr="003A262F">
          <w:rPr>
            <w:rStyle w:val="Hyperlink"/>
            <w:noProof/>
          </w:rPr>
          <w:t>asram:FaxCIUniversalCommunication</w:t>
        </w:r>
        <w:r w:rsidR="00747046">
          <w:rPr>
            <w:noProof/>
            <w:webHidden/>
          </w:rPr>
          <w:tab/>
        </w:r>
        <w:r w:rsidR="00747046">
          <w:rPr>
            <w:noProof/>
            <w:webHidden/>
          </w:rPr>
          <w:fldChar w:fldCharType="begin"/>
        </w:r>
        <w:r w:rsidR="00747046">
          <w:rPr>
            <w:noProof/>
            <w:webHidden/>
          </w:rPr>
          <w:instrText xml:space="preserve"> PAGEREF _Toc347482237 \h </w:instrText>
        </w:r>
        <w:r w:rsidR="00747046">
          <w:rPr>
            <w:noProof/>
            <w:webHidden/>
          </w:rPr>
        </w:r>
        <w:r w:rsidR="00747046">
          <w:rPr>
            <w:noProof/>
            <w:webHidden/>
          </w:rPr>
          <w:fldChar w:fldCharType="separate"/>
        </w:r>
        <w:r w:rsidR="00747046">
          <w:rPr>
            <w:noProof/>
            <w:webHidden/>
          </w:rPr>
          <w:t>61</w:t>
        </w:r>
        <w:r w:rsidR="00747046">
          <w:rPr>
            <w:noProof/>
            <w:webHidden/>
          </w:rPr>
          <w:fldChar w:fldCharType="end"/>
        </w:r>
      </w:hyperlink>
    </w:p>
    <w:p w14:paraId="14343236" w14:textId="77777777" w:rsidR="00747046" w:rsidRDefault="00FD69AA">
      <w:pPr>
        <w:pStyle w:val="Verzeichnis5"/>
        <w:tabs>
          <w:tab w:val="left" w:pos="1798"/>
          <w:tab w:val="right" w:leader="dot" w:pos="9344"/>
        </w:tabs>
        <w:rPr>
          <w:rFonts w:asciiTheme="minorHAnsi" w:eastAsiaTheme="minorEastAsia" w:hAnsiTheme="minorHAnsi" w:cstheme="minorBidi"/>
          <w:noProof/>
          <w:sz w:val="22"/>
          <w:lang w:eastAsia="zh-TW"/>
        </w:rPr>
      </w:pPr>
      <w:hyperlink w:anchor="_Toc347482238" w:history="1">
        <w:r w:rsidR="00747046" w:rsidRPr="003A262F">
          <w:rPr>
            <w:rStyle w:val="Hyperlink"/>
            <w:noProof/>
          </w:rPr>
          <w:t>4.4.1.3.3</w:t>
        </w:r>
        <w:r w:rsidR="00747046">
          <w:rPr>
            <w:rFonts w:asciiTheme="minorHAnsi" w:eastAsiaTheme="minorEastAsia" w:hAnsiTheme="minorHAnsi" w:cstheme="minorBidi"/>
            <w:noProof/>
            <w:sz w:val="22"/>
            <w:lang w:eastAsia="zh-TW"/>
          </w:rPr>
          <w:tab/>
        </w:r>
        <w:r w:rsidR="00747046" w:rsidRPr="003A262F">
          <w:rPr>
            <w:rStyle w:val="Hyperlink"/>
            <w:noProof/>
          </w:rPr>
          <w:t>asram:TelephoneCIUniversalCommunication</w:t>
        </w:r>
        <w:r w:rsidR="00747046">
          <w:rPr>
            <w:noProof/>
            <w:webHidden/>
          </w:rPr>
          <w:tab/>
        </w:r>
        <w:r w:rsidR="00747046">
          <w:rPr>
            <w:noProof/>
            <w:webHidden/>
          </w:rPr>
          <w:fldChar w:fldCharType="begin"/>
        </w:r>
        <w:r w:rsidR="00747046">
          <w:rPr>
            <w:noProof/>
            <w:webHidden/>
          </w:rPr>
          <w:instrText xml:space="preserve"> PAGEREF _Toc347482238 \h </w:instrText>
        </w:r>
        <w:r w:rsidR="00747046">
          <w:rPr>
            <w:noProof/>
            <w:webHidden/>
          </w:rPr>
        </w:r>
        <w:r w:rsidR="00747046">
          <w:rPr>
            <w:noProof/>
            <w:webHidden/>
          </w:rPr>
          <w:fldChar w:fldCharType="separate"/>
        </w:r>
        <w:r w:rsidR="00747046">
          <w:rPr>
            <w:noProof/>
            <w:webHidden/>
          </w:rPr>
          <w:t>61</w:t>
        </w:r>
        <w:r w:rsidR="00747046">
          <w:rPr>
            <w:noProof/>
            <w:webHidden/>
          </w:rPr>
          <w:fldChar w:fldCharType="end"/>
        </w:r>
      </w:hyperlink>
    </w:p>
    <w:p w14:paraId="31770248" w14:textId="77777777" w:rsidR="00747046" w:rsidRDefault="00FD69AA">
      <w:pPr>
        <w:pStyle w:val="Verzeichnis3"/>
        <w:rPr>
          <w:rFonts w:asciiTheme="minorHAnsi" w:eastAsiaTheme="minorEastAsia" w:hAnsiTheme="minorHAnsi" w:cstheme="minorBidi"/>
          <w:noProof/>
          <w:sz w:val="22"/>
          <w:lang w:eastAsia="zh-TW"/>
        </w:rPr>
      </w:pPr>
      <w:hyperlink w:anchor="_Toc347482239" w:history="1">
        <w:r w:rsidR="00747046" w:rsidRPr="003A262F">
          <w:rPr>
            <w:rStyle w:val="Hyperlink"/>
            <w:noProof/>
          </w:rPr>
          <w:t>4.4.2</w:t>
        </w:r>
        <w:r w:rsidR="00747046">
          <w:rPr>
            <w:rFonts w:asciiTheme="minorHAnsi" w:eastAsiaTheme="minorEastAsia" w:hAnsiTheme="minorHAnsi" w:cstheme="minorBidi"/>
            <w:noProof/>
            <w:sz w:val="22"/>
            <w:lang w:eastAsia="zh-TW"/>
          </w:rPr>
          <w:tab/>
        </w:r>
        <w:r w:rsidR="00747046" w:rsidRPr="003A262F">
          <w:rPr>
            <w:rStyle w:val="Hyperlink"/>
            <w:noProof/>
          </w:rPr>
          <w:t>asram:SpecifiedCITradePaymentTerms</w:t>
        </w:r>
        <w:r w:rsidR="00747046">
          <w:rPr>
            <w:noProof/>
            <w:webHidden/>
          </w:rPr>
          <w:tab/>
        </w:r>
        <w:r w:rsidR="00747046">
          <w:rPr>
            <w:noProof/>
            <w:webHidden/>
          </w:rPr>
          <w:fldChar w:fldCharType="begin"/>
        </w:r>
        <w:r w:rsidR="00747046">
          <w:rPr>
            <w:noProof/>
            <w:webHidden/>
          </w:rPr>
          <w:instrText xml:space="preserve"> PAGEREF _Toc347482239 \h </w:instrText>
        </w:r>
        <w:r w:rsidR="00747046">
          <w:rPr>
            <w:noProof/>
            <w:webHidden/>
          </w:rPr>
        </w:r>
        <w:r w:rsidR="00747046">
          <w:rPr>
            <w:noProof/>
            <w:webHidden/>
          </w:rPr>
          <w:fldChar w:fldCharType="separate"/>
        </w:r>
        <w:r w:rsidR="00747046">
          <w:rPr>
            <w:noProof/>
            <w:webHidden/>
          </w:rPr>
          <w:t>62</w:t>
        </w:r>
        <w:r w:rsidR="00747046">
          <w:rPr>
            <w:noProof/>
            <w:webHidden/>
          </w:rPr>
          <w:fldChar w:fldCharType="end"/>
        </w:r>
      </w:hyperlink>
    </w:p>
    <w:p w14:paraId="16F98778" w14:textId="77777777" w:rsidR="00C66221" w:rsidRDefault="009C030B" w:rsidP="00C66221">
      <w:r>
        <w:fldChar w:fldCharType="end"/>
      </w:r>
    </w:p>
    <w:p w14:paraId="16F98779" w14:textId="77777777" w:rsidR="00C66221" w:rsidRDefault="00C66221" w:rsidP="00C66221"/>
    <w:p w14:paraId="16F9877A" w14:textId="77777777" w:rsidR="00C66221" w:rsidRDefault="00C66221" w:rsidP="00C66221"/>
    <w:p w14:paraId="16F9877B" w14:textId="77777777" w:rsidR="00633873" w:rsidRDefault="00633873" w:rsidP="00AD5F3C">
      <w:pPr>
        <w:pStyle w:val="Kapitelberschrift"/>
        <w:outlineLvl w:val="0"/>
        <w:rPr>
          <w:lang w:val="de-DE"/>
        </w:rPr>
      </w:pPr>
      <w:bookmarkStart w:id="1" w:name="_Toc347482160"/>
      <w:proofErr w:type="spellStart"/>
      <w:r>
        <w:rPr>
          <w:lang w:val="de-DE"/>
        </w:rPr>
        <w:t>Introduction</w:t>
      </w:r>
      <w:bookmarkEnd w:id="1"/>
      <w:proofErr w:type="spellEnd"/>
    </w:p>
    <w:p w14:paraId="549E62E6" w14:textId="00F5919D" w:rsidR="00747046" w:rsidRDefault="00747046" w:rsidP="008428C4">
      <w:pPr>
        <w:pStyle w:val="berschrift1"/>
        <w:rPr>
          <w:lang w:val="de-DE"/>
        </w:rPr>
      </w:pPr>
      <w:bookmarkStart w:id="2" w:name="_Toc347482161"/>
      <w:proofErr w:type="spellStart"/>
      <w:r>
        <w:rPr>
          <w:lang w:val="de-DE"/>
        </w:rPr>
        <w:t>Preface</w:t>
      </w:r>
      <w:bookmarkEnd w:id="2"/>
      <w:proofErr w:type="spellEnd"/>
    </w:p>
    <w:p w14:paraId="5B44FEF3" w14:textId="0469204B" w:rsidR="00747046" w:rsidRPr="00747046" w:rsidRDefault="00747046" w:rsidP="00747046">
      <w:pPr>
        <w:rPr>
          <w:lang w:val="de-DE"/>
        </w:rPr>
      </w:pPr>
      <w:proofErr w:type="spellStart"/>
      <w:r w:rsidRPr="00747046">
        <w:rPr>
          <w:lang w:val="de-DE"/>
        </w:rPr>
        <w:t>It</w:t>
      </w:r>
      <w:proofErr w:type="spellEnd"/>
      <w:r w:rsidRPr="00747046">
        <w:rPr>
          <w:lang w:val="de-DE"/>
        </w:rPr>
        <w:t xml:space="preserve"> </w:t>
      </w:r>
      <w:proofErr w:type="spellStart"/>
      <w:r w:rsidRPr="00747046">
        <w:rPr>
          <w:lang w:val="de-DE"/>
        </w:rPr>
        <w:t>is</w:t>
      </w:r>
      <w:proofErr w:type="spellEnd"/>
      <w:r w:rsidRPr="00747046">
        <w:rPr>
          <w:lang w:val="de-DE"/>
        </w:rPr>
        <w:t xml:space="preserve"> </w:t>
      </w:r>
      <w:proofErr w:type="spellStart"/>
      <w:r w:rsidRPr="00747046">
        <w:rPr>
          <w:lang w:val="de-DE"/>
        </w:rPr>
        <w:t>strongly</w:t>
      </w:r>
      <w:proofErr w:type="spellEnd"/>
      <w:r w:rsidRPr="00747046">
        <w:rPr>
          <w:lang w:val="de-DE"/>
        </w:rPr>
        <w:t xml:space="preserve"> </w:t>
      </w:r>
      <w:proofErr w:type="spellStart"/>
      <w:r w:rsidRPr="00747046">
        <w:rPr>
          <w:lang w:val="de-DE"/>
        </w:rPr>
        <w:t>recommended</w:t>
      </w:r>
      <w:proofErr w:type="spellEnd"/>
      <w:r w:rsidRPr="00747046">
        <w:rPr>
          <w:lang w:val="de-DE"/>
        </w:rPr>
        <w:t xml:space="preserve"> </w:t>
      </w:r>
      <w:proofErr w:type="spellStart"/>
      <w:r w:rsidRPr="00747046">
        <w:rPr>
          <w:lang w:val="de-DE"/>
        </w:rPr>
        <w:t>to</w:t>
      </w:r>
      <w:proofErr w:type="spellEnd"/>
      <w:r w:rsidRPr="00747046">
        <w:rPr>
          <w:lang w:val="de-DE"/>
        </w:rPr>
        <w:t xml:space="preserve"> </w:t>
      </w:r>
      <w:proofErr w:type="spellStart"/>
      <w:r w:rsidRPr="00747046">
        <w:rPr>
          <w:lang w:val="de-DE"/>
        </w:rPr>
        <w:t>read</w:t>
      </w:r>
      <w:proofErr w:type="spellEnd"/>
      <w:r w:rsidRPr="00747046">
        <w:rPr>
          <w:lang w:val="de-DE"/>
        </w:rPr>
        <w:t xml:space="preserve"> </w:t>
      </w:r>
      <w:proofErr w:type="spellStart"/>
      <w:r w:rsidRPr="00747046">
        <w:rPr>
          <w:lang w:val="de-DE"/>
        </w:rPr>
        <w:t>the</w:t>
      </w:r>
      <w:proofErr w:type="spellEnd"/>
      <w:r w:rsidRPr="00747046">
        <w:rPr>
          <w:lang w:val="de-DE"/>
        </w:rPr>
        <w:t xml:space="preserve"> </w:t>
      </w:r>
      <w:proofErr w:type="spellStart"/>
      <w:r w:rsidRPr="00747046">
        <w:rPr>
          <w:lang w:val="de-DE"/>
        </w:rPr>
        <w:t>document</w:t>
      </w:r>
      <w:proofErr w:type="spellEnd"/>
      <w:r w:rsidRPr="00747046">
        <w:rPr>
          <w:lang w:val="de-DE"/>
        </w:rPr>
        <w:t xml:space="preserve"> “Read </w:t>
      </w:r>
      <w:proofErr w:type="spellStart"/>
      <w:r w:rsidRPr="00747046">
        <w:rPr>
          <w:lang w:val="de-DE"/>
        </w:rPr>
        <w:t>Me</w:t>
      </w:r>
      <w:proofErr w:type="spellEnd"/>
      <w:r w:rsidRPr="00747046">
        <w:rPr>
          <w:lang w:val="de-DE"/>
        </w:rPr>
        <w:t xml:space="preserve"> </w:t>
      </w:r>
      <w:proofErr w:type="spellStart"/>
      <w:r w:rsidRPr="00747046">
        <w:rPr>
          <w:lang w:val="de-DE"/>
        </w:rPr>
        <w:t>first</w:t>
      </w:r>
      <w:proofErr w:type="spellEnd"/>
      <w:r w:rsidRPr="00747046">
        <w:rPr>
          <w:lang w:val="de-DE"/>
        </w:rPr>
        <w:t xml:space="preserve"> – BoostAero General </w:t>
      </w:r>
      <w:proofErr w:type="spellStart"/>
      <w:r w:rsidRPr="00747046">
        <w:rPr>
          <w:lang w:val="de-DE"/>
        </w:rPr>
        <w:t>information</w:t>
      </w:r>
      <w:proofErr w:type="spellEnd"/>
      <w:r w:rsidRPr="00747046">
        <w:rPr>
          <w:lang w:val="de-DE"/>
        </w:rPr>
        <w:t xml:space="preserve">” </w:t>
      </w:r>
      <w:proofErr w:type="spellStart"/>
      <w:r w:rsidRPr="00747046">
        <w:rPr>
          <w:lang w:val="de-DE"/>
        </w:rPr>
        <w:t>first</w:t>
      </w:r>
      <w:proofErr w:type="spellEnd"/>
      <w:r w:rsidRPr="00747046">
        <w:rPr>
          <w:lang w:val="de-DE"/>
        </w:rPr>
        <w:t xml:space="preserve">, </w:t>
      </w:r>
      <w:proofErr w:type="spellStart"/>
      <w:r w:rsidRPr="00747046">
        <w:rPr>
          <w:lang w:val="de-DE"/>
        </w:rPr>
        <w:t>especially</w:t>
      </w:r>
      <w:proofErr w:type="spellEnd"/>
      <w:r w:rsidRPr="00747046">
        <w:rPr>
          <w:lang w:val="de-DE"/>
        </w:rPr>
        <w:t xml:space="preserve"> </w:t>
      </w:r>
      <w:proofErr w:type="spellStart"/>
      <w:r w:rsidRPr="00747046">
        <w:rPr>
          <w:lang w:val="de-DE"/>
        </w:rPr>
        <w:t>if</w:t>
      </w:r>
      <w:proofErr w:type="spellEnd"/>
      <w:r w:rsidRPr="00747046">
        <w:rPr>
          <w:lang w:val="de-DE"/>
        </w:rPr>
        <w:t xml:space="preserve"> </w:t>
      </w:r>
      <w:proofErr w:type="spellStart"/>
      <w:r w:rsidRPr="00747046">
        <w:rPr>
          <w:lang w:val="de-DE"/>
        </w:rPr>
        <w:t>you</w:t>
      </w:r>
      <w:proofErr w:type="spellEnd"/>
      <w:r w:rsidRPr="00747046">
        <w:rPr>
          <w:lang w:val="de-DE"/>
        </w:rPr>
        <w:t xml:space="preserve"> </w:t>
      </w:r>
      <w:proofErr w:type="spellStart"/>
      <w:r w:rsidRPr="00747046">
        <w:rPr>
          <w:lang w:val="de-DE"/>
        </w:rPr>
        <w:t>are</w:t>
      </w:r>
      <w:proofErr w:type="spellEnd"/>
      <w:r w:rsidRPr="00747046">
        <w:rPr>
          <w:lang w:val="de-DE"/>
        </w:rPr>
        <w:t xml:space="preserve"> a BoostAero XML </w:t>
      </w:r>
      <w:proofErr w:type="spellStart"/>
      <w:r w:rsidRPr="00747046">
        <w:rPr>
          <w:lang w:val="de-DE"/>
        </w:rPr>
        <w:t>beginner</w:t>
      </w:r>
      <w:proofErr w:type="spellEnd"/>
      <w:r w:rsidRPr="00747046">
        <w:rPr>
          <w:lang w:val="de-DE"/>
        </w:rPr>
        <w:t xml:space="preserve">. The </w:t>
      </w:r>
      <w:proofErr w:type="spellStart"/>
      <w:r w:rsidRPr="00747046">
        <w:rPr>
          <w:lang w:val="de-DE"/>
        </w:rPr>
        <w:t>document</w:t>
      </w:r>
      <w:proofErr w:type="spellEnd"/>
      <w:r w:rsidRPr="00747046">
        <w:rPr>
          <w:lang w:val="de-DE"/>
        </w:rPr>
        <w:t xml:space="preserve"> </w:t>
      </w:r>
      <w:proofErr w:type="spellStart"/>
      <w:r w:rsidRPr="00747046">
        <w:rPr>
          <w:lang w:val="de-DE"/>
        </w:rPr>
        <w:t>is</w:t>
      </w:r>
      <w:proofErr w:type="spellEnd"/>
      <w:r w:rsidRPr="00747046">
        <w:rPr>
          <w:lang w:val="de-DE"/>
        </w:rPr>
        <w:t xml:space="preserve"> </w:t>
      </w:r>
      <w:proofErr w:type="spellStart"/>
      <w:r w:rsidRPr="00747046">
        <w:rPr>
          <w:lang w:val="de-DE"/>
        </w:rPr>
        <w:t>available</w:t>
      </w:r>
      <w:proofErr w:type="spellEnd"/>
      <w:r w:rsidRPr="00747046">
        <w:rPr>
          <w:lang w:val="de-DE"/>
        </w:rPr>
        <w:t xml:space="preserve"> </w:t>
      </w:r>
      <w:proofErr w:type="spellStart"/>
      <w:r w:rsidRPr="00747046">
        <w:rPr>
          <w:lang w:val="de-DE"/>
        </w:rPr>
        <w:t>for</w:t>
      </w:r>
      <w:proofErr w:type="spellEnd"/>
      <w:r w:rsidRPr="00747046">
        <w:rPr>
          <w:lang w:val="de-DE"/>
        </w:rPr>
        <w:t xml:space="preserve"> </w:t>
      </w:r>
      <w:proofErr w:type="spellStart"/>
      <w:r w:rsidRPr="00747046">
        <w:rPr>
          <w:lang w:val="de-DE"/>
        </w:rPr>
        <w:t>download</w:t>
      </w:r>
      <w:proofErr w:type="spellEnd"/>
      <w:r w:rsidRPr="00747046">
        <w:rPr>
          <w:lang w:val="de-DE"/>
        </w:rPr>
        <w:t xml:space="preserve"> on </w:t>
      </w:r>
      <w:proofErr w:type="spellStart"/>
      <w:r w:rsidRPr="00747046">
        <w:rPr>
          <w:lang w:val="de-DE"/>
        </w:rPr>
        <w:t>the</w:t>
      </w:r>
      <w:proofErr w:type="spellEnd"/>
      <w:r w:rsidRPr="00747046">
        <w:rPr>
          <w:lang w:val="de-DE"/>
        </w:rPr>
        <w:t xml:space="preserve"> SupplyOn AirSupply M2M Guidelines Download Area (</w:t>
      </w:r>
      <w:hyperlink r:id="rId14" w:history="1">
        <w:r w:rsidR="00B34E9A" w:rsidRPr="0038436C">
          <w:rPr>
            <w:rStyle w:val="Hyperlink"/>
            <w:lang w:val="de-DE"/>
          </w:rPr>
          <w:t>http://www.supplyon.com/supplyon_download_area_m2m_guidelines.html</w:t>
        </w:r>
      </w:hyperlink>
      <w:r w:rsidR="00B34E9A">
        <w:rPr>
          <w:lang w:val="de-DE"/>
        </w:rPr>
        <w:t>)</w:t>
      </w:r>
      <w:r w:rsidRPr="00747046">
        <w:rPr>
          <w:lang w:val="de-DE"/>
        </w:rPr>
        <w:t>.</w:t>
      </w:r>
    </w:p>
    <w:p w14:paraId="16F9877C" w14:textId="77777777" w:rsidR="00C15798" w:rsidRDefault="005F43B2" w:rsidP="008428C4">
      <w:pPr>
        <w:pStyle w:val="berschrift1"/>
        <w:rPr>
          <w:lang w:val="de-DE"/>
        </w:rPr>
      </w:pPr>
      <w:bookmarkStart w:id="3" w:name="_Toc347482162"/>
      <w:r>
        <w:t xml:space="preserve">Purpose of the </w:t>
      </w:r>
      <w:r w:rsidRPr="00AD5F3C">
        <w:t>document</w:t>
      </w:r>
      <w:bookmarkEnd w:id="3"/>
    </w:p>
    <w:p w14:paraId="16F9877D" w14:textId="77777777" w:rsidR="00666BD1" w:rsidRPr="00C87929" w:rsidRDefault="00666BD1" w:rsidP="008428C4">
      <w:pPr>
        <w:rPr>
          <w:szCs w:val="20"/>
        </w:rPr>
      </w:pPr>
      <w:r w:rsidRPr="00C87929">
        <w:rPr>
          <w:szCs w:val="20"/>
        </w:rPr>
        <w:t>This document is a technical guide for suppliers to connect to the new shared European Aerospace Supply Chain Management Platform via a machine-to-machine connection. The technical guide includes the XML structure definition for high level (business) context in order to provide suppliers with all necessary information. M2M/EDI with the SCM Platform means EDI between suppliers and the SCM application. There is no direct EDI connection or direct message flow between a supplier and its customer bypassing the SCM application. Supplier integration of SupplyOn AirSupply data is possible via two message formats: CSV and BoostAero XML V2.10. In this document the usage of the BoostAero XML format is described. In addition to this technical guide you can download the XSD (XML Schema Definition) for this message type from the SupplyOn M2M website.</w:t>
      </w:r>
    </w:p>
    <w:p w14:paraId="16F9877E" w14:textId="77777777" w:rsidR="000B1CCF" w:rsidRPr="003D06CA" w:rsidRDefault="00B65C21" w:rsidP="00AD5F3C">
      <w:pPr>
        <w:pStyle w:val="berschrift1"/>
        <w:rPr>
          <w:lang w:val="de-DE"/>
        </w:rPr>
      </w:pPr>
      <w:bookmarkStart w:id="4" w:name="_Toc347482163"/>
      <w:r>
        <w:t xml:space="preserve">Demand </w:t>
      </w:r>
      <w:r w:rsidRPr="00633873">
        <w:t>Forecast</w:t>
      </w:r>
      <w:r w:rsidR="00C14688">
        <w:t xml:space="preserve"> </w:t>
      </w:r>
      <w:r w:rsidR="000B1CCF">
        <w:t>Definition</w:t>
      </w:r>
      <w:bookmarkEnd w:id="4"/>
    </w:p>
    <w:p w14:paraId="16F9877F" w14:textId="77777777" w:rsidR="000B1CCF" w:rsidRPr="00C87929" w:rsidRDefault="00B65C21" w:rsidP="00C15798">
      <w:pPr>
        <w:spacing w:after="200"/>
        <w:rPr>
          <w:szCs w:val="20"/>
        </w:rPr>
      </w:pPr>
      <w:r w:rsidRPr="00C87929">
        <w:rPr>
          <w:szCs w:val="20"/>
        </w:rPr>
        <w:t xml:space="preserve">A </w:t>
      </w:r>
      <w:r w:rsidR="00FC0A99" w:rsidRPr="00C87929">
        <w:rPr>
          <w:szCs w:val="20"/>
        </w:rPr>
        <w:t xml:space="preserve">VMI </w:t>
      </w:r>
      <w:r w:rsidRPr="00C87929">
        <w:rPr>
          <w:szCs w:val="20"/>
        </w:rPr>
        <w:t xml:space="preserve">demand forecast </w:t>
      </w:r>
      <w:r w:rsidR="00B02EE7" w:rsidRPr="00C87929">
        <w:rPr>
          <w:szCs w:val="20"/>
        </w:rPr>
        <w:t>message</w:t>
      </w:r>
      <w:r w:rsidRPr="00C87929">
        <w:rPr>
          <w:szCs w:val="20"/>
        </w:rPr>
        <w:t xml:space="preserve"> </w:t>
      </w:r>
      <w:r w:rsidR="00B02EE7" w:rsidRPr="00C87929">
        <w:rPr>
          <w:szCs w:val="20"/>
        </w:rPr>
        <w:t>is a commercial document issued by a customer to a supplier. The</w:t>
      </w:r>
      <w:r w:rsidR="000B499B" w:rsidRPr="00C87929">
        <w:rPr>
          <w:szCs w:val="20"/>
        </w:rPr>
        <w:t xml:space="preserve"> message contains information about the estimated future quantity demanded of a product. </w:t>
      </w:r>
    </w:p>
    <w:p w14:paraId="16F98780" w14:textId="77777777" w:rsidR="005F43B2" w:rsidRDefault="005F43B2" w:rsidP="00AD5F3C">
      <w:pPr>
        <w:pStyle w:val="berschrift1"/>
      </w:pPr>
      <w:bookmarkStart w:id="5" w:name="_Toc347482164"/>
      <w:r>
        <w:t xml:space="preserve">Preliminary </w:t>
      </w:r>
      <w:r w:rsidRPr="00584922">
        <w:t>Remarks</w:t>
      </w:r>
      <w:bookmarkEnd w:id="5"/>
    </w:p>
    <w:p w14:paraId="16F98781" w14:textId="77777777" w:rsidR="00666BD1" w:rsidRPr="00C87929" w:rsidRDefault="00666BD1" w:rsidP="00666BD1">
      <w:pPr>
        <w:rPr>
          <w:szCs w:val="20"/>
        </w:rPr>
      </w:pPr>
      <w:r w:rsidRPr="00C87929">
        <w:rPr>
          <w:szCs w:val="20"/>
        </w:rPr>
        <w:t>The following rules apply to all messages if no exception is specified within the respective field description:</w:t>
      </w:r>
    </w:p>
    <w:p w14:paraId="16F98782" w14:textId="77777777" w:rsidR="00633873" w:rsidRPr="00C87929" w:rsidRDefault="00633873" w:rsidP="00666BD1">
      <w:pPr>
        <w:rPr>
          <w:szCs w:val="20"/>
        </w:rPr>
      </w:pPr>
    </w:p>
    <w:p w14:paraId="16F98783" w14:textId="77777777" w:rsidR="00666BD1" w:rsidRPr="00C87929" w:rsidRDefault="00666BD1" w:rsidP="00666BD1">
      <w:pPr>
        <w:pStyle w:val="Listenabsatz"/>
        <w:numPr>
          <w:ilvl w:val="0"/>
          <w:numId w:val="40"/>
        </w:numPr>
        <w:rPr>
          <w:szCs w:val="20"/>
        </w:rPr>
      </w:pPr>
      <w:r w:rsidRPr="00C87929">
        <w:rPr>
          <w:szCs w:val="20"/>
        </w:rPr>
        <w:t>Negative numbers: The minus sign must be in front of the digits (e.g. -10).</w:t>
      </w:r>
    </w:p>
    <w:p w14:paraId="16F98784" w14:textId="77777777" w:rsidR="00666BD1" w:rsidRPr="00C87929" w:rsidRDefault="00666BD1" w:rsidP="00666BD1">
      <w:pPr>
        <w:pStyle w:val="Listenabsatz"/>
        <w:numPr>
          <w:ilvl w:val="0"/>
          <w:numId w:val="40"/>
        </w:numPr>
        <w:rPr>
          <w:szCs w:val="20"/>
        </w:rPr>
      </w:pPr>
      <w:r w:rsidRPr="00C87929">
        <w:rPr>
          <w:szCs w:val="20"/>
        </w:rPr>
        <w:t xml:space="preserve">Decimal numbers: </w:t>
      </w:r>
    </w:p>
    <w:p w14:paraId="16F98785" w14:textId="77777777" w:rsidR="00666BD1" w:rsidRPr="00C87929" w:rsidRDefault="00666BD1" w:rsidP="00666BD1">
      <w:pPr>
        <w:pStyle w:val="Listenabsatz"/>
        <w:numPr>
          <w:ilvl w:val="1"/>
          <w:numId w:val="40"/>
        </w:numPr>
        <w:rPr>
          <w:szCs w:val="20"/>
        </w:rPr>
      </w:pPr>
      <w:r w:rsidRPr="00C87929">
        <w:rPr>
          <w:szCs w:val="20"/>
        </w:rPr>
        <w:t>The delimiter is a dot</w:t>
      </w:r>
    </w:p>
    <w:p w14:paraId="16F98786" w14:textId="77777777" w:rsidR="00666BD1" w:rsidRPr="00C87929" w:rsidRDefault="00666BD1" w:rsidP="00666BD1">
      <w:pPr>
        <w:pStyle w:val="Listenabsatz"/>
        <w:numPr>
          <w:ilvl w:val="1"/>
          <w:numId w:val="40"/>
        </w:numPr>
        <w:rPr>
          <w:szCs w:val="20"/>
        </w:rPr>
      </w:pPr>
      <w:r w:rsidRPr="00C87929">
        <w:rPr>
          <w:szCs w:val="20"/>
        </w:rPr>
        <w:t>Before the delimiter, a maximum of 15 digits is allowed</w:t>
      </w:r>
    </w:p>
    <w:p w14:paraId="16F98787" w14:textId="77777777" w:rsidR="00666BD1" w:rsidRPr="00C87929" w:rsidRDefault="00666BD1" w:rsidP="00666BD1">
      <w:pPr>
        <w:pStyle w:val="Listenabsatz"/>
        <w:numPr>
          <w:ilvl w:val="1"/>
          <w:numId w:val="40"/>
        </w:numPr>
        <w:rPr>
          <w:szCs w:val="20"/>
        </w:rPr>
      </w:pPr>
      <w:r w:rsidRPr="00C87929">
        <w:rPr>
          <w:szCs w:val="20"/>
        </w:rPr>
        <w:t>After the delimiter, a maximum of 15 digits is allowed</w:t>
      </w:r>
    </w:p>
    <w:p w14:paraId="16F98788" w14:textId="77777777" w:rsidR="00666BD1" w:rsidRPr="00C87929" w:rsidRDefault="00666BD1" w:rsidP="00666BD1">
      <w:pPr>
        <w:pStyle w:val="Listenabsatz"/>
        <w:numPr>
          <w:ilvl w:val="0"/>
          <w:numId w:val="40"/>
        </w:numPr>
        <w:rPr>
          <w:szCs w:val="20"/>
        </w:rPr>
      </w:pPr>
      <w:r w:rsidRPr="00C87929">
        <w:rPr>
          <w:szCs w:val="20"/>
        </w:rPr>
        <w:t>DATE format is CCYY-MM-DD (e.g. 2011-05-18)</w:t>
      </w:r>
    </w:p>
    <w:p w14:paraId="16F98789" w14:textId="77777777" w:rsidR="00666BD1" w:rsidRPr="00C87929" w:rsidRDefault="00666BD1" w:rsidP="00666BD1">
      <w:pPr>
        <w:pStyle w:val="Listenabsatz"/>
        <w:numPr>
          <w:ilvl w:val="0"/>
          <w:numId w:val="40"/>
        </w:numPr>
        <w:rPr>
          <w:szCs w:val="20"/>
        </w:rPr>
      </w:pPr>
      <w:r w:rsidRPr="00C87929">
        <w:rPr>
          <w:szCs w:val="20"/>
        </w:rPr>
        <w:t xml:space="preserve">DATETIME format is </w:t>
      </w:r>
      <w:proofErr w:type="spellStart"/>
      <w:r w:rsidRPr="00C87929">
        <w:rPr>
          <w:szCs w:val="20"/>
        </w:rPr>
        <w:t>CCYY-MM-DDThh:mm:ss</w:t>
      </w:r>
      <w:proofErr w:type="spellEnd"/>
      <w:r w:rsidRPr="00C87929">
        <w:rPr>
          <w:szCs w:val="20"/>
        </w:rPr>
        <w:t xml:space="preserve"> (e.g. 2011-05-18T23:49:01)</w:t>
      </w:r>
    </w:p>
    <w:p w14:paraId="16F9878A" w14:textId="77777777" w:rsidR="00666BD1" w:rsidRPr="00C87929" w:rsidRDefault="00666BD1" w:rsidP="00666BD1">
      <w:pPr>
        <w:pStyle w:val="Listenabsatz"/>
        <w:numPr>
          <w:ilvl w:val="0"/>
          <w:numId w:val="40"/>
        </w:numPr>
        <w:rPr>
          <w:szCs w:val="20"/>
        </w:rPr>
      </w:pPr>
      <w:r w:rsidRPr="00C87929">
        <w:rPr>
          <w:szCs w:val="20"/>
        </w:rPr>
        <w:t>BOOLEAN values must be “true” or “false”</w:t>
      </w:r>
    </w:p>
    <w:p w14:paraId="16F9878B" w14:textId="77777777" w:rsidR="00666BD1" w:rsidRPr="00C87929" w:rsidRDefault="00666BD1" w:rsidP="00666BD1">
      <w:pPr>
        <w:pStyle w:val="Listenabsatz"/>
        <w:numPr>
          <w:ilvl w:val="0"/>
          <w:numId w:val="40"/>
        </w:numPr>
        <w:rPr>
          <w:szCs w:val="20"/>
        </w:rPr>
      </w:pPr>
      <w:r w:rsidRPr="00C87929">
        <w:rPr>
          <w:szCs w:val="20"/>
        </w:rPr>
        <w:t>INTEGER values must be whole numbers</w:t>
      </w:r>
    </w:p>
    <w:p w14:paraId="16F9878C" w14:textId="77777777" w:rsidR="00666BD1" w:rsidRPr="00C87929" w:rsidRDefault="00666BD1" w:rsidP="00666BD1">
      <w:pPr>
        <w:pStyle w:val="Listenabsatz"/>
        <w:numPr>
          <w:ilvl w:val="0"/>
          <w:numId w:val="40"/>
        </w:numPr>
        <w:rPr>
          <w:szCs w:val="20"/>
        </w:rPr>
      </w:pPr>
      <w:r w:rsidRPr="00C87929">
        <w:rPr>
          <w:szCs w:val="20"/>
        </w:rPr>
        <w:t>The currency will be described with three characters (e.g. EUR)</w:t>
      </w:r>
    </w:p>
    <w:p w14:paraId="16F9878D" w14:textId="77777777" w:rsidR="00584922" w:rsidRPr="004F5309" w:rsidRDefault="00584922" w:rsidP="00AD5F3C">
      <w:pPr>
        <w:pStyle w:val="berschrift1"/>
      </w:pPr>
      <w:bookmarkStart w:id="6" w:name="_Toc313366646"/>
      <w:bookmarkStart w:id="7" w:name="_Toc347482165"/>
      <w:r w:rsidRPr="003D06CA">
        <w:t>Composition of the XML message graphics</w:t>
      </w:r>
      <w:bookmarkEnd w:id="6"/>
      <w:bookmarkEnd w:id="7"/>
    </w:p>
    <w:p w14:paraId="16F9878E" w14:textId="77777777" w:rsidR="00584922" w:rsidRPr="00C87929" w:rsidRDefault="00584922" w:rsidP="00584922">
      <w:pPr>
        <w:rPr>
          <w:szCs w:val="20"/>
        </w:rPr>
      </w:pPr>
      <w:r w:rsidRPr="00C87929">
        <w:rPr>
          <w:szCs w:val="20"/>
        </w:rPr>
        <w:t xml:space="preserve">The parent-element, which is described in the respective chapter, is marked </w:t>
      </w:r>
      <w:r w:rsidRPr="00C87929">
        <w:rPr>
          <w:b/>
          <w:color w:val="4F81BD" w:themeColor="accent1"/>
          <w:szCs w:val="20"/>
        </w:rPr>
        <w:t>blue and bold</w:t>
      </w:r>
      <w:r w:rsidRPr="00C87929">
        <w:rPr>
          <w:szCs w:val="20"/>
        </w:rPr>
        <w:t>. A parent-element may contain data-elements and/or further elements that can be parent-elements. It has to contain at least one of those two types. Further parent-elements are marked by a plus sign in a square.</w:t>
      </w:r>
    </w:p>
    <w:p w14:paraId="16F9878F" w14:textId="77777777" w:rsidR="00584922" w:rsidRPr="00C87929" w:rsidRDefault="00584922" w:rsidP="00584922">
      <w:pPr>
        <w:rPr>
          <w:szCs w:val="20"/>
        </w:rPr>
      </w:pPr>
    </w:p>
    <w:p w14:paraId="16F98790" w14:textId="3598C573" w:rsidR="00584922" w:rsidRPr="00D924AE" w:rsidRDefault="00584922" w:rsidP="00584922">
      <w:pPr>
        <w:rPr>
          <w:lang w:val="de-DE"/>
        </w:rPr>
      </w:pPr>
      <w:r w:rsidRPr="00C87929">
        <w:rPr>
          <w:szCs w:val="20"/>
        </w:rPr>
        <w:t>Each element has a defined cardinality</w:t>
      </w:r>
      <w:r w:rsidR="00D924AE">
        <w:rPr>
          <w:szCs w:val="20"/>
        </w:rPr>
        <w:t xml:space="preserve">. </w:t>
      </w:r>
      <w:r w:rsidR="00D924AE" w:rsidRPr="002742F9">
        <w:rPr>
          <w:lang w:val="de-DE"/>
        </w:rPr>
        <w:t xml:space="preserve">This </w:t>
      </w:r>
      <w:proofErr w:type="spellStart"/>
      <w:r w:rsidR="00D924AE" w:rsidRPr="002742F9">
        <w:rPr>
          <w:lang w:val="de-DE"/>
        </w:rPr>
        <w:t>cardinality</w:t>
      </w:r>
      <w:proofErr w:type="spellEnd"/>
      <w:r w:rsidR="00D924AE" w:rsidRPr="002742F9">
        <w:rPr>
          <w:lang w:val="de-DE"/>
        </w:rPr>
        <w:t xml:space="preserve"> </w:t>
      </w:r>
      <w:proofErr w:type="spellStart"/>
      <w:r w:rsidR="00D924AE" w:rsidRPr="002742F9">
        <w:rPr>
          <w:lang w:val="de-DE"/>
        </w:rPr>
        <w:t>is</w:t>
      </w:r>
      <w:proofErr w:type="spellEnd"/>
      <w:r w:rsidR="00D924AE" w:rsidRPr="002742F9">
        <w:rPr>
          <w:lang w:val="de-DE"/>
        </w:rPr>
        <w:t xml:space="preserve"> </w:t>
      </w:r>
      <w:proofErr w:type="spellStart"/>
      <w:r w:rsidR="00D924AE" w:rsidRPr="002742F9">
        <w:rPr>
          <w:lang w:val="de-DE"/>
        </w:rPr>
        <w:t>specific</w:t>
      </w:r>
      <w:proofErr w:type="spellEnd"/>
      <w:r w:rsidR="00D924AE" w:rsidRPr="002742F9">
        <w:rPr>
          <w:lang w:val="de-DE"/>
        </w:rPr>
        <w:t xml:space="preserve"> </w:t>
      </w:r>
      <w:proofErr w:type="spellStart"/>
      <w:r w:rsidR="00D924AE" w:rsidRPr="002742F9">
        <w:rPr>
          <w:lang w:val="de-DE"/>
        </w:rPr>
        <w:t>to</w:t>
      </w:r>
      <w:proofErr w:type="spellEnd"/>
      <w:r w:rsidR="00D924AE" w:rsidRPr="002742F9">
        <w:rPr>
          <w:lang w:val="de-DE"/>
        </w:rPr>
        <w:t xml:space="preserve"> AirSupply. As BoostAero XML </w:t>
      </w:r>
      <w:proofErr w:type="spellStart"/>
      <w:r w:rsidR="00D924AE" w:rsidRPr="002742F9">
        <w:rPr>
          <w:lang w:val="de-DE"/>
        </w:rPr>
        <w:t>standard</w:t>
      </w:r>
      <w:proofErr w:type="spellEnd"/>
      <w:r w:rsidR="00D924AE" w:rsidRPr="002742F9">
        <w:rPr>
          <w:lang w:val="de-DE"/>
        </w:rPr>
        <w:t xml:space="preserve"> </w:t>
      </w:r>
      <w:proofErr w:type="spellStart"/>
      <w:r w:rsidR="00D924AE" w:rsidRPr="002742F9">
        <w:rPr>
          <w:lang w:val="de-DE"/>
        </w:rPr>
        <w:t>is</w:t>
      </w:r>
      <w:proofErr w:type="spellEnd"/>
      <w:r w:rsidR="00D924AE" w:rsidRPr="002742F9">
        <w:rPr>
          <w:lang w:val="de-DE"/>
        </w:rPr>
        <w:t xml:space="preserve"> not only </w:t>
      </w:r>
      <w:proofErr w:type="spellStart"/>
      <w:r w:rsidR="00D924AE" w:rsidRPr="002742F9">
        <w:rPr>
          <w:lang w:val="de-DE"/>
        </w:rPr>
        <w:t>used</w:t>
      </w:r>
      <w:proofErr w:type="spellEnd"/>
      <w:r w:rsidR="00D924AE" w:rsidRPr="002742F9">
        <w:rPr>
          <w:lang w:val="de-DE"/>
        </w:rPr>
        <w:t xml:space="preserve"> </w:t>
      </w:r>
      <w:proofErr w:type="spellStart"/>
      <w:r w:rsidR="00D924AE" w:rsidRPr="002742F9">
        <w:rPr>
          <w:lang w:val="de-DE"/>
        </w:rPr>
        <w:t>for</w:t>
      </w:r>
      <w:proofErr w:type="spellEnd"/>
      <w:r w:rsidR="00D924AE" w:rsidRPr="002742F9">
        <w:rPr>
          <w:lang w:val="de-DE"/>
        </w:rPr>
        <w:t xml:space="preserve"> AirSupply </w:t>
      </w:r>
      <w:proofErr w:type="spellStart"/>
      <w:r w:rsidR="00D924AE" w:rsidRPr="002742F9">
        <w:rPr>
          <w:lang w:val="de-DE"/>
        </w:rPr>
        <w:t>Sellside</w:t>
      </w:r>
      <w:proofErr w:type="spellEnd"/>
      <w:r w:rsidR="00D924AE" w:rsidRPr="002742F9">
        <w:rPr>
          <w:lang w:val="de-DE"/>
        </w:rPr>
        <w:t xml:space="preserve">, </w:t>
      </w:r>
      <w:proofErr w:type="spellStart"/>
      <w:r w:rsidR="00D924AE" w:rsidRPr="002742F9">
        <w:rPr>
          <w:lang w:val="de-DE"/>
        </w:rPr>
        <w:t>these</w:t>
      </w:r>
      <w:proofErr w:type="spellEnd"/>
      <w:r w:rsidR="00D924AE" w:rsidRPr="002742F9">
        <w:rPr>
          <w:lang w:val="de-DE"/>
        </w:rPr>
        <w:t xml:space="preserve"> AirSupply </w:t>
      </w:r>
      <w:proofErr w:type="spellStart"/>
      <w:r w:rsidR="00D924AE" w:rsidRPr="002742F9">
        <w:rPr>
          <w:lang w:val="de-DE"/>
        </w:rPr>
        <w:t>Sellside</w:t>
      </w:r>
      <w:proofErr w:type="spellEnd"/>
      <w:r w:rsidR="00D924AE" w:rsidRPr="002742F9">
        <w:rPr>
          <w:lang w:val="de-DE"/>
        </w:rPr>
        <w:t xml:space="preserve"> </w:t>
      </w:r>
      <w:proofErr w:type="spellStart"/>
      <w:r w:rsidR="00D924AE" w:rsidRPr="002742F9">
        <w:rPr>
          <w:lang w:val="de-DE"/>
        </w:rPr>
        <w:t>cardinalities</w:t>
      </w:r>
      <w:proofErr w:type="spellEnd"/>
      <w:r w:rsidR="00D924AE" w:rsidRPr="002742F9">
        <w:rPr>
          <w:lang w:val="de-DE"/>
        </w:rPr>
        <w:t xml:space="preserve"> </w:t>
      </w:r>
      <w:proofErr w:type="spellStart"/>
      <w:r w:rsidR="00D924AE" w:rsidRPr="002742F9">
        <w:rPr>
          <w:lang w:val="de-DE"/>
        </w:rPr>
        <w:t>could</w:t>
      </w:r>
      <w:proofErr w:type="spellEnd"/>
      <w:r w:rsidR="00D924AE" w:rsidRPr="002742F9">
        <w:rPr>
          <w:lang w:val="de-DE"/>
        </w:rPr>
        <w:t xml:space="preserve"> </w:t>
      </w:r>
      <w:proofErr w:type="spellStart"/>
      <w:r w:rsidR="00D924AE" w:rsidRPr="002742F9">
        <w:rPr>
          <w:lang w:val="de-DE"/>
        </w:rPr>
        <w:t>be</w:t>
      </w:r>
      <w:proofErr w:type="spellEnd"/>
      <w:r w:rsidR="00D924AE" w:rsidRPr="002742F9">
        <w:rPr>
          <w:lang w:val="de-DE"/>
        </w:rPr>
        <w:t xml:space="preserve"> </w:t>
      </w:r>
      <w:proofErr w:type="spellStart"/>
      <w:r w:rsidR="00D924AE" w:rsidRPr="002742F9">
        <w:rPr>
          <w:lang w:val="de-DE"/>
        </w:rPr>
        <w:t>more</w:t>
      </w:r>
      <w:proofErr w:type="spellEnd"/>
      <w:r w:rsidR="00D924AE" w:rsidRPr="002742F9">
        <w:rPr>
          <w:lang w:val="de-DE"/>
        </w:rPr>
        <w:t xml:space="preserve"> </w:t>
      </w:r>
      <w:proofErr w:type="spellStart"/>
      <w:r w:rsidR="00D924AE" w:rsidRPr="002742F9">
        <w:rPr>
          <w:lang w:val="de-DE"/>
        </w:rPr>
        <w:t>restrictive</w:t>
      </w:r>
      <w:proofErr w:type="spellEnd"/>
      <w:r w:rsidR="00D924AE" w:rsidRPr="002742F9">
        <w:rPr>
          <w:lang w:val="de-DE"/>
        </w:rPr>
        <w:t xml:space="preserve"> </w:t>
      </w:r>
      <w:proofErr w:type="spellStart"/>
      <w:r w:rsidR="00D924AE" w:rsidRPr="002742F9">
        <w:rPr>
          <w:lang w:val="de-DE"/>
        </w:rPr>
        <w:t>than</w:t>
      </w:r>
      <w:proofErr w:type="spellEnd"/>
      <w:r w:rsidR="00D924AE" w:rsidRPr="002742F9">
        <w:rPr>
          <w:lang w:val="de-DE"/>
        </w:rPr>
        <w:t xml:space="preserve"> Bo</w:t>
      </w:r>
      <w:r w:rsidR="00D924AE">
        <w:rPr>
          <w:lang w:val="de-DE"/>
        </w:rPr>
        <w:t xml:space="preserve">ost </w:t>
      </w:r>
      <w:proofErr w:type="spellStart"/>
      <w:r w:rsidR="00D924AE">
        <w:rPr>
          <w:lang w:val="de-DE"/>
        </w:rPr>
        <w:t>Aero</w:t>
      </w:r>
      <w:proofErr w:type="spellEnd"/>
      <w:r w:rsidR="00D924AE">
        <w:rPr>
          <w:lang w:val="de-DE"/>
        </w:rPr>
        <w:t xml:space="preserve"> XML </w:t>
      </w:r>
      <w:proofErr w:type="spellStart"/>
      <w:r w:rsidR="00D924AE">
        <w:rPr>
          <w:lang w:val="de-DE"/>
        </w:rPr>
        <w:t>schema</w:t>
      </w:r>
      <w:proofErr w:type="spellEnd"/>
      <w:r w:rsidR="00D924AE">
        <w:rPr>
          <w:lang w:val="de-DE"/>
        </w:rPr>
        <w:t xml:space="preserve"> </w:t>
      </w:r>
      <w:proofErr w:type="spellStart"/>
      <w:r w:rsidR="00D924AE">
        <w:rPr>
          <w:lang w:val="de-DE"/>
        </w:rPr>
        <w:t>cardinality</w:t>
      </w:r>
      <w:proofErr w:type="spellEnd"/>
      <w:r w:rsidRPr="00C87929">
        <w:rPr>
          <w:szCs w:val="20"/>
        </w:rPr>
        <w:t>:</w:t>
      </w:r>
    </w:p>
    <w:p w14:paraId="16F98791" w14:textId="77777777" w:rsidR="00584922" w:rsidRPr="00C87929" w:rsidRDefault="00584922" w:rsidP="00584922">
      <w:pPr>
        <w:rPr>
          <w:szCs w:val="20"/>
        </w:rPr>
      </w:pPr>
    </w:p>
    <w:p w14:paraId="16F98792" w14:textId="77777777" w:rsidR="00584922" w:rsidRPr="00C87929" w:rsidRDefault="00584922" w:rsidP="00584922">
      <w:pPr>
        <w:rPr>
          <w:szCs w:val="20"/>
        </w:rPr>
      </w:pPr>
      <w:r w:rsidRPr="00C87929">
        <w:rPr>
          <w:szCs w:val="20"/>
        </w:rPr>
        <w:t>1</w:t>
      </w:r>
      <w:r w:rsidRPr="00C87929">
        <w:rPr>
          <w:szCs w:val="20"/>
        </w:rPr>
        <w:tab/>
        <w:t>Mandatory element, must occur exactly one time</w:t>
      </w:r>
    </w:p>
    <w:p w14:paraId="16F98793" w14:textId="77777777" w:rsidR="00584922" w:rsidRPr="00C87929" w:rsidRDefault="00584922" w:rsidP="00584922">
      <w:pPr>
        <w:rPr>
          <w:szCs w:val="20"/>
        </w:rPr>
      </w:pPr>
      <w:proofErr w:type="gramStart"/>
      <w:r w:rsidRPr="00C87929">
        <w:rPr>
          <w:szCs w:val="20"/>
        </w:rPr>
        <w:t>1..*</w:t>
      </w:r>
      <w:proofErr w:type="gramEnd"/>
      <w:r w:rsidRPr="00C87929">
        <w:rPr>
          <w:szCs w:val="20"/>
        </w:rPr>
        <w:tab/>
        <w:t>Mandatory element, must occur at least one time, can be repeated</w:t>
      </w:r>
    </w:p>
    <w:p w14:paraId="16F98794" w14:textId="77777777" w:rsidR="00584922" w:rsidRPr="00C87929" w:rsidRDefault="00584922" w:rsidP="00584922">
      <w:pPr>
        <w:rPr>
          <w:szCs w:val="20"/>
        </w:rPr>
      </w:pPr>
      <w:proofErr w:type="gramStart"/>
      <w:r w:rsidRPr="00C87929">
        <w:rPr>
          <w:szCs w:val="20"/>
        </w:rPr>
        <w:t>0..1</w:t>
      </w:r>
      <w:proofErr w:type="gramEnd"/>
      <w:r w:rsidRPr="00C87929">
        <w:rPr>
          <w:szCs w:val="20"/>
        </w:rPr>
        <w:tab/>
        <w:t>Conditional element, not required, must not be repeated</w:t>
      </w:r>
    </w:p>
    <w:p w14:paraId="16F98795" w14:textId="77777777" w:rsidR="00584922" w:rsidRPr="00C87929" w:rsidRDefault="00584922" w:rsidP="00584922">
      <w:pPr>
        <w:rPr>
          <w:szCs w:val="20"/>
        </w:rPr>
      </w:pPr>
      <w:proofErr w:type="gramStart"/>
      <w:r w:rsidRPr="00C87929">
        <w:rPr>
          <w:szCs w:val="20"/>
        </w:rPr>
        <w:t>0..*</w:t>
      </w:r>
      <w:proofErr w:type="gramEnd"/>
      <w:r w:rsidRPr="00C87929">
        <w:rPr>
          <w:szCs w:val="20"/>
        </w:rPr>
        <w:tab/>
        <w:t>Conditional element, not required, can be repeated</w:t>
      </w:r>
    </w:p>
    <w:p w14:paraId="16F98796" w14:textId="77777777" w:rsidR="00584922" w:rsidRPr="00C87929" w:rsidRDefault="00584922" w:rsidP="00584922">
      <w:pPr>
        <w:rPr>
          <w:szCs w:val="20"/>
        </w:rPr>
      </w:pPr>
    </w:p>
    <w:p w14:paraId="16F98797" w14:textId="77777777" w:rsidR="00584922" w:rsidRPr="00C87929" w:rsidRDefault="00584922" w:rsidP="00584922">
      <w:pPr>
        <w:rPr>
          <w:szCs w:val="20"/>
        </w:rPr>
      </w:pPr>
      <w:r w:rsidRPr="00C87929">
        <w:rPr>
          <w:szCs w:val="20"/>
        </w:rPr>
        <w:t xml:space="preserve">A cardinality that is more restrictive than the original Boost cardinality is </w:t>
      </w:r>
      <w:r w:rsidRPr="00C87929">
        <w:rPr>
          <w:color w:val="C00000"/>
          <w:szCs w:val="20"/>
        </w:rPr>
        <w:t>colored in red</w:t>
      </w:r>
      <w:r w:rsidRPr="00C87929">
        <w:rPr>
          <w:szCs w:val="20"/>
        </w:rPr>
        <w:t>. The changed cardinality reflects information that is mandatory in regard to AirSupply (0</w:t>
      </w:r>
      <w:proofErr w:type="gramStart"/>
      <w:r w:rsidRPr="00C87929">
        <w:rPr>
          <w:szCs w:val="20"/>
        </w:rPr>
        <w:t>..1</w:t>
      </w:r>
      <w:proofErr w:type="gramEnd"/>
      <w:r w:rsidRPr="00C87929">
        <w:rPr>
          <w:szCs w:val="20"/>
        </w:rPr>
        <w:t xml:space="preserve"> becomes 1 and 0..* becomes 1..*).</w:t>
      </w:r>
    </w:p>
    <w:p w14:paraId="16F98798" w14:textId="77777777" w:rsidR="00584922" w:rsidRPr="0022593E" w:rsidRDefault="00584922" w:rsidP="00AD5F3C">
      <w:pPr>
        <w:pStyle w:val="berschrift1"/>
      </w:pPr>
      <w:bookmarkStart w:id="8" w:name="_Toc313366647"/>
      <w:bookmarkStart w:id="9" w:name="_Toc347482166"/>
      <w:r w:rsidRPr="003D06CA">
        <w:t xml:space="preserve">Composition of the </w:t>
      </w:r>
      <w:r>
        <w:t>XML message table</w:t>
      </w:r>
      <w:bookmarkEnd w:id="8"/>
      <w:bookmarkEnd w:id="9"/>
    </w:p>
    <w:p w14:paraId="16F98799" w14:textId="77777777" w:rsidR="00584922" w:rsidRPr="00C87929" w:rsidRDefault="00584922" w:rsidP="00584922">
      <w:pPr>
        <w:rPr>
          <w:szCs w:val="20"/>
        </w:rPr>
      </w:pPr>
      <w:r w:rsidRPr="00C87929">
        <w:rPr>
          <w:szCs w:val="20"/>
        </w:rPr>
        <w:t>The table describes each data-element of the respective parent-element, these are listed in order. The following columns are used:</w:t>
      </w:r>
    </w:p>
    <w:p w14:paraId="16F9879A" w14:textId="77777777" w:rsidR="00584922" w:rsidRPr="00C87929" w:rsidRDefault="00584922" w:rsidP="00584922">
      <w:pPr>
        <w:rPr>
          <w:szCs w:val="20"/>
        </w:rPr>
      </w:pPr>
    </w:p>
    <w:p w14:paraId="16F9879B" w14:textId="77777777" w:rsidR="00584922" w:rsidRPr="00C87929" w:rsidRDefault="00584922" w:rsidP="00584922">
      <w:pPr>
        <w:rPr>
          <w:szCs w:val="20"/>
        </w:rPr>
      </w:pPr>
      <w:r w:rsidRPr="00C87929">
        <w:rPr>
          <w:szCs w:val="20"/>
        </w:rPr>
        <w:t>1 - Name: Name of the data-element</w:t>
      </w:r>
    </w:p>
    <w:p w14:paraId="16F9879C" w14:textId="77777777" w:rsidR="00584922" w:rsidRPr="00C87929" w:rsidRDefault="00584922" w:rsidP="00584922">
      <w:pPr>
        <w:rPr>
          <w:szCs w:val="20"/>
        </w:rPr>
      </w:pPr>
      <w:r w:rsidRPr="00C87929">
        <w:rPr>
          <w:szCs w:val="20"/>
        </w:rPr>
        <w:t>2 - Type: Type of the data-element</w:t>
      </w:r>
    </w:p>
    <w:p w14:paraId="16F9879D" w14:textId="77777777" w:rsidR="00584922" w:rsidRPr="00C87929" w:rsidRDefault="00584922" w:rsidP="00584922">
      <w:pPr>
        <w:rPr>
          <w:szCs w:val="20"/>
        </w:rPr>
      </w:pPr>
      <w:r w:rsidRPr="00C87929">
        <w:rPr>
          <w:szCs w:val="20"/>
        </w:rPr>
        <w:t>3 - Length: Maximum number of characters in the data-element</w:t>
      </w:r>
    </w:p>
    <w:p w14:paraId="16F9879E" w14:textId="77777777" w:rsidR="00584922" w:rsidRPr="00C87929" w:rsidRDefault="00584922" w:rsidP="00584922">
      <w:pPr>
        <w:rPr>
          <w:szCs w:val="20"/>
        </w:rPr>
      </w:pPr>
      <w:r w:rsidRPr="00C87929">
        <w:rPr>
          <w:szCs w:val="20"/>
        </w:rPr>
        <w:t xml:space="preserve">4 - Level: Hierarchical level of the data-element. </w:t>
      </w:r>
    </w:p>
    <w:p w14:paraId="16F9879F" w14:textId="77777777" w:rsidR="00584922" w:rsidRPr="00C87929" w:rsidRDefault="00584922" w:rsidP="00584922">
      <w:pPr>
        <w:rPr>
          <w:szCs w:val="20"/>
        </w:rPr>
      </w:pPr>
      <w:r w:rsidRPr="00C87929">
        <w:rPr>
          <w:szCs w:val="20"/>
        </w:rPr>
        <w:t>5 - Example: Value example for the described data-element</w:t>
      </w:r>
    </w:p>
    <w:p w14:paraId="16F987A0" w14:textId="77777777" w:rsidR="00584922" w:rsidRPr="00C87929" w:rsidRDefault="00584922" w:rsidP="00584922">
      <w:pPr>
        <w:rPr>
          <w:szCs w:val="20"/>
        </w:rPr>
      </w:pPr>
      <w:r w:rsidRPr="00C87929">
        <w:rPr>
          <w:szCs w:val="20"/>
        </w:rPr>
        <w:t>6 – M/C: Specifies whether the data-element is mandatory (M) or conditional (C)</w:t>
      </w:r>
    </w:p>
    <w:p w14:paraId="16F987A1" w14:textId="77777777" w:rsidR="00584922" w:rsidRPr="00C87929" w:rsidRDefault="00584922" w:rsidP="00584922">
      <w:pPr>
        <w:rPr>
          <w:szCs w:val="20"/>
        </w:rPr>
      </w:pPr>
      <w:r w:rsidRPr="00C87929">
        <w:rPr>
          <w:szCs w:val="20"/>
        </w:rPr>
        <w:t>7 – Description: Description of the data-element</w:t>
      </w:r>
    </w:p>
    <w:p w14:paraId="16F987A2" w14:textId="77777777" w:rsidR="00633873" w:rsidRDefault="00633873" w:rsidP="00AD5F3C">
      <w:pPr>
        <w:pStyle w:val="berschrift1"/>
      </w:pPr>
      <w:bookmarkStart w:id="10" w:name="_Toc313366648"/>
      <w:bookmarkStart w:id="11" w:name="_Toc347482167"/>
      <w:r>
        <w:t xml:space="preserve">BoostAero </w:t>
      </w:r>
      <w:proofErr w:type="spellStart"/>
      <w:r>
        <w:t>Attribut</w:t>
      </w:r>
      <w:proofErr w:type="spellEnd"/>
      <w:r>
        <w:t xml:space="preserve"> Codes</w:t>
      </w:r>
      <w:r w:rsidRPr="006B2324">
        <w:t xml:space="preserve"> Lists</w:t>
      </w:r>
      <w:bookmarkEnd w:id="10"/>
      <w:bookmarkEnd w:id="11"/>
    </w:p>
    <w:p w14:paraId="4A77E2C1" w14:textId="77777777" w:rsidR="009A41EB" w:rsidRPr="009A41EB" w:rsidRDefault="00633873" w:rsidP="009A41EB">
      <w:pPr>
        <w:rPr>
          <w:szCs w:val="20"/>
        </w:rPr>
      </w:pPr>
      <w:r w:rsidRPr="00C87929">
        <w:rPr>
          <w:szCs w:val="20"/>
        </w:rPr>
        <w:t xml:space="preserve">Within the document “BAI_Codes_Lists_V2 10_20110310.xls”, </w:t>
      </w:r>
      <w:r w:rsidR="009A41EB" w:rsidRPr="009A41EB">
        <w:rPr>
          <w:szCs w:val="20"/>
        </w:rPr>
        <w:t>the official BA XML code lists for the corresponding elements are attached.</w:t>
      </w:r>
    </w:p>
    <w:p w14:paraId="16F987A4" w14:textId="45B5D861" w:rsidR="00633873" w:rsidRPr="00633873" w:rsidRDefault="009A41EB" w:rsidP="00633873">
      <w:r w:rsidRPr="009A41EB">
        <w:rPr>
          <w:szCs w:val="20"/>
        </w:rPr>
        <w:t>Please note that the codes in the exchanged files can be different. AirSupply transmits/expects the codes as sent by the customer.</w:t>
      </w:r>
    </w:p>
    <w:p w14:paraId="16F987A5" w14:textId="77777777" w:rsidR="006B2324" w:rsidRDefault="00633873" w:rsidP="009A41EB">
      <w:pPr>
        <w:spacing w:after="200"/>
        <w:ind w:left="1425" w:hanging="1425"/>
        <w:rPr>
          <w:sz w:val="24"/>
          <w:szCs w:val="24"/>
        </w:rPr>
      </w:pPr>
      <w:r w:rsidRPr="004B3CD8">
        <w:rPr>
          <w:sz w:val="24"/>
          <w:szCs w:val="24"/>
        </w:rPr>
        <w:object w:dxaOrig="1454" w:dyaOrig="941" w14:anchorId="16F991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75pt;height:46.7pt" o:ole="">
            <v:imagedata r:id="rId15" o:title=""/>
          </v:shape>
          <o:OLEObject Type="Embed" ProgID="Excel.Sheet.8" ShapeID="_x0000_i1025" DrawAspect="Icon" ObjectID="_1451391223" r:id="rId16"/>
        </w:object>
      </w:r>
    </w:p>
    <w:p w14:paraId="16F987A6" w14:textId="77777777" w:rsidR="00C15798" w:rsidRDefault="00C15798" w:rsidP="00AD5F3C">
      <w:pPr>
        <w:pStyle w:val="berschrift1"/>
      </w:pPr>
      <w:bookmarkStart w:id="12" w:name="_Toc347482168"/>
      <w:r w:rsidRPr="003D06CA">
        <w:t>Glossary</w:t>
      </w:r>
      <w:bookmarkEnd w:id="12"/>
    </w:p>
    <w:p w14:paraId="16F987A7" w14:textId="77777777" w:rsidR="00411564" w:rsidRPr="00C87929" w:rsidRDefault="00411564" w:rsidP="00411564">
      <w:pPr>
        <w:rPr>
          <w:szCs w:val="20"/>
        </w:rPr>
      </w:pPr>
    </w:p>
    <w:tbl>
      <w:tblPr>
        <w:tblW w:w="0" w:type="auto"/>
        <w:tblInd w:w="709" w:type="dxa"/>
        <w:tblLook w:val="04A0" w:firstRow="1" w:lastRow="0" w:firstColumn="1" w:lastColumn="0" w:noHBand="0" w:noVBand="1"/>
      </w:tblPr>
      <w:tblGrid>
        <w:gridCol w:w="1100"/>
        <w:gridCol w:w="7761"/>
      </w:tblGrid>
      <w:tr w:rsidR="00633873" w:rsidRPr="00C87929" w14:paraId="16F987AB" w14:textId="77777777" w:rsidTr="00633873">
        <w:tc>
          <w:tcPr>
            <w:tcW w:w="1100" w:type="dxa"/>
            <w:shd w:val="clear" w:color="auto" w:fill="auto"/>
          </w:tcPr>
          <w:p w14:paraId="16F987A8" w14:textId="77777777" w:rsidR="00633873" w:rsidRPr="00C87929" w:rsidRDefault="00633873" w:rsidP="00633873">
            <w:pPr>
              <w:rPr>
                <w:szCs w:val="20"/>
              </w:rPr>
            </w:pPr>
            <w:r w:rsidRPr="00C87929">
              <w:rPr>
                <w:szCs w:val="20"/>
              </w:rPr>
              <w:t>ASRAM</w:t>
            </w:r>
          </w:p>
        </w:tc>
        <w:tc>
          <w:tcPr>
            <w:tcW w:w="7761" w:type="dxa"/>
            <w:shd w:val="clear" w:color="auto" w:fill="auto"/>
          </w:tcPr>
          <w:p w14:paraId="16F987A9" w14:textId="77777777" w:rsidR="00633873" w:rsidRPr="00C87929" w:rsidRDefault="00633873" w:rsidP="00633873">
            <w:pPr>
              <w:rPr>
                <w:szCs w:val="20"/>
              </w:rPr>
            </w:pPr>
            <w:r w:rsidRPr="00C87929">
              <w:rPr>
                <w:b/>
                <w:szCs w:val="20"/>
              </w:rPr>
              <w:t>A</w:t>
            </w:r>
            <w:r w:rsidRPr="00C87929">
              <w:rPr>
                <w:szCs w:val="20"/>
              </w:rPr>
              <w:t xml:space="preserve">ero </w:t>
            </w:r>
            <w:r w:rsidRPr="00C87929">
              <w:rPr>
                <w:b/>
                <w:szCs w:val="20"/>
              </w:rPr>
              <w:t>S</w:t>
            </w:r>
            <w:r w:rsidRPr="00C87929">
              <w:rPr>
                <w:szCs w:val="20"/>
              </w:rPr>
              <w:t xml:space="preserve">patial </w:t>
            </w:r>
            <w:r w:rsidRPr="00C87929">
              <w:rPr>
                <w:b/>
                <w:szCs w:val="20"/>
              </w:rPr>
              <w:t>R</w:t>
            </w:r>
            <w:r w:rsidRPr="00C87929">
              <w:rPr>
                <w:szCs w:val="20"/>
              </w:rPr>
              <w:t xml:space="preserve">eusable </w:t>
            </w:r>
            <w:r w:rsidRPr="00C87929">
              <w:rPr>
                <w:b/>
                <w:szCs w:val="20"/>
              </w:rPr>
              <w:t>A</w:t>
            </w:r>
            <w:r w:rsidRPr="00C87929">
              <w:rPr>
                <w:szCs w:val="20"/>
              </w:rPr>
              <w:t xml:space="preserve">ssembly </w:t>
            </w:r>
            <w:r w:rsidRPr="00C87929">
              <w:rPr>
                <w:b/>
                <w:szCs w:val="20"/>
              </w:rPr>
              <w:t>M</w:t>
            </w:r>
            <w:r w:rsidRPr="00C87929">
              <w:rPr>
                <w:szCs w:val="20"/>
              </w:rPr>
              <w:t>essages</w:t>
            </w:r>
          </w:p>
          <w:p w14:paraId="16F987AA" w14:textId="77777777" w:rsidR="00633873" w:rsidRPr="00C87929" w:rsidRDefault="00633873" w:rsidP="00633873">
            <w:pPr>
              <w:rPr>
                <w:szCs w:val="20"/>
              </w:rPr>
            </w:pPr>
            <w:r w:rsidRPr="00C87929">
              <w:rPr>
                <w:szCs w:val="20"/>
              </w:rPr>
              <w:t>According to the UN/CEFACT NDR (XML Name and Design Rules), this namespace has to be used for all components.</w:t>
            </w:r>
          </w:p>
        </w:tc>
      </w:tr>
      <w:tr w:rsidR="00633873" w:rsidRPr="00C87929" w14:paraId="16F987AE" w14:textId="77777777" w:rsidTr="00633873">
        <w:tc>
          <w:tcPr>
            <w:tcW w:w="1100" w:type="dxa"/>
            <w:shd w:val="clear" w:color="auto" w:fill="auto"/>
          </w:tcPr>
          <w:p w14:paraId="16F987AC" w14:textId="77777777" w:rsidR="00633873" w:rsidRPr="00C87929" w:rsidRDefault="00633873" w:rsidP="00633873">
            <w:pPr>
              <w:rPr>
                <w:szCs w:val="20"/>
              </w:rPr>
            </w:pPr>
            <w:r w:rsidRPr="00C87929">
              <w:rPr>
                <w:szCs w:val="20"/>
              </w:rPr>
              <w:t>as</w:t>
            </w:r>
          </w:p>
        </w:tc>
        <w:tc>
          <w:tcPr>
            <w:tcW w:w="7761" w:type="dxa"/>
            <w:shd w:val="clear" w:color="auto" w:fill="auto"/>
          </w:tcPr>
          <w:p w14:paraId="16F987AD" w14:textId="77777777" w:rsidR="00633873" w:rsidRPr="00C87929" w:rsidRDefault="00633873" w:rsidP="00633873">
            <w:pPr>
              <w:rPr>
                <w:szCs w:val="20"/>
              </w:rPr>
            </w:pPr>
            <w:r w:rsidRPr="00C87929">
              <w:rPr>
                <w:b/>
                <w:szCs w:val="20"/>
              </w:rPr>
              <w:t>A</w:t>
            </w:r>
            <w:r w:rsidRPr="00C87929">
              <w:rPr>
                <w:szCs w:val="20"/>
              </w:rPr>
              <w:t xml:space="preserve">ero </w:t>
            </w:r>
            <w:r w:rsidRPr="00C87929">
              <w:rPr>
                <w:b/>
                <w:szCs w:val="20"/>
              </w:rPr>
              <w:t>S</w:t>
            </w:r>
            <w:r w:rsidRPr="00C87929">
              <w:rPr>
                <w:szCs w:val="20"/>
              </w:rPr>
              <w:t>patial</w:t>
            </w:r>
          </w:p>
        </w:tc>
      </w:tr>
      <w:tr w:rsidR="00633873" w:rsidRPr="00C87929" w14:paraId="16F987B1" w14:textId="77777777" w:rsidTr="00633873">
        <w:tc>
          <w:tcPr>
            <w:tcW w:w="1100" w:type="dxa"/>
            <w:shd w:val="clear" w:color="auto" w:fill="auto"/>
          </w:tcPr>
          <w:p w14:paraId="16F987AF" w14:textId="77777777" w:rsidR="00633873" w:rsidRPr="00C87929" w:rsidRDefault="00633873" w:rsidP="00633873">
            <w:pPr>
              <w:rPr>
                <w:szCs w:val="20"/>
              </w:rPr>
            </w:pPr>
            <w:r w:rsidRPr="00C87929">
              <w:rPr>
                <w:szCs w:val="20"/>
              </w:rPr>
              <w:t>CI</w:t>
            </w:r>
          </w:p>
        </w:tc>
        <w:tc>
          <w:tcPr>
            <w:tcW w:w="7761" w:type="dxa"/>
            <w:shd w:val="clear" w:color="auto" w:fill="auto"/>
          </w:tcPr>
          <w:p w14:paraId="16F987B0" w14:textId="77777777" w:rsidR="00633873" w:rsidRPr="00C87929" w:rsidRDefault="00633873" w:rsidP="00633873">
            <w:pPr>
              <w:rPr>
                <w:szCs w:val="20"/>
              </w:rPr>
            </w:pPr>
            <w:r w:rsidRPr="00C87929">
              <w:rPr>
                <w:b/>
                <w:szCs w:val="20"/>
              </w:rPr>
              <w:t>C</w:t>
            </w:r>
            <w:r w:rsidRPr="00C87929">
              <w:rPr>
                <w:szCs w:val="20"/>
              </w:rPr>
              <w:t xml:space="preserve">ross </w:t>
            </w:r>
            <w:r w:rsidRPr="00C87929">
              <w:rPr>
                <w:b/>
                <w:szCs w:val="20"/>
              </w:rPr>
              <w:t>I</w:t>
            </w:r>
            <w:r w:rsidRPr="00C87929">
              <w:rPr>
                <w:szCs w:val="20"/>
              </w:rPr>
              <w:t>ndustry</w:t>
            </w:r>
          </w:p>
        </w:tc>
      </w:tr>
      <w:tr w:rsidR="00633873" w:rsidRPr="00C87929" w14:paraId="16F987B4" w14:textId="77777777" w:rsidTr="00633873">
        <w:tc>
          <w:tcPr>
            <w:tcW w:w="1100" w:type="dxa"/>
            <w:shd w:val="clear" w:color="auto" w:fill="auto"/>
          </w:tcPr>
          <w:p w14:paraId="16F987B2" w14:textId="77777777" w:rsidR="00633873" w:rsidRPr="00C87929" w:rsidRDefault="00633873" w:rsidP="00633873">
            <w:pPr>
              <w:rPr>
                <w:szCs w:val="20"/>
              </w:rPr>
            </w:pPr>
            <w:r w:rsidRPr="00C87929">
              <w:rPr>
                <w:szCs w:val="20"/>
              </w:rPr>
              <w:t>CIO</w:t>
            </w:r>
          </w:p>
        </w:tc>
        <w:tc>
          <w:tcPr>
            <w:tcW w:w="7761" w:type="dxa"/>
            <w:shd w:val="clear" w:color="auto" w:fill="auto"/>
          </w:tcPr>
          <w:p w14:paraId="16F987B3" w14:textId="77777777" w:rsidR="00633873" w:rsidRPr="00C87929" w:rsidRDefault="00633873" w:rsidP="00633873">
            <w:pPr>
              <w:rPr>
                <w:szCs w:val="20"/>
              </w:rPr>
            </w:pPr>
            <w:r w:rsidRPr="00C87929">
              <w:rPr>
                <w:b/>
                <w:szCs w:val="20"/>
              </w:rPr>
              <w:t>C</w:t>
            </w:r>
            <w:r w:rsidRPr="00C87929">
              <w:rPr>
                <w:szCs w:val="20"/>
              </w:rPr>
              <w:t xml:space="preserve">ross </w:t>
            </w:r>
            <w:r w:rsidRPr="00C87929">
              <w:rPr>
                <w:b/>
                <w:szCs w:val="20"/>
              </w:rPr>
              <w:t>I</w:t>
            </w:r>
            <w:r w:rsidRPr="00C87929">
              <w:rPr>
                <w:szCs w:val="20"/>
              </w:rPr>
              <w:t xml:space="preserve">ndustry </w:t>
            </w:r>
            <w:r w:rsidRPr="00C87929">
              <w:rPr>
                <w:b/>
                <w:szCs w:val="20"/>
              </w:rPr>
              <w:t>O</w:t>
            </w:r>
            <w:r w:rsidRPr="00C87929">
              <w:rPr>
                <w:szCs w:val="20"/>
              </w:rPr>
              <w:t>rdering</w:t>
            </w:r>
          </w:p>
        </w:tc>
      </w:tr>
      <w:tr w:rsidR="00633873" w:rsidRPr="00C87929" w14:paraId="16F987B7" w14:textId="77777777" w:rsidTr="00633873">
        <w:tc>
          <w:tcPr>
            <w:tcW w:w="1100" w:type="dxa"/>
            <w:shd w:val="clear" w:color="auto" w:fill="auto"/>
          </w:tcPr>
          <w:p w14:paraId="16F987B5" w14:textId="77777777" w:rsidR="00633873" w:rsidRPr="00C87929" w:rsidRDefault="00633873" w:rsidP="00633873">
            <w:pPr>
              <w:rPr>
                <w:szCs w:val="20"/>
              </w:rPr>
            </w:pPr>
            <w:r w:rsidRPr="00C87929">
              <w:rPr>
                <w:szCs w:val="20"/>
              </w:rPr>
              <w:t>EDI</w:t>
            </w:r>
          </w:p>
        </w:tc>
        <w:tc>
          <w:tcPr>
            <w:tcW w:w="7761" w:type="dxa"/>
            <w:shd w:val="clear" w:color="auto" w:fill="auto"/>
          </w:tcPr>
          <w:p w14:paraId="16F987B6" w14:textId="77777777" w:rsidR="00633873" w:rsidRPr="00C87929" w:rsidRDefault="00633873" w:rsidP="00633873">
            <w:pPr>
              <w:rPr>
                <w:szCs w:val="20"/>
              </w:rPr>
            </w:pPr>
            <w:r w:rsidRPr="00C87929">
              <w:rPr>
                <w:b/>
                <w:bCs/>
                <w:szCs w:val="20"/>
              </w:rPr>
              <w:t>E</w:t>
            </w:r>
            <w:r w:rsidRPr="00C87929">
              <w:rPr>
                <w:bCs/>
                <w:szCs w:val="20"/>
              </w:rPr>
              <w:t xml:space="preserve">lectronic </w:t>
            </w:r>
            <w:r w:rsidRPr="00C87929">
              <w:rPr>
                <w:b/>
                <w:bCs/>
                <w:szCs w:val="20"/>
              </w:rPr>
              <w:t>D</w:t>
            </w:r>
            <w:r w:rsidRPr="00C87929">
              <w:rPr>
                <w:bCs/>
                <w:szCs w:val="20"/>
              </w:rPr>
              <w:t xml:space="preserve">ata </w:t>
            </w:r>
            <w:r w:rsidRPr="00C87929">
              <w:rPr>
                <w:b/>
                <w:bCs/>
                <w:szCs w:val="20"/>
              </w:rPr>
              <w:t>I</w:t>
            </w:r>
            <w:r w:rsidRPr="00C87929">
              <w:rPr>
                <w:bCs/>
                <w:szCs w:val="20"/>
              </w:rPr>
              <w:t>nterchange</w:t>
            </w:r>
            <w:r w:rsidRPr="00C87929">
              <w:rPr>
                <w:szCs w:val="20"/>
              </w:rPr>
              <w:t xml:space="preserve"> is the structured transmission of data between organizations by electronic means. It is used to transfer electronic documents or business data from one computer system to another computer system, i.e. from one trading partner to another trading partner without human intervention.</w:t>
            </w:r>
          </w:p>
        </w:tc>
      </w:tr>
      <w:tr w:rsidR="00633873" w:rsidRPr="00C87929" w14:paraId="16F987BA" w14:textId="77777777" w:rsidTr="00633873">
        <w:tc>
          <w:tcPr>
            <w:tcW w:w="1100" w:type="dxa"/>
            <w:shd w:val="clear" w:color="auto" w:fill="auto"/>
          </w:tcPr>
          <w:p w14:paraId="16F987B8" w14:textId="77777777" w:rsidR="00633873" w:rsidRPr="00C87929" w:rsidRDefault="00633873" w:rsidP="00633873">
            <w:pPr>
              <w:rPr>
                <w:szCs w:val="20"/>
              </w:rPr>
            </w:pPr>
            <w:r w:rsidRPr="00C87929">
              <w:rPr>
                <w:szCs w:val="20"/>
              </w:rPr>
              <w:t>ERP</w:t>
            </w:r>
          </w:p>
        </w:tc>
        <w:tc>
          <w:tcPr>
            <w:tcW w:w="7761" w:type="dxa"/>
            <w:shd w:val="clear" w:color="auto" w:fill="auto"/>
          </w:tcPr>
          <w:p w14:paraId="16F987B9" w14:textId="77777777" w:rsidR="00633873" w:rsidRPr="00C87929" w:rsidRDefault="00633873" w:rsidP="00633873">
            <w:pPr>
              <w:rPr>
                <w:szCs w:val="20"/>
              </w:rPr>
            </w:pPr>
            <w:r w:rsidRPr="00C87929">
              <w:rPr>
                <w:b/>
                <w:szCs w:val="20"/>
              </w:rPr>
              <w:t>E</w:t>
            </w:r>
            <w:r w:rsidRPr="00C87929">
              <w:rPr>
                <w:szCs w:val="20"/>
              </w:rPr>
              <w:t xml:space="preserve">nterprise </w:t>
            </w:r>
            <w:r w:rsidRPr="00C87929">
              <w:rPr>
                <w:b/>
                <w:szCs w:val="20"/>
              </w:rPr>
              <w:t>R</w:t>
            </w:r>
            <w:r w:rsidRPr="00C87929">
              <w:rPr>
                <w:szCs w:val="20"/>
              </w:rPr>
              <w:t xml:space="preserve">esource </w:t>
            </w:r>
            <w:r w:rsidRPr="00C87929">
              <w:rPr>
                <w:b/>
                <w:szCs w:val="20"/>
              </w:rPr>
              <w:t>P</w:t>
            </w:r>
            <w:r w:rsidRPr="00C87929">
              <w:rPr>
                <w:szCs w:val="20"/>
              </w:rPr>
              <w:t>lanning integrates internal and external management information across an entire organization</w:t>
            </w:r>
          </w:p>
        </w:tc>
      </w:tr>
      <w:tr w:rsidR="00633873" w:rsidRPr="00C87929" w14:paraId="16F987BD" w14:textId="77777777" w:rsidTr="00633873">
        <w:tc>
          <w:tcPr>
            <w:tcW w:w="1100" w:type="dxa"/>
            <w:shd w:val="clear" w:color="auto" w:fill="auto"/>
          </w:tcPr>
          <w:p w14:paraId="16F987BB" w14:textId="77777777" w:rsidR="00633873" w:rsidRPr="00C87929" w:rsidRDefault="00633873" w:rsidP="00633873">
            <w:pPr>
              <w:rPr>
                <w:szCs w:val="20"/>
              </w:rPr>
            </w:pPr>
            <w:r w:rsidRPr="00C87929">
              <w:rPr>
                <w:szCs w:val="20"/>
              </w:rPr>
              <w:t>M2M</w:t>
            </w:r>
          </w:p>
        </w:tc>
        <w:tc>
          <w:tcPr>
            <w:tcW w:w="7761" w:type="dxa"/>
            <w:shd w:val="clear" w:color="auto" w:fill="auto"/>
          </w:tcPr>
          <w:p w14:paraId="16F987BC" w14:textId="77777777" w:rsidR="00633873" w:rsidRPr="00C87929" w:rsidRDefault="00633873" w:rsidP="00633873">
            <w:pPr>
              <w:rPr>
                <w:szCs w:val="20"/>
              </w:rPr>
            </w:pPr>
            <w:r w:rsidRPr="00C87929">
              <w:rPr>
                <w:szCs w:val="20"/>
              </w:rPr>
              <w:t>Machine-to-Machine refers to technologies that allow systems to communicate with other systems of the same ability.</w:t>
            </w:r>
          </w:p>
        </w:tc>
      </w:tr>
      <w:tr w:rsidR="00633873" w:rsidRPr="00C87929" w14:paraId="16F987C2" w14:textId="77777777" w:rsidTr="00633873">
        <w:trPr>
          <w:trHeight w:val="80"/>
        </w:trPr>
        <w:tc>
          <w:tcPr>
            <w:tcW w:w="1100" w:type="dxa"/>
            <w:shd w:val="clear" w:color="auto" w:fill="auto"/>
          </w:tcPr>
          <w:p w14:paraId="16F987BE" w14:textId="77777777" w:rsidR="00633873" w:rsidRPr="00C87929" w:rsidRDefault="00633873" w:rsidP="00633873">
            <w:pPr>
              <w:rPr>
                <w:szCs w:val="20"/>
                <w:lang w:eastAsia="zh-TW"/>
              </w:rPr>
            </w:pPr>
            <w:r w:rsidRPr="00C87929">
              <w:rPr>
                <w:szCs w:val="20"/>
                <w:lang w:eastAsia="zh-TW"/>
              </w:rPr>
              <w:t>SCM</w:t>
            </w:r>
          </w:p>
        </w:tc>
        <w:tc>
          <w:tcPr>
            <w:tcW w:w="7761" w:type="dxa"/>
            <w:shd w:val="clear" w:color="auto" w:fill="auto"/>
          </w:tcPr>
          <w:p w14:paraId="16F987BF" w14:textId="77777777" w:rsidR="00633873" w:rsidRDefault="00633873" w:rsidP="00633873">
            <w:pPr>
              <w:rPr>
                <w:szCs w:val="20"/>
              </w:rPr>
            </w:pPr>
            <w:r w:rsidRPr="00C87929">
              <w:rPr>
                <w:szCs w:val="20"/>
              </w:rPr>
              <w:t>Supply Chain Management is the process of planning, implementing, and controlling the operations of the supply chain as efficiently as possible</w:t>
            </w:r>
          </w:p>
          <w:p w14:paraId="16F987C0" w14:textId="77777777" w:rsidR="00D35055" w:rsidRDefault="00D35055" w:rsidP="00D35055">
            <w:pPr>
              <w:rPr>
                <w:szCs w:val="20"/>
              </w:rPr>
            </w:pPr>
          </w:p>
          <w:p w14:paraId="16F987C1" w14:textId="77777777" w:rsidR="00D35055" w:rsidRPr="00C87929" w:rsidRDefault="00D35055" w:rsidP="00D35055"/>
        </w:tc>
      </w:tr>
    </w:tbl>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685"/>
      </w:tblGrid>
      <w:tr w:rsidR="00D35055" w:rsidRPr="00C46CCF" w14:paraId="16F987C5" w14:textId="77777777" w:rsidTr="00D35055">
        <w:trPr>
          <w:trHeight w:val="542"/>
        </w:trPr>
        <w:tc>
          <w:tcPr>
            <w:tcW w:w="1809" w:type="dxa"/>
            <w:shd w:val="clear" w:color="auto" w:fill="C00000"/>
          </w:tcPr>
          <w:p w14:paraId="16F987C3" w14:textId="77777777" w:rsidR="00D35055" w:rsidRPr="00C46CCF" w:rsidRDefault="00D35055" w:rsidP="00D35055">
            <w:pPr>
              <w:spacing w:line="240" w:lineRule="auto"/>
              <w:rPr>
                <w:b/>
                <w:szCs w:val="20"/>
              </w:rPr>
            </w:pPr>
            <w:r w:rsidRPr="00C46CCF">
              <w:rPr>
                <w:szCs w:val="20"/>
              </w:rPr>
              <w:t>Fields marked in RED</w:t>
            </w:r>
          </w:p>
        </w:tc>
        <w:tc>
          <w:tcPr>
            <w:tcW w:w="7685" w:type="dxa"/>
            <w:shd w:val="clear" w:color="auto" w:fill="C00000"/>
          </w:tcPr>
          <w:p w14:paraId="16F987C4" w14:textId="77777777" w:rsidR="00D35055" w:rsidRPr="00C46CCF" w:rsidRDefault="00D35055" w:rsidP="00D35055">
            <w:pPr>
              <w:spacing w:line="240" w:lineRule="auto"/>
              <w:rPr>
                <w:b/>
                <w:szCs w:val="20"/>
              </w:rPr>
            </w:pPr>
            <w:r w:rsidRPr="00C46CCF">
              <w:rPr>
                <w:szCs w:val="20"/>
              </w:rPr>
              <w:t>Fields in RED are mandatory fields from a technical perspective. If one of these fields is left empty, the upload record will be rejected by the Hub</w:t>
            </w:r>
            <w:r>
              <w:rPr>
                <w:szCs w:val="20"/>
              </w:rPr>
              <w:t>.</w:t>
            </w:r>
          </w:p>
        </w:tc>
      </w:tr>
      <w:tr w:rsidR="00D35055" w:rsidRPr="00C46CCF" w14:paraId="16F987C8" w14:textId="77777777" w:rsidTr="00D35055">
        <w:trPr>
          <w:trHeight w:val="217"/>
        </w:trPr>
        <w:tc>
          <w:tcPr>
            <w:tcW w:w="1809" w:type="dxa"/>
          </w:tcPr>
          <w:p w14:paraId="16F987C6" w14:textId="77777777" w:rsidR="00D35055" w:rsidRPr="00C46CCF" w:rsidRDefault="00D35055" w:rsidP="00D35055">
            <w:pPr>
              <w:spacing w:line="240" w:lineRule="auto"/>
              <w:rPr>
                <w:szCs w:val="20"/>
              </w:rPr>
            </w:pPr>
          </w:p>
        </w:tc>
        <w:tc>
          <w:tcPr>
            <w:tcW w:w="7685" w:type="dxa"/>
          </w:tcPr>
          <w:p w14:paraId="16F987C7" w14:textId="77777777" w:rsidR="00D35055" w:rsidRPr="00C46CCF" w:rsidRDefault="00D35055" w:rsidP="00D35055">
            <w:pPr>
              <w:spacing w:line="240" w:lineRule="auto"/>
              <w:rPr>
                <w:szCs w:val="20"/>
              </w:rPr>
            </w:pPr>
          </w:p>
        </w:tc>
      </w:tr>
      <w:tr w:rsidR="00D35055" w:rsidRPr="00C46CCF" w14:paraId="16F987CB" w14:textId="77777777" w:rsidTr="00D35055">
        <w:trPr>
          <w:trHeight w:val="972"/>
        </w:trPr>
        <w:tc>
          <w:tcPr>
            <w:tcW w:w="1809" w:type="dxa"/>
            <w:shd w:val="clear" w:color="auto" w:fill="92D050"/>
          </w:tcPr>
          <w:p w14:paraId="16F987C9" w14:textId="77777777" w:rsidR="00D35055" w:rsidRPr="00C46CCF" w:rsidRDefault="00D35055" w:rsidP="00D35055">
            <w:pPr>
              <w:spacing w:line="240" w:lineRule="auto"/>
              <w:rPr>
                <w:b/>
                <w:szCs w:val="20"/>
              </w:rPr>
            </w:pPr>
            <w:r w:rsidRPr="00C46CCF">
              <w:rPr>
                <w:szCs w:val="20"/>
              </w:rPr>
              <w:t>Fields marked in GREEN</w:t>
            </w:r>
          </w:p>
        </w:tc>
        <w:tc>
          <w:tcPr>
            <w:tcW w:w="7685" w:type="dxa"/>
            <w:shd w:val="clear" w:color="auto" w:fill="92D050"/>
          </w:tcPr>
          <w:p w14:paraId="16F987CA" w14:textId="77777777" w:rsidR="00D35055" w:rsidRPr="00C46CCF" w:rsidRDefault="00D35055" w:rsidP="00D35055">
            <w:pPr>
              <w:spacing w:line="240" w:lineRule="auto"/>
              <w:rPr>
                <w:b/>
                <w:szCs w:val="20"/>
              </w:rPr>
            </w:pPr>
            <w:r w:rsidRPr="00C46CCF">
              <w:rPr>
                <w:szCs w:val="20"/>
              </w:rPr>
              <w:t xml:space="preserve">Fields in GREEN are requested by Customer and the value </w:t>
            </w:r>
            <w:r w:rsidRPr="00C46CCF">
              <w:rPr>
                <w:szCs w:val="20"/>
              </w:rPr>
              <w:br/>
              <w:t>submitted must respect the field size and type definitions and</w:t>
            </w:r>
            <w:r>
              <w:rPr>
                <w:szCs w:val="20"/>
              </w:rPr>
              <w:t xml:space="preserve"> </w:t>
            </w:r>
            <w:r w:rsidRPr="00C46CCF">
              <w:rPr>
                <w:szCs w:val="20"/>
              </w:rPr>
              <w:t>described conditions. When the Field Name is in red, it means that the information is mandatory from a functional perspective.</w:t>
            </w:r>
          </w:p>
        </w:tc>
      </w:tr>
    </w:tbl>
    <w:p w14:paraId="16F987CC" w14:textId="77777777" w:rsidR="00A5696D" w:rsidRDefault="00A5696D" w:rsidP="00F142CB">
      <w:pPr>
        <w:spacing w:after="200"/>
      </w:pPr>
    </w:p>
    <w:p w14:paraId="16F987CD" w14:textId="77777777" w:rsidR="00D35055" w:rsidRDefault="00D35055" w:rsidP="00F142CB">
      <w:pPr>
        <w:spacing w:after="200"/>
      </w:pPr>
    </w:p>
    <w:p w14:paraId="16F987CE" w14:textId="77777777" w:rsidR="00D35055" w:rsidRDefault="00D35055" w:rsidP="00F142CB">
      <w:pPr>
        <w:spacing w:after="200"/>
        <w:sectPr w:rsidR="00D35055" w:rsidSect="00D64E1C">
          <w:headerReference w:type="default" r:id="rId17"/>
          <w:footerReference w:type="default" r:id="rId18"/>
          <w:headerReference w:type="first" r:id="rId19"/>
          <w:footerReference w:type="first" r:id="rId20"/>
          <w:pgSz w:w="11906" w:h="16838" w:code="9"/>
          <w:pgMar w:top="1418" w:right="1134" w:bottom="1134" w:left="1418" w:header="709" w:footer="397" w:gutter="0"/>
          <w:cols w:space="708"/>
          <w:titlePg/>
          <w:docGrid w:linePitch="360"/>
        </w:sectPr>
      </w:pPr>
    </w:p>
    <w:p w14:paraId="16F987CF" w14:textId="77777777" w:rsidR="000576BE" w:rsidRPr="00D10571" w:rsidRDefault="000576BE" w:rsidP="008428C4">
      <w:pPr>
        <w:pStyle w:val="Kapitelberschrift"/>
        <w:outlineLvl w:val="0"/>
      </w:pPr>
      <w:bookmarkStart w:id="15" w:name="_Toc316392667"/>
      <w:bookmarkStart w:id="16" w:name="_Toc316394595"/>
      <w:bookmarkStart w:id="17" w:name="_Toc316395030"/>
      <w:bookmarkStart w:id="18" w:name="_Toc347482169"/>
      <w:r w:rsidRPr="00D10571">
        <w:t xml:space="preserve">Structure of BA XML </w:t>
      </w:r>
      <w:bookmarkEnd w:id="15"/>
      <w:r w:rsidR="007D2310">
        <w:t xml:space="preserve">VMI </w:t>
      </w:r>
      <w:r>
        <w:t>Demand Forecast</w:t>
      </w:r>
      <w:bookmarkEnd w:id="16"/>
      <w:bookmarkEnd w:id="17"/>
      <w:bookmarkEnd w:id="18"/>
    </w:p>
    <w:p w14:paraId="16F987D0" w14:textId="77777777" w:rsidR="00A07FC2" w:rsidRPr="009D2359" w:rsidRDefault="00137D25" w:rsidP="00AD5F3C">
      <w:pPr>
        <w:pStyle w:val="berschrift1"/>
        <w:numPr>
          <w:ilvl w:val="0"/>
          <w:numId w:val="46"/>
        </w:numPr>
      </w:pPr>
      <w:bookmarkStart w:id="19" w:name="_Toc347482170"/>
      <w:r w:rsidRPr="00137D25">
        <w:t>CI_</w:t>
      </w:r>
      <w:r w:rsidRPr="00FA66B0">
        <w:t>DemandForecast</w:t>
      </w:r>
      <w:bookmarkEnd w:id="19"/>
    </w:p>
    <w:p w14:paraId="16F987D1" w14:textId="77777777" w:rsidR="00A61DFD" w:rsidRDefault="00A61DFD" w:rsidP="00A61DFD">
      <w:pPr>
        <w:rPr>
          <w:noProof/>
          <w:lang w:eastAsia="de-DE"/>
        </w:rPr>
      </w:pPr>
      <w:r>
        <w:rPr>
          <w:noProof/>
          <w:lang w:eastAsia="de-DE"/>
        </w:rPr>
        <w:t xml:space="preserve">The header is specified by the item </w:t>
      </w:r>
      <w:r w:rsidR="00137D25" w:rsidRPr="00137D25">
        <w:rPr>
          <w:b/>
          <w:noProof/>
          <w:lang w:eastAsia="de-DE"/>
        </w:rPr>
        <w:t>CI_DemandForecast</w:t>
      </w:r>
      <w:r>
        <w:rPr>
          <w:noProof/>
          <w:lang w:eastAsia="de-DE"/>
        </w:rPr>
        <w:t xml:space="preserve"> consists of following </w:t>
      </w:r>
      <w:r w:rsidR="00D5591C">
        <w:rPr>
          <w:noProof/>
          <w:lang w:eastAsia="de-DE"/>
        </w:rPr>
        <w:t>substructures</w:t>
      </w:r>
      <w:r>
        <w:rPr>
          <w:noProof/>
          <w:lang w:eastAsia="de-DE"/>
        </w:rPr>
        <w:t>:</w:t>
      </w:r>
    </w:p>
    <w:p w14:paraId="16F987D2" w14:textId="77777777" w:rsidR="00AE348C" w:rsidRDefault="00AE348C" w:rsidP="00A61DFD">
      <w:pPr>
        <w:rPr>
          <w:noProof/>
          <w:lang w:eastAsia="de-DE"/>
        </w:rPr>
      </w:pPr>
    </w:p>
    <w:p w14:paraId="16F987D3" w14:textId="77777777" w:rsidR="00A61DFD" w:rsidRDefault="00AE348C" w:rsidP="00A61DFD">
      <w:pPr>
        <w:rPr>
          <w:noProof/>
          <w:lang w:eastAsia="de-DE"/>
        </w:rPr>
      </w:pPr>
      <w:r>
        <w:rPr>
          <w:noProof/>
          <w:lang w:eastAsia="zh-TW"/>
        </w:rPr>
        <mc:AlternateContent>
          <mc:Choice Requires="wpg">
            <w:drawing>
              <wp:inline distT="0" distB="0" distL="0" distR="0" wp14:anchorId="16F991C0" wp14:editId="16F991C1">
                <wp:extent cx="5152814" cy="1626235"/>
                <wp:effectExtent l="0" t="0" r="10160" b="0"/>
                <wp:docPr id="1228" name="Gruppieren 1228"/>
                <wp:cNvGraphicFramePr/>
                <a:graphic xmlns:a="http://schemas.openxmlformats.org/drawingml/2006/main">
                  <a:graphicData uri="http://schemas.microsoft.com/office/word/2010/wordprocessingGroup">
                    <wpg:wgp>
                      <wpg:cNvGrpSpPr/>
                      <wpg:grpSpPr>
                        <a:xfrm>
                          <a:off x="0" y="0"/>
                          <a:ext cx="5152814" cy="1626235"/>
                          <a:chOff x="0" y="0"/>
                          <a:chExt cx="5152814" cy="1626235"/>
                        </a:xfrm>
                      </wpg:grpSpPr>
                      <wps:wsp>
                        <wps:cNvPr id="6116" name="Rectangle 4"/>
                        <wps:cNvSpPr>
                          <a:spLocks noChangeArrowheads="1"/>
                        </wps:cNvSpPr>
                        <wps:spPr bwMode="auto">
                          <a:xfrm>
                            <a:off x="0" y="561975"/>
                            <a:ext cx="1654247" cy="344211"/>
                          </a:xfrm>
                          <a:prstGeom prst="rect">
                            <a:avLst/>
                          </a:prstGeom>
                          <a:solidFill>
                            <a:srgbClr val="8DB3E2"/>
                          </a:solidFill>
                          <a:ln w="25400">
                            <a:solidFill>
                              <a:srgbClr val="000000"/>
                            </a:solidFill>
                            <a:miter lim="800000"/>
                            <a:headEnd/>
                            <a:tailEnd/>
                          </a:ln>
                        </wps:spPr>
                        <wps:txbx>
                          <w:txbxContent>
                            <w:p w14:paraId="16F99274" w14:textId="77777777" w:rsidR="009502FA" w:rsidRPr="00166DF9" w:rsidRDefault="009502FA" w:rsidP="00FA66B0">
                              <w:pPr>
                                <w:spacing w:line="240" w:lineRule="auto"/>
                                <w:rPr>
                                  <w:szCs w:val="20"/>
                                </w:rPr>
                              </w:pPr>
                              <w:proofErr w:type="spellStart"/>
                              <w:proofErr w:type="gramStart"/>
                              <w:r>
                                <w:rPr>
                                  <w:rFonts w:cs="Arial"/>
                                  <w:b/>
                                  <w:bCs/>
                                  <w:szCs w:val="20"/>
                                </w:rPr>
                                <w:t>as:</w:t>
                              </w:r>
                              <w:proofErr w:type="gramEnd"/>
                              <w:r w:rsidRPr="001D6F64">
                                <w:rPr>
                                  <w:rFonts w:cs="Arial"/>
                                  <w:b/>
                                  <w:bCs/>
                                  <w:szCs w:val="20"/>
                                </w:rPr>
                                <w:t>CI_DemandForecast</w:t>
                              </w:r>
                              <w:proofErr w:type="spellEnd"/>
                            </w:p>
                          </w:txbxContent>
                        </wps:txbx>
                        <wps:bodyPr rot="0" vert="horz" wrap="square" lIns="91440" tIns="45720" rIns="91440" bIns="45720" anchor="t" anchorCtr="0" upright="1">
                          <a:noAutofit/>
                        </wps:bodyPr>
                      </wps:wsp>
                      <wps:wsp>
                        <wps:cNvPr id="6117" name="Rectangle 5"/>
                        <wps:cNvSpPr>
                          <a:spLocks noChangeArrowheads="1"/>
                        </wps:cNvSpPr>
                        <wps:spPr bwMode="auto">
                          <a:xfrm>
                            <a:off x="1743075" y="152400"/>
                            <a:ext cx="694555" cy="292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75" w14:textId="77777777" w:rsidR="009502FA" w:rsidRPr="002274A0" w:rsidRDefault="009502FA" w:rsidP="00FA66B0">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18" name="AutoShape 6"/>
                        <wps:cNvCnPr>
                          <a:cxnSpLocks noChangeShapeType="1"/>
                        </wps:cNvCnPr>
                        <wps:spPr bwMode="auto">
                          <a:xfrm>
                            <a:off x="2047875" y="152400"/>
                            <a:ext cx="39580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20" name="Rectangle 8"/>
                        <wps:cNvSpPr>
                          <a:spLocks noChangeArrowheads="1"/>
                        </wps:cNvSpPr>
                        <wps:spPr bwMode="auto">
                          <a:xfrm>
                            <a:off x="2047875" y="771525"/>
                            <a:ext cx="489043" cy="292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76" w14:textId="77777777" w:rsidR="009502FA" w:rsidRPr="002F612C" w:rsidRDefault="009502FA" w:rsidP="00CB5C03">
                              <w:pPr>
                                <w:ind w:right="120"/>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21" name="Rectangle 9"/>
                        <wps:cNvSpPr>
                          <a:spLocks noChangeArrowheads="1"/>
                        </wps:cNvSpPr>
                        <wps:spPr bwMode="auto">
                          <a:xfrm>
                            <a:off x="1657350" y="666750"/>
                            <a:ext cx="190289" cy="166083"/>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22" name="Rectangle 10"/>
                        <wps:cNvSpPr>
                          <a:spLocks noChangeArrowheads="1"/>
                        </wps:cNvSpPr>
                        <wps:spPr bwMode="auto">
                          <a:xfrm>
                            <a:off x="2438400" y="561975"/>
                            <a:ext cx="1835021" cy="34421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77" w14:textId="77777777" w:rsidR="009502FA" w:rsidRPr="00CF604E" w:rsidRDefault="009502FA" w:rsidP="00FA66B0">
                              <w:pPr>
                                <w:rPr>
                                  <w:szCs w:val="20"/>
                                </w:rPr>
                              </w:pPr>
                              <w:proofErr w:type="spellStart"/>
                              <w:proofErr w:type="gramStart"/>
                              <w:r w:rsidRPr="00675FDE">
                                <w:rPr>
                                  <w:rFonts w:cs="Arial"/>
                                  <w:bCs/>
                                  <w:szCs w:val="20"/>
                                </w:rPr>
                                <w:t>as:</w:t>
                              </w:r>
                              <w:proofErr w:type="gramEnd"/>
                              <w:r w:rsidRPr="00675FDE">
                                <w:rPr>
                                  <w:rFonts w:cs="Arial"/>
                                  <w:bCs/>
                                  <w:szCs w:val="20"/>
                                </w:rPr>
                                <w:t>CISExchangedDocument</w:t>
                              </w:r>
                              <w:proofErr w:type="spellEnd"/>
                            </w:p>
                          </w:txbxContent>
                        </wps:txbx>
                        <wps:bodyPr rot="0" vert="horz" wrap="square" lIns="91440" tIns="45720" rIns="91440" bIns="45720" anchor="t" anchorCtr="0" upright="1">
                          <a:noAutofit/>
                        </wps:bodyPr>
                      </wps:wsp>
                      <wps:wsp>
                        <wps:cNvPr id="6123" name="AutoShape 11"/>
                        <wps:cNvCnPr>
                          <a:cxnSpLocks noChangeShapeType="1"/>
                        </wps:cNvCnPr>
                        <wps:spPr bwMode="auto">
                          <a:xfrm>
                            <a:off x="1847850" y="752475"/>
                            <a:ext cx="5753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24" name="AutoShape 12"/>
                        <wps:cNvCnPr>
                          <a:cxnSpLocks noChangeShapeType="1"/>
                        </wps:cNvCnPr>
                        <wps:spPr bwMode="auto">
                          <a:xfrm>
                            <a:off x="1647825" y="752475"/>
                            <a:ext cx="21566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25" name="Group 13"/>
                        <wpg:cNvGrpSpPr>
                          <a:grpSpLocks/>
                        </wpg:cNvGrpSpPr>
                        <wpg:grpSpPr bwMode="auto">
                          <a:xfrm>
                            <a:off x="4600575" y="85725"/>
                            <a:ext cx="190289" cy="166083"/>
                            <a:chOff x="6283" y="5431"/>
                            <a:chExt cx="300" cy="262"/>
                          </a:xfrm>
                        </wpg:grpSpPr>
                        <wps:wsp>
                          <wps:cNvPr id="6126" name="Rectangle 1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27" name="AutoShape 1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28" name="AutoShape 1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29" name="Rectangle 17"/>
                        <wps:cNvSpPr>
                          <a:spLocks noChangeArrowheads="1"/>
                        </wps:cNvSpPr>
                        <wps:spPr bwMode="auto">
                          <a:xfrm>
                            <a:off x="2438400" y="0"/>
                            <a:ext cx="2158513" cy="34421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78" w14:textId="77777777" w:rsidR="009502FA" w:rsidRPr="009B20F5" w:rsidRDefault="009502FA" w:rsidP="00FA66B0">
                              <w:pPr>
                                <w:spacing w:line="240" w:lineRule="auto"/>
                                <w:rPr>
                                  <w:szCs w:val="20"/>
                                </w:rPr>
                              </w:pPr>
                              <w:proofErr w:type="spellStart"/>
                              <w:proofErr w:type="gramStart"/>
                              <w:r w:rsidRPr="009B20F5">
                                <w:rPr>
                                  <w:rFonts w:cs="Arial"/>
                                  <w:bCs/>
                                  <w:szCs w:val="20"/>
                                </w:rPr>
                                <w:t>as:</w:t>
                              </w:r>
                              <w:proofErr w:type="gramEnd"/>
                              <w:r w:rsidRPr="009B20F5">
                                <w:rPr>
                                  <w:rFonts w:cs="Arial"/>
                                  <w:bCs/>
                                  <w:szCs w:val="20"/>
                                </w:rPr>
                                <w:t>CIExchangedDocumentContext</w:t>
                              </w:r>
                              <w:proofErr w:type="spellEnd"/>
                            </w:p>
                          </w:txbxContent>
                        </wps:txbx>
                        <wps:bodyPr rot="0" vert="horz" wrap="square" lIns="91440" tIns="45720" rIns="91440" bIns="45720" anchor="t" anchorCtr="0" upright="1">
                          <a:noAutofit/>
                        </wps:bodyPr>
                      </wps:wsp>
                      <wps:wsp>
                        <wps:cNvPr id="6130" name="Rectangle 18"/>
                        <wps:cNvSpPr>
                          <a:spLocks noChangeArrowheads="1"/>
                        </wps:cNvSpPr>
                        <wps:spPr bwMode="auto">
                          <a:xfrm>
                            <a:off x="2438400" y="1123950"/>
                            <a:ext cx="2525771" cy="34421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79" w14:textId="77777777" w:rsidR="009502FA" w:rsidRPr="00206B45" w:rsidRDefault="009502FA" w:rsidP="00FA66B0">
                              <w:proofErr w:type="spellStart"/>
                              <w:r w:rsidRPr="007C0EEB">
                                <w:rPr>
                                  <w:rFonts w:cs="Arial"/>
                                  <w:bCs/>
                                  <w:szCs w:val="20"/>
                                  <w:lang w:val="de-DE"/>
                                </w:rPr>
                                <w:t>as:CISDFSupplyChainTradeTransaction</w:t>
                              </w:r>
                              <w:proofErr w:type="spellEnd"/>
                            </w:p>
                          </w:txbxContent>
                        </wps:txbx>
                        <wps:bodyPr rot="0" vert="horz" wrap="square" lIns="91440" tIns="45720" rIns="91440" bIns="45720" anchor="t" anchorCtr="0" upright="1">
                          <a:noAutofit/>
                        </wps:bodyPr>
                      </wps:wsp>
                      <wps:wsp>
                        <wps:cNvPr id="6131" name="AutoShape 19"/>
                        <wps:cNvCnPr>
                          <a:cxnSpLocks noChangeShapeType="1"/>
                        </wps:cNvCnPr>
                        <wps:spPr bwMode="auto">
                          <a:xfrm>
                            <a:off x="2047875" y="142875"/>
                            <a:ext cx="0" cy="11961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2" name="AutoShape 20"/>
                        <wps:cNvCnPr>
                          <a:cxnSpLocks noChangeShapeType="1"/>
                        </wps:cNvCnPr>
                        <wps:spPr bwMode="auto">
                          <a:xfrm>
                            <a:off x="2047875" y="1323975"/>
                            <a:ext cx="39580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33" name="Group 21"/>
                        <wpg:cNvGrpSpPr>
                          <a:grpSpLocks/>
                        </wpg:cNvGrpSpPr>
                        <wpg:grpSpPr bwMode="auto">
                          <a:xfrm>
                            <a:off x="4276725" y="638175"/>
                            <a:ext cx="190289" cy="166083"/>
                            <a:chOff x="6283" y="5431"/>
                            <a:chExt cx="300" cy="262"/>
                          </a:xfrm>
                        </wpg:grpSpPr>
                        <wps:wsp>
                          <wps:cNvPr id="6134" name="Rectangle 2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35" name="AutoShape 2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36" name="AutoShape 2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137" name="Group 25"/>
                        <wpg:cNvGrpSpPr>
                          <a:grpSpLocks/>
                        </wpg:cNvGrpSpPr>
                        <wpg:grpSpPr bwMode="auto">
                          <a:xfrm>
                            <a:off x="4962525" y="1219200"/>
                            <a:ext cx="190289" cy="166083"/>
                            <a:chOff x="6283" y="5431"/>
                            <a:chExt cx="300" cy="262"/>
                          </a:xfrm>
                        </wpg:grpSpPr>
                        <wps:wsp>
                          <wps:cNvPr id="6138" name="Rectangle 2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39" name="AutoShape 2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40" name="AutoShape 2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227" name="Rechteck 1227"/>
                        <wps:cNvSpPr>
                          <a:spLocks noChangeArrowheads="1"/>
                        </wps:cNvSpPr>
                        <wps:spPr bwMode="auto">
                          <a:xfrm>
                            <a:off x="2047875" y="1333500"/>
                            <a:ext cx="488950" cy="292735"/>
                          </a:xfrm>
                          <a:prstGeom prst="rect">
                            <a:avLst/>
                          </a:prstGeom>
                          <a:noFill/>
                          <a:ln>
                            <a:noFill/>
                          </a:ln>
                          <a:extLst/>
                        </wps:spPr>
                        <wps:txbx>
                          <w:txbxContent>
                            <w:p w14:paraId="16F9927A" w14:textId="77777777" w:rsidR="009502FA" w:rsidRDefault="009502FA" w:rsidP="00CB5C03">
                              <w:pPr>
                                <w:ind w:right="120"/>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1228" o:spid="_x0000_s1031" style="width:405.75pt;height:128.05pt;mso-position-horizontal-relative:char;mso-position-vertical-relative:line" coordsize="51528,16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">
                <v:rect id="Rectangle 4" o:spid="_x0000_s1032" style="position:absolute;top:5619;width:16542;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Fe28UA&#10;AADdAAAADwAAAGRycy9kb3ducmV2LnhtbESPwWrDMBBE74X+g9hCbrXsHEzrRgklJWByKNQN5Lq1&#10;NpaJtTKWErv++qoQyHGYmTfMajPZTlxp8K1jBVmSgiCunW65UXD43j2/gPABWWPnmBT8kofN+vFh&#10;hYV2I3/RtQqNiBD2BSowIfSFlL42ZNEnrieO3skNFkOUQyP1gGOE204u0zSXFluOCwZ72hqqz9XF&#10;Kvi4HM1udsbvP6md9Q+67euyVGrxNL2/gQg0hXv41i61gjzLcvh/E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V7bxQAAAN0AAAAPAAAAAAAAAAAAAAAAAJgCAABkcnMv&#10;ZG93bnJldi54bWxQSwUGAAAAAAQABAD1AAAAigMAAAAA&#10;" fillcolor="#8db3e2" strokeweight="2pt">
                  <v:textbox>
                    <w:txbxContent>
                      <w:p w14:paraId="16F99274" w14:textId="77777777" w:rsidR="009502FA" w:rsidRPr="00166DF9" w:rsidRDefault="009502FA" w:rsidP="00FA66B0">
                        <w:pPr>
                          <w:spacing w:line="240" w:lineRule="auto"/>
                          <w:rPr>
                            <w:szCs w:val="20"/>
                          </w:rPr>
                        </w:pPr>
                        <w:proofErr w:type="spellStart"/>
                        <w:proofErr w:type="gramStart"/>
                        <w:r>
                          <w:rPr>
                            <w:rFonts w:cs="Arial"/>
                            <w:b/>
                            <w:bCs/>
                            <w:szCs w:val="20"/>
                          </w:rPr>
                          <w:t>as:</w:t>
                        </w:r>
                        <w:proofErr w:type="gramEnd"/>
                        <w:r w:rsidRPr="001D6F64">
                          <w:rPr>
                            <w:rFonts w:cs="Arial"/>
                            <w:b/>
                            <w:bCs/>
                            <w:szCs w:val="20"/>
                          </w:rPr>
                          <w:t>CI_DemandForecast</w:t>
                        </w:r>
                        <w:proofErr w:type="spellEnd"/>
                      </w:p>
                    </w:txbxContent>
                  </v:textbox>
                </v:rect>
                <v:rect id="Rectangle 5" o:spid="_x0000_s1033" style="position:absolute;left:17430;top:1524;width:6946;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YH5MUA&#10;AADdAAAADwAAAGRycy9kb3ducmV2LnhtbESPQWvCQBSE74L/YXmCN91N1bRNXUUEQVAP1UKvj+wz&#10;Cc2+TbOrpv++Kwgeh5n5hpkvO1uLK7W+cqwhGSsQxLkzFRcavk6b0RsIH5AN1o5Jwx95WC76vTlm&#10;xt34k67HUIgIYZ+hhjKEJpPS5yVZ9GPXEEfv7FqLIcq2kKbFW4TbWr4olUqLFceFEhtal5T/HC9W&#10;A6ZT83s4T/an3SXF96JTm9m30no46FYfIAJ14Rl+tLdGQ5okr3B/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xgfkxQAAAN0AAAAPAAAAAAAAAAAAAAAAAJgCAABkcnMv&#10;ZG93bnJldi54bWxQSwUGAAAAAAQABAD1AAAAigMAAAAA&#10;" stroked="f">
                  <v:textbox>
                    <w:txbxContent>
                      <w:p w14:paraId="16F99275" w14:textId="77777777" w:rsidR="009502FA" w:rsidRPr="002274A0" w:rsidRDefault="009502FA" w:rsidP="00FA66B0">
                        <w:pPr>
                          <w:jc w:val="right"/>
                          <w:rPr>
                            <w:rFonts w:cs="Arial"/>
                            <w:b/>
                            <w:color w:val="C00000"/>
                            <w:sz w:val="24"/>
                            <w:szCs w:val="24"/>
                            <w:lang w:val="de-DE"/>
                          </w:rPr>
                        </w:pPr>
                        <w:r>
                          <w:rPr>
                            <w:rFonts w:cs="Arial"/>
                            <w:b/>
                            <w:color w:val="C00000"/>
                            <w:sz w:val="24"/>
                            <w:szCs w:val="24"/>
                            <w:lang w:val="de-DE"/>
                          </w:rPr>
                          <w:t>1</w:t>
                        </w:r>
                      </w:p>
                    </w:txbxContent>
                  </v:textbox>
                </v:rect>
                <v:shapetype id="_x0000_t32" coordsize="21600,21600" o:spt="32" o:oned="t" path="m,l21600,21600e" filled="f">
                  <v:path arrowok="t" fillok="f" o:connecttype="none"/>
                  <o:lock v:ext="edit" shapetype="t"/>
                </v:shapetype>
                <v:shape id="AutoShape 6" o:spid="_x0000_s1034" type="#_x0000_t32" style="position:absolute;left:20478;top:1524;width:39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E4NsEAAADdAAAADwAAAGRycy9kb3ducmV2LnhtbERPTYvCMBC9C/6HMII3TSviul2jiCCK&#10;4Iq6uNehGdtiMylNrPXfm4Pg8fG+Z4vWlKKh2hWWFcTDCARxanXBmYK/83owBeE8ssbSMil4koPF&#10;vNuZYaLtg4/UnHwmQgi7BBXk3leJlC7NyaAb2oo4cFdbG/QB1pnUNT5CuCnlKIom0mDBoSHHilY5&#10;pbfT3ShoDpffr3XVbA4+u4yPu/H3P5q9Uv1eu/wB4an1H/HbvdUKJnEc5oY34Qn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wTg2wQAAAN0AAAAPAAAAAAAAAAAAAAAA&#10;AKECAABkcnMvZG93bnJldi54bWxQSwUGAAAAAAQABAD5AAAAjwMAAAAA&#10;" strokeweight="2pt"/>
                <v:rect id="Rectangle 8" o:spid="_x0000_s1035" style="position:absolute;left:20478;top:7715;width:4891;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NVLcEA&#10;AADdAAAADwAAAGRycy9kb3ducmV2LnhtbERPy4rCMBTdD/gP4QruxsTHFK1GEUEQdBajA24vzbUt&#10;Nje1iVr/3iwEl4fzni9bW4k7Nb50rGHQVyCIM2dKzjX8HzffExA+IBusHJOGJ3lYLjpfc0yNe/Af&#10;3Q8hFzGEfYoaihDqVEqfFWTR911NHLmzayyGCJtcmgYfMdxWcqhUIi2WHBsKrGldUHY53KwGTMbm&#10;+nse7Y+7W4LTvFWbn5PSutdtVzMQgdrwEb/dW6MhGQzj/vgmP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DVS3BAAAA3QAAAA8AAAAAAAAAAAAAAAAAmAIAAGRycy9kb3du&#10;cmV2LnhtbFBLBQYAAAAABAAEAPUAAACGAwAAAAA=&#10;" stroked="f">
                  <v:textbox>
                    <w:txbxContent>
                      <w:p w14:paraId="16F99276" w14:textId="77777777" w:rsidR="009502FA" w:rsidRPr="002F612C" w:rsidRDefault="009502FA" w:rsidP="00CB5C03">
                        <w:pPr>
                          <w:ind w:right="120"/>
                          <w:jc w:val="right"/>
                          <w:rPr>
                            <w:rFonts w:cs="Arial"/>
                            <w:b/>
                            <w:sz w:val="24"/>
                            <w:szCs w:val="24"/>
                            <w:lang w:val="de-DE"/>
                          </w:rPr>
                        </w:pPr>
                        <w:r>
                          <w:rPr>
                            <w:rFonts w:cs="Arial"/>
                            <w:b/>
                            <w:sz w:val="24"/>
                            <w:szCs w:val="24"/>
                            <w:lang w:val="de-DE"/>
                          </w:rPr>
                          <w:t>1</w:t>
                        </w:r>
                      </w:p>
                    </w:txbxContent>
                  </v:textbox>
                </v:rect>
                <v:rect id="Rectangle 9" o:spid="_x0000_s1036" style="position:absolute;left:16573;top:6667;width:1903;height:1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Ng3cUA&#10;AADdAAAADwAAAGRycy9kb3ducmV2LnhtbESPUWvCMBSF3wf+h3CFvc20BZ10RhnCmCDC5vT90ty1&#10;Zc1NTVLN/PWLIOzxcM75DmexiqYTZ3K+tawgn2QgiCurW64VHL7enuYgfEDW2FkmBb/kYbUcPSyw&#10;1PbCn3Teh1okCPsSFTQh9KWUvmrIoJ/Ynjh539YZDEm6WmqHlwQ3nSyybCYNtpwWGuxp3VD1sx+M&#10;gn43Hd6fT1t3Pc6Hjwq30YYiKvU4jq8vIALF8B++tzdawSwvcri9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2DdxQAAAN0AAAAPAAAAAAAAAAAAAAAAAJgCAABkcnMv&#10;ZG93bnJldi54bWxQSwUGAAAAAAQABAD1AAAAigMAAAAA&#10;" strokeweight="2pt"/>
                <v:rect id="Rectangle 10" o:spid="_x0000_s1037" style="position:absolute;left:24384;top:5619;width:18350;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dWP8UA&#10;AADdAAAADwAAAGRycy9kb3ducmV2LnhtbESPQWvCQBCF7wX/wzKFXkrdJIiW1FWkRSqemlh6HrLT&#10;JDQ7G3ZXXf+9Kwg9Pt68781brqMZxImc7y0ryKcZCOLG6p5bBd+H7csrCB+QNQ6WScGFPKxXk4cl&#10;ltqeuaJTHVqRIOxLVNCFMJZS+qYjg35qR+Lk/VpnMCTpWqkdnhPcDLLIsrk02HNq6HCk946av/po&#10;0ht5rH7qz+eL3duPqs+1m33FhVJPj3HzBiJQDP/H9/ROK5jnRQG3NQkB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t1Y/xQAAAN0AAAAPAAAAAAAAAAAAAAAAAJgCAABkcnMv&#10;ZG93bnJldi54bWxQSwUGAAAAAAQABAD1AAAAigMAAAAA&#10;" filled="f" fillcolor="#8db3e2" strokeweight="2pt">
                  <v:textbox>
                    <w:txbxContent>
                      <w:p w14:paraId="16F99277" w14:textId="77777777" w:rsidR="009502FA" w:rsidRPr="00CF604E" w:rsidRDefault="009502FA" w:rsidP="00FA66B0">
                        <w:pPr>
                          <w:rPr>
                            <w:szCs w:val="20"/>
                          </w:rPr>
                        </w:pPr>
                        <w:proofErr w:type="spellStart"/>
                        <w:proofErr w:type="gramStart"/>
                        <w:r w:rsidRPr="00675FDE">
                          <w:rPr>
                            <w:rFonts w:cs="Arial"/>
                            <w:bCs/>
                            <w:szCs w:val="20"/>
                          </w:rPr>
                          <w:t>as:</w:t>
                        </w:r>
                        <w:proofErr w:type="gramEnd"/>
                        <w:r w:rsidRPr="00675FDE">
                          <w:rPr>
                            <w:rFonts w:cs="Arial"/>
                            <w:bCs/>
                            <w:szCs w:val="20"/>
                          </w:rPr>
                          <w:t>CISExchangedDocument</w:t>
                        </w:r>
                        <w:proofErr w:type="spellEnd"/>
                      </w:p>
                    </w:txbxContent>
                  </v:textbox>
                </v:rect>
                <v:shape id="AutoShape 11" o:spid="_x0000_s1038" type="#_x0000_t32" style="position:absolute;left:18478;top:7524;width:57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lg+scAAADdAAAADwAAAGRycy9kb3ducmV2LnhtbESP3WrCQBSE7wu+w3KE3jWbWLE1zSpS&#10;kBbBij/E20P2NAlmz4bsNsa37xaEXg4z8w2TLQfTiJ46V1tWkEQxCOLC6ppLBafj+ukVhPPIGhvL&#10;pOBGDpaL0UOGqbZX3lN/8KUIEHYpKqi8b1MpXVGRQRfZljh437Yz6IPsSqk7vAa4aeQkjmfSYM1h&#10;ocKW3isqLocfo6Df5V8v67b/2Pkyn+430/kZzVapx/GwegPhafD/4Xv7UyuYJZNn+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CWD6xwAAAN0AAAAPAAAAAAAA&#10;AAAAAAAAAKECAABkcnMvZG93bnJldi54bWxQSwUGAAAAAAQABAD5AAAAlQMAAAAA&#10;" strokeweight="2pt"/>
                <v:shape id="AutoShape 12" o:spid="_x0000_s1039" type="#_x0000_t32" style="position:absolute;left:16478;top:7524;width:21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D4jsUAAADdAAAADwAAAGRycy9kb3ducmV2LnhtbESPW4vCMBSE3xf8D+EIvq2pUrxUo4gg&#10;ysKueEFfD82xLTYnpYm1++83C4KPw8x8w8yXrSlFQ7UrLCsY9CMQxKnVBWcKzqfN5wSE88gaS8uk&#10;4JccLBedjzkm2j75QM3RZyJA2CWoIPe+SqR0aU4GXd9WxMG72dqgD7LOpK7xGeCmlMMoGkmDBYeF&#10;HCta55Tejw+joNlffsabqtnufXaJD1/x9IrmW6let13NQHhq/Tv8au+0gtFgGMP/m/A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D4jsUAAADdAAAADwAAAAAAAAAA&#10;AAAAAAChAgAAZHJzL2Rvd25yZXYueG1sUEsFBgAAAAAEAAQA+QAAAJMDAAAAAA==&#10;" strokeweight="2pt"/>
                <v:group id="Group 13" o:spid="_x0000_s1040" style="position:absolute;left:46005;top:857;width:1903;height:1661"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aYncUAAADdAAAADwAAAGRycy9kb3ducmV2LnhtbESPQYvCMBSE7wv7H8Jb&#10;8LamVZSlaxSRVTyIYF0Qb4/m2Rabl9LEtv57Iwgeh5n5hpktelOJlhpXWlYQDyMQxJnVJecK/o/r&#10;7x8QziNrrCyTgjs5WMw/P2aYaNvxgdrU5yJA2CWooPC+TqR0WUEG3dDWxMG72MagD7LJpW6wC3BT&#10;yVEUTaXBksNCgTWtCsqu6c0o2HTYLcfxX7u7Xlb383GyP+1iUmrw1S9/QXjq/Tv8am+1gmk8m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2mJ3FAAAA3QAA&#10;AA8AAAAAAAAAAAAAAAAAqgIAAGRycy9kb3ducmV2LnhtbFBLBQYAAAAABAAEAPoAAACcAwAAAAA=&#10;">
                  <v:rect id="Rectangle 14" o:spid="_x0000_s104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r4qcUA&#10;AADdAAAADwAAAGRycy9kb3ducmV2LnhtbESPUWvCMBSF3wf7D+EO9jZTC+ukGkWEsYEIm27vl+ba&#10;FpubmqSa+esXQfDxcM75Dme2iKYTJ3K+taxgPMpAEFdWt1wr+Nm9v0xA+ICssbNMCv7Iw2L++DDD&#10;Utszf9NpG2qRIOxLVNCE0JdS+qohg35ke+Lk7a0zGJJ0tdQOzwluOplnWSENtpwWGuxp1VB12A5G&#10;Qb95HT7ejmt3+Z0MXxWuow15VOr5KS6nIALFcA/f2p9aQTHOC7i+S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KvipxQAAAN0AAAAPAAAAAAAAAAAAAAAAAJgCAABkcnMv&#10;ZG93bnJldi54bWxQSwUGAAAAAAQABAD1AAAAigMAAAAA&#10;" strokeweight="2pt"/>
                  <v:shape id="AutoShape 15" o:spid="_x0000_s104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LmsEAAADdAAAADwAAAGRycy9kb3ducmV2LnhtbESPQYvCMBSE74L/ITzBm6aKaKlGEUHw&#10;Wlf2/GiebbF5qU1q4783wsIeh5n5htkdgmnEizpXW1awmCcgiAuray4V3H7OsxSE88gaG8uk4E0O&#10;DvvxaIeZtgPn9Lr6UkQIuwwVVN63mZSuqMigm9uWOHp32xn0UXal1B0OEW4auUyStTRYc1yosKVT&#10;RcXj2hsFef4sf3sXhmN6D5vVTa9M0l+Umk7CcQvCU/D/4b/2RStYL5Yb+L6JT0Du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n8uawQAAAN0AAAAPAAAAAAAAAAAAAAAA&#10;AKECAABkcnMvZG93bnJldi54bWxQSwUGAAAAAAQABAD5AAAAjwMAAAAA&#10;" strokeweight="1.25pt"/>
                  <v:shape id="AutoShape 16" o:spid="_x0000_s104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qBZsQAAADdAAAADwAAAGRycy9kb3ducmV2LnhtbERPTWvCQBC9F/wPywi91U2EBkldRaqC&#10;hyrE1oO3MTtNgtnZkF2T1F/vHoQeH+97vhxMLTpqXWVZQTyJQBDnVldcKPj53r7NQDiPrLG2TAr+&#10;yMFyMXqZY6ptzxl1R1+IEMIuRQWl900qpctLMugmtiEO3K9tDfoA20LqFvsQbmo5jaJEGqw4NJTY&#10;0GdJ+fV4Mwreb/3lnMScrfab9Sm7d/nhevpS6nU8rD5AeBr8v/jp3mkFSTwNc8Ob8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eoFmxAAAAN0AAAAPAAAAAAAAAAAA&#10;AAAAAKECAABkcnMvZG93bnJldi54bWxQSwUGAAAAAAQABAD5AAAAkgMAAAAA&#10;" strokeweight="1.25pt"/>
                </v:group>
                <v:rect id="Rectangle 17" o:spid="_x0000_s1044" style="position:absolute;left:24384;width:21585;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PETsUA&#10;AADdAAAADwAAAGRycy9kb3ducmV2LnhtbESPQWsCMRCF7wX/QxjBS9HsSlG7NUppkZae3LX0PGzG&#10;3cXNZElSjf++EYQeH2/e9+att9H04kzOd5YV5LMMBHFtdceNgu/DbroC4QOyxt4yKbiSh+1m9LDG&#10;QtsLl3SuQiMShH2BCtoQhkJKX7dk0M/sQJy8o3UGQ5KukdrhJcFNL+dZtpAGO04NLQ701lJ9qn5N&#10;eiOP5U/18Xi1X/a97HLtnvZxqdRkHF9fQASK4f/4nv7UChb5/BluaxIC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E8ROxQAAAN0AAAAPAAAAAAAAAAAAAAAAAJgCAABkcnMv&#10;ZG93bnJldi54bWxQSwUGAAAAAAQABAD1AAAAigMAAAAA&#10;" filled="f" fillcolor="#8db3e2" strokeweight="2pt">
                  <v:textbox>
                    <w:txbxContent>
                      <w:p w14:paraId="16F99278" w14:textId="77777777" w:rsidR="009502FA" w:rsidRPr="009B20F5" w:rsidRDefault="009502FA" w:rsidP="00FA66B0">
                        <w:pPr>
                          <w:spacing w:line="240" w:lineRule="auto"/>
                          <w:rPr>
                            <w:szCs w:val="20"/>
                          </w:rPr>
                        </w:pPr>
                        <w:proofErr w:type="spellStart"/>
                        <w:proofErr w:type="gramStart"/>
                        <w:r w:rsidRPr="009B20F5">
                          <w:rPr>
                            <w:rFonts w:cs="Arial"/>
                            <w:bCs/>
                            <w:szCs w:val="20"/>
                          </w:rPr>
                          <w:t>as:</w:t>
                        </w:r>
                        <w:proofErr w:type="gramEnd"/>
                        <w:r w:rsidRPr="009B20F5">
                          <w:rPr>
                            <w:rFonts w:cs="Arial"/>
                            <w:bCs/>
                            <w:szCs w:val="20"/>
                          </w:rPr>
                          <w:t>CIExchangedDocumentContext</w:t>
                        </w:r>
                        <w:proofErr w:type="spellEnd"/>
                      </w:p>
                    </w:txbxContent>
                  </v:textbox>
                </v:rect>
                <v:rect id="Rectangle 18" o:spid="_x0000_s1045" style="position:absolute;left:24384;top:11239;width:25257;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7DsUA&#10;AADdAAAADwAAAGRycy9kb3ducmV2LnhtbESPwUrDQBCG70LfYRnBi7SbqLQSuy1FEcVTkxbPQ3ZM&#10;gtnZsLu227d3DoLH4Z//m2/W2+xGdaIQB88GykUBirj1duDOwPHwOn8EFROyxdEzGbhQhO1mdrXG&#10;yvoz13RqUqcEwrFCA31KU6V1bHtyGBd+IpbsyweHScbQaRvwLHA36ruiWGqHA8uFHid67qn9bn6c&#10;aJS5/mzebi/+w7/UQ2nDwz6vjLm5zrsnUIly+l/+a79bA8vyXvzlG0G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8PsOxQAAAN0AAAAPAAAAAAAAAAAAAAAAAJgCAABkcnMv&#10;ZG93bnJldi54bWxQSwUGAAAAAAQABAD1AAAAigMAAAAA&#10;" filled="f" fillcolor="#8db3e2" strokeweight="2pt">
                  <v:textbox>
                    <w:txbxContent>
                      <w:p w14:paraId="16F99279" w14:textId="77777777" w:rsidR="009502FA" w:rsidRPr="00206B45" w:rsidRDefault="009502FA" w:rsidP="00FA66B0">
                        <w:proofErr w:type="spellStart"/>
                        <w:r w:rsidRPr="007C0EEB">
                          <w:rPr>
                            <w:rFonts w:cs="Arial"/>
                            <w:bCs/>
                            <w:szCs w:val="20"/>
                            <w:lang w:val="de-DE"/>
                          </w:rPr>
                          <w:t>as:CISDFSupplyChainTradeTransaction</w:t>
                        </w:r>
                        <w:proofErr w:type="spellEnd"/>
                      </w:p>
                    </w:txbxContent>
                  </v:textbox>
                </v:rect>
                <v:shape id="AutoShape 19" o:spid="_x0000_s1046" type="#_x0000_t32" style="position:absolute;left:20478;top:1428;width:0;height:119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7Ny8YAAADdAAAADwAAAGRycy9kb3ducmV2LnhtbESPQWvCQBSE7wX/w/IK3uomVmyNboIU&#10;RClUiRW9PrKvSTD7NmTXmP77bqHQ4zAz3zCrbDCN6KlztWUF8SQCQVxYXXOp4PS5eXoF4TyyxsYy&#10;KfgmB1k6elhhou2dc+qPvhQBwi5BBZX3bSKlKyoy6Ca2JQ7el+0M+iC7UuoO7wFuGjmNork0WHNY&#10;qLClt4qK6/FmFPSH8/5l0/bbgy/Ps/x9trig+VBq/DislyA8Df4//NfeaQXz+DmG3zfhCcj0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OzcvGAAAA3QAAAA8AAAAAAAAA&#10;AAAAAAAAoQIAAGRycy9kb3ducmV2LnhtbFBLBQYAAAAABAAEAPkAAACUAwAAAAA=&#10;" strokeweight="2pt"/>
                <v:shape id="AutoShape 20" o:spid="_x0000_s1047" type="#_x0000_t32" style="position:absolute;left:20478;top:13239;width:39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xTvMcAAADdAAAADwAAAGRycy9kb3ducmV2LnhtbESP3WrCQBSE7wu+w3KE3jWbWLE1zSpS&#10;kBbBij/E20P2NAlmz4bsNsa37xaEXg4z8w2TLQfTiJ46V1tWkEQxCOLC6ppLBafj+ukVhPPIGhvL&#10;pOBGDpaL0UOGqbZX3lN/8KUIEHYpKqi8b1MpXVGRQRfZljh437Yz6IPsSqk7vAa4aeQkjmfSYM1h&#10;ocKW3isqLocfo6Df5V8v67b/2Pkyn+430/kZzVapx/GwegPhafD/4Xv7UyuYJc8T+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nFO8xwAAAN0AAAAPAAAAAAAA&#10;AAAAAAAAAKECAABkcnMvZG93bnJldi54bWxQSwUGAAAAAAQABAD5AAAAlQMAAAAA&#10;" strokeweight="2pt"/>
                <v:group id="Group 21" o:spid="_x0000_s1048" style="position:absolute;left:42767;top:6381;width:1903;height:1661"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zr8UAAADdAAAADwAAAGRycy9kb3ducmV2LnhtbESPQYvCMBSE7wv+h/AE&#10;b2tay4pUo4ioeJCFVUG8PZpnW2xeShPb+u/NwsIeh5n5hlmselOJlhpXWlYQjyMQxJnVJecKLufd&#10;5wyE88gaK8uk4EUOVsvBxwJTbTv+ofbkcxEg7FJUUHhfp1K6rCCDbmxr4uDdbWPQB9nkUjfYBbip&#10;5CSKptJgyWGhwJo2BWWP09Mo2HfYrZN42x4f983rdv76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KM6/FAAAA3QAA&#10;AA8AAAAAAAAAAAAAAAAAqgIAAGRycy9kb3ducmV2LnhtbFBLBQYAAAAABAAEAPoAAACcAwAAAAA=&#10;">
                  <v:rect id="Rectangle 22" o:spid="_x0000_s104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1VmMUA&#10;AADdAAAADwAAAGRycy9kb3ducmV2LnhtbESPQWsCMRSE7wX/Q3hCbzWrba2sRhFBFKRQtd4fm9fd&#10;pZuXNclq6q83hUKPw8x8w8wW0TTiQs7XlhUMBxkI4sLqmksFn8f10wSED8gaG8uk4Ic8LOa9hxnm&#10;2l55T5dDKEWCsM9RQRVCm0vpi4oM+oFtiZP3ZZ3BkKQrpXZ4TXDTyFGWjaXBmtNChS2tKiq+D51R&#10;0L6/dpu3887dTpPuo8BdtGEUlXrsx+UURKAY/sN/7a1WMB4+v8Dvm/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bVWYxQAAAN0AAAAPAAAAAAAAAAAAAAAAAJgCAABkcnMv&#10;ZG93bnJldi54bWxQSwUGAAAAAAQABAD1AAAAigMAAAAA&#10;" strokeweight="2pt"/>
                  <v:shape id="AutoShape 23" o:spid="_x0000_s105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hmq8EAAADdAAAADwAAAGRycy9kb3ducmV2LnhtbESPT4vCMBTE7wt+h/CEva2p/6UaRQTB&#10;a1U8P5pnW2xeapPa7LffLAgeh5n5DbPZBVOLF7WusqxgPEpAEOdWV1wouF6OPysQziNrrC2Tgl9y&#10;sNsOvjaYattzRq+zL0SEsEtRQel9k0rp8pIMupFtiKN3t61BH2VbSN1iH+GmlpMkWUiDFceFEhs6&#10;lJQ/zp1RkGXP4ta50O9X97CcXfXMJN1Jqe9h2K9BeAr+E363T1rBYjydw/+b+ATk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2GarwQAAAN0AAAAPAAAAAAAAAAAAAAAA&#10;AKECAABkcnMvZG93bnJldi54bWxQSwUGAAAAAAQABAD5AAAAjwMAAAAA&#10;" strokeweight="1.25pt"/>
                  <v:shape id="AutoShape 24" o:spid="_x0000_s105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AmUsgAAADdAAAADwAAAGRycy9kb3ducmV2LnhtbESPQWvCQBSE74X+h+UVvNVNLA2Suoqo&#10;BQ+1EFsPvb1mX5Ng9m3Irkn013cFweMwM98ws8VgatFR6yrLCuJxBII4t7riQsH31/vzFITzyBpr&#10;y6TgTA4W88eHGaba9pxRt/eFCBB2KSoovW9SKV1ekkE3tg1x8P5sa9AH2RZSt9gHuKnlJIoSabDi&#10;sFBiQ6uS8uP+ZBS8nvrfnyTmbLnbrA/Zpcs/j4cPpUZPw/INhKfB38O39lYrSOKXBK5vwhOQ8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nAmUsgAAADdAAAADwAAAAAA&#10;AAAAAAAAAAChAgAAZHJzL2Rvd25yZXYueG1sUEsFBgAAAAAEAAQA+QAAAJYDAAAAAA==&#10;" strokeweight="1.25pt"/>
                </v:group>
                <v:group id="Group 25" o:spid="_x0000_s1052" style="position:absolute;left:49625;top:12192;width:1903;height:1660"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E1rMcAAADdAAAADwAAAGRycy9kb3ducmV2LnhtbESPT2vCQBTE7wW/w/IK&#10;3uomhlpJXYNIFQ9SqAqlt0f2mYRk34bsNn++fbdQ6HGYmd8wm2w0jeipc5VlBfEiAkGcW11xoeB2&#10;PTytQTiPrLGxTAomcpBtZw8bTLUd+IP6iy9EgLBLUUHpfZtK6fKSDLqFbYmDd7edQR9kV0jd4RDg&#10;ppHLKFpJgxWHhRJb2peU15dvo+A44LBL4rf+XN/309f1+f3zHJNS88dx9wrC0+j/w3/tk1awipMX&#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vE1rMcAAADd&#10;AAAADwAAAAAAAAAAAAAAAACqAgAAZHJzL2Rvd25yZXYueG1sUEsFBgAAAAAEAAQA+gAAAJ4DAAAA&#10;AA==&#10;">
                  <v:rect id="Rectangle 26" o:spid="_x0000_s105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fncMA&#10;AADdAAAADwAAAGRycy9kb3ducmV2LnhtbERPW2vCMBR+H+w/hDPwbaZ1eKGayhiMCSJMN98PzbEt&#10;Niddkmrcr18ehD1+fPfVOppOXMj51rKCfJyBIK6sbrlW8P31/rwA4QOyxs4yKbiRh3X5+LDCQtsr&#10;7+lyCLVIIewLVNCE0BdS+qohg35se+LEnawzGBJ0tdQOryncdHKSZTNpsOXU0GBPbw1V58NgFPS7&#10;6fAx/9m63+Ni+KxwG22YRKVGT/F1CSJQDP/iu3ujFczylzQ3vUlPQJ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BfncMAAADdAAAADwAAAAAAAAAAAAAAAACYAgAAZHJzL2Rv&#10;d25yZXYueG1sUEsFBgAAAAAEAAQA9QAAAIgDAAAAAA==&#10;" strokeweight="2pt"/>
                  <v:shape id="AutoShape 27" o:spid="_x0000_s105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VsrsMAAADdAAAADwAAAGRycy9kb3ducmV2LnhtbESPW4vCMBSE3xf8D+EIvq2pF7xUo8jC&#10;gq9V8fnQHNtic1Kb1MZ/bxYWfBxm5htmuw+mFk9qXWVZwWScgCDOra64UHA5/36vQDiPrLG2TApe&#10;5GC/G3xtMdW254yeJ1+ICGGXooLS+yaV0uUlGXRj2xBH72Zbgz7KtpC6xT7CTS2nSbKQBiuOCyU2&#10;9FNSfj91RkGWPYpr50J/WN3Ccn7Rc5N0R6VGw3DYgPAU/Cf83z5qBYvJbA1/b+ITkL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VbK7DAAAA3QAAAA8AAAAAAAAAAAAA&#10;AAAAoQIAAGRycy9kb3ducmV2LnhtbFBLBQYAAAAABAAEAPkAAACRAwAAAAA=&#10;" strokeweight="1.25pt"/>
                  <v:shape id="AutoShape 28" o:spid="_x0000_s105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NowMUAAADdAAAADwAAAGRycy9kb3ducmV2LnhtbERPy2rCQBTdF/oPwy24q5NIG0p0FFEL&#10;LmohPhbubjO3STBzJ2TGJPr1zqLQ5eG8Z4vB1KKj1lWWFcTjCARxbnXFhYLj4fP1A4TzyBpry6Tg&#10;Rg4W8+enGaba9pxRt/eFCCHsUlRQet+kUrq8JINubBviwP3a1qAPsC2kbrEP4aaWkyhKpMGKQ0OJ&#10;Da1Kyi/7q1Hwfu1/zknM2XK3WZ+ye5d/X05fSo1ehuUUhKfB/4v/3FutIInfwv7wJjw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tNowMUAAADdAAAADwAAAAAAAAAA&#10;AAAAAAChAgAAZHJzL2Rvd25yZXYueG1sUEsFBgAAAAAEAAQA+QAAAJMDAAAAAA==&#10;" strokeweight="1.25pt"/>
                </v:group>
                <v:rect id="Rechteck 1227" o:spid="_x0000_s1056" style="position:absolute;left:20478;top:13335;width:489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ZVq8QA&#10;AADdAAAADwAAAGRycy9kb3ducmV2LnhtbERPS2vCQBC+F/wPywi9FN2YQyvRVUQQQylI4+M8ZMck&#10;mJ2N2TVJ/323UPA2H99zluvB1KKj1lWWFcymEQji3OqKCwWn424yB+E8ssbaMin4IQfr1ehliYm2&#10;PX9Tl/lChBB2CSoovW8SKV1ekkE3tQ1x4K62NegDbAupW+xDuKllHEXv0mDFoaHEhrYl5bfsYRT0&#10;+aG7HL/28vB2SS3f0/s2O38q9ToeNgsQngb/FP+7Ux3mx/EH/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WVavEAAAA3QAAAA8AAAAAAAAAAAAAAAAAmAIAAGRycy9k&#10;b3ducmV2LnhtbFBLBQYAAAAABAAEAPUAAACJAwAAAAA=&#10;" filled="f" stroked="f">
                  <v:textbox>
                    <w:txbxContent>
                      <w:p w14:paraId="16F9927A" w14:textId="77777777" w:rsidR="009502FA" w:rsidRDefault="009502FA" w:rsidP="00CB5C03">
                        <w:pPr>
                          <w:ind w:right="120"/>
                          <w:jc w:val="right"/>
                          <w:rPr>
                            <w:rFonts w:cs="Arial"/>
                            <w:b/>
                            <w:sz w:val="24"/>
                            <w:szCs w:val="24"/>
                            <w:lang w:val="de-DE"/>
                          </w:rPr>
                        </w:pPr>
                        <w:r>
                          <w:rPr>
                            <w:rFonts w:cs="Arial"/>
                            <w:b/>
                            <w:sz w:val="24"/>
                            <w:szCs w:val="24"/>
                            <w:lang w:val="de-DE"/>
                          </w:rPr>
                          <w:t>1</w:t>
                        </w:r>
                      </w:p>
                    </w:txbxContent>
                  </v:textbox>
                </v:rect>
                <w10:anchorlock/>
              </v:group>
            </w:pict>
          </mc:Fallback>
        </mc:AlternateContent>
      </w:r>
    </w:p>
    <w:p w14:paraId="16F987D4" w14:textId="77777777" w:rsidR="00FA66B0" w:rsidRDefault="00FA66B0" w:rsidP="00A61DFD">
      <w:pPr>
        <w:rPr>
          <w:noProof/>
          <w:lang w:eastAsia="de-DE"/>
        </w:rPr>
      </w:pPr>
    </w:p>
    <w:p w14:paraId="16F987D5" w14:textId="77777777" w:rsidR="00AE348C" w:rsidRDefault="00AE348C" w:rsidP="00A61DFD">
      <w:pPr>
        <w:rPr>
          <w:noProof/>
          <w:lang w:eastAsia="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2B14FA" w:rsidRPr="00AD4FE7" w14:paraId="16F987D7" w14:textId="77777777" w:rsidTr="00DD1805">
        <w:trPr>
          <w:cantSplit/>
          <w:trHeight w:val="329"/>
        </w:trPr>
        <w:tc>
          <w:tcPr>
            <w:tcW w:w="5000" w:type="pct"/>
            <w:shd w:val="clear" w:color="auto" w:fill="FFFFCC"/>
            <w:vAlign w:val="center"/>
          </w:tcPr>
          <w:p w14:paraId="16F987D6" w14:textId="77777777" w:rsidR="002B14FA" w:rsidRPr="00A370B7" w:rsidRDefault="002B14FA" w:rsidP="000B5496">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2B14FA" w:rsidRPr="00AD4FE7" w14:paraId="16F987E0" w14:textId="77777777" w:rsidTr="00DD1805">
        <w:trPr>
          <w:cantSplit/>
        </w:trPr>
        <w:tc>
          <w:tcPr>
            <w:tcW w:w="5000" w:type="pct"/>
            <w:vAlign w:val="center"/>
          </w:tcPr>
          <w:p w14:paraId="16F987D8" w14:textId="77777777" w:rsidR="002B14FA" w:rsidRPr="00A370B7" w:rsidRDefault="002B14FA" w:rsidP="000B5496"/>
          <w:p w14:paraId="16F987D9" w14:textId="77777777" w:rsidR="00C1691F" w:rsidRPr="00A370B7" w:rsidRDefault="00C1691F" w:rsidP="00C1691F">
            <w:pPr>
              <w:spacing w:line="240" w:lineRule="auto"/>
              <w:rPr>
                <w:rFonts w:cs="Arial"/>
                <w:bCs/>
                <w:szCs w:val="20"/>
              </w:rPr>
            </w:pPr>
            <w:r w:rsidRPr="00A370B7">
              <w:rPr>
                <w:b/>
              </w:rPr>
              <w:t>“</w:t>
            </w:r>
            <w:r w:rsidRPr="00A370B7">
              <w:rPr>
                <w:rFonts w:cs="Arial"/>
                <w:b/>
                <w:bCs/>
                <w:szCs w:val="20"/>
              </w:rPr>
              <w:t>as:CIExchangedDocumentContext</w:t>
            </w:r>
            <w:r w:rsidRPr="00A370B7">
              <w:rPr>
                <w:rFonts w:cs="Arial"/>
                <w:bCs/>
                <w:szCs w:val="20"/>
              </w:rPr>
              <w:t>” contains message exchange specific context data like message-ID or creation timestamp. This data is added by SupplyOn to the message.</w:t>
            </w:r>
          </w:p>
          <w:p w14:paraId="16F987DA" w14:textId="77777777" w:rsidR="00C1691F" w:rsidRPr="00A370B7" w:rsidRDefault="00C1691F" w:rsidP="002B14FA">
            <w:pPr>
              <w:spacing w:line="240" w:lineRule="auto"/>
              <w:rPr>
                <w:b/>
              </w:rPr>
            </w:pPr>
          </w:p>
          <w:p w14:paraId="16F987DB" w14:textId="77777777" w:rsidR="002B14FA" w:rsidRPr="00A370B7" w:rsidRDefault="002B14FA" w:rsidP="002B14FA">
            <w:pPr>
              <w:spacing w:line="240" w:lineRule="auto"/>
              <w:rPr>
                <w:rFonts w:cs="Arial"/>
                <w:bCs/>
                <w:szCs w:val="20"/>
              </w:rPr>
            </w:pPr>
            <w:r w:rsidRPr="00A370B7">
              <w:rPr>
                <w:b/>
              </w:rPr>
              <w:t>“</w:t>
            </w:r>
            <w:r w:rsidR="00675FDE" w:rsidRPr="00A370B7">
              <w:rPr>
                <w:rFonts w:cs="Arial"/>
                <w:b/>
                <w:bCs/>
                <w:szCs w:val="20"/>
              </w:rPr>
              <w:t>as:CISExchangedDocument”</w:t>
            </w:r>
            <w:r w:rsidRPr="00A370B7">
              <w:rPr>
                <w:rFonts w:cs="Arial"/>
                <w:bCs/>
                <w:szCs w:val="20"/>
              </w:rPr>
              <w:t xml:space="preserve"> contains </w:t>
            </w:r>
            <w:r w:rsidR="0047397E">
              <w:rPr>
                <w:rFonts w:cs="Arial"/>
                <w:bCs/>
                <w:szCs w:val="20"/>
              </w:rPr>
              <w:t>header</w:t>
            </w:r>
            <w:r w:rsidR="00E30A2A" w:rsidRPr="00A370B7">
              <w:rPr>
                <w:rFonts w:cs="Arial"/>
                <w:bCs/>
                <w:szCs w:val="20"/>
              </w:rPr>
              <w:t xml:space="preserve"> information about the </w:t>
            </w:r>
            <w:r w:rsidR="0047397E">
              <w:rPr>
                <w:rFonts w:cs="Arial"/>
                <w:bCs/>
                <w:szCs w:val="20"/>
              </w:rPr>
              <w:t>VMI</w:t>
            </w:r>
            <w:r w:rsidR="00A42CA1">
              <w:rPr>
                <w:rFonts w:cs="Arial"/>
                <w:bCs/>
                <w:szCs w:val="20"/>
              </w:rPr>
              <w:t xml:space="preserve"> </w:t>
            </w:r>
            <w:r w:rsidR="0047397E">
              <w:rPr>
                <w:rFonts w:cs="Arial"/>
                <w:bCs/>
                <w:szCs w:val="20"/>
              </w:rPr>
              <w:t>demand-</w:t>
            </w:r>
            <w:r w:rsidR="00E30A2A" w:rsidRPr="00A370B7">
              <w:rPr>
                <w:rFonts w:cs="Arial"/>
                <w:bCs/>
                <w:szCs w:val="20"/>
              </w:rPr>
              <w:t>forecast data.</w:t>
            </w:r>
          </w:p>
          <w:p w14:paraId="16F987DC" w14:textId="77777777" w:rsidR="002B14FA" w:rsidRPr="00A370B7" w:rsidRDefault="002B14FA" w:rsidP="002B14FA">
            <w:pPr>
              <w:spacing w:line="240" w:lineRule="auto"/>
              <w:rPr>
                <w:rFonts w:cs="Arial"/>
                <w:bCs/>
                <w:szCs w:val="20"/>
              </w:rPr>
            </w:pPr>
          </w:p>
          <w:p w14:paraId="16F987DD" w14:textId="77777777" w:rsidR="00F1247E" w:rsidRPr="00A370B7" w:rsidRDefault="00F1247E" w:rsidP="002B14FA">
            <w:pPr>
              <w:spacing w:line="240" w:lineRule="auto"/>
              <w:rPr>
                <w:b/>
                <w:szCs w:val="20"/>
              </w:rPr>
            </w:pPr>
            <w:r w:rsidRPr="00A370B7">
              <w:rPr>
                <w:szCs w:val="20"/>
              </w:rPr>
              <w:t xml:space="preserve">The rest of the message contains the transmitted </w:t>
            </w:r>
            <w:r w:rsidR="0047397E">
              <w:rPr>
                <w:szCs w:val="20"/>
              </w:rPr>
              <w:t>VMI-</w:t>
            </w:r>
            <w:r w:rsidRPr="00A370B7">
              <w:rPr>
                <w:szCs w:val="20"/>
              </w:rPr>
              <w:t>demand</w:t>
            </w:r>
            <w:r w:rsidR="00A42CA1">
              <w:rPr>
                <w:szCs w:val="20"/>
              </w:rPr>
              <w:t xml:space="preserve"> </w:t>
            </w:r>
            <w:r w:rsidRPr="00A370B7">
              <w:rPr>
                <w:szCs w:val="20"/>
              </w:rPr>
              <w:t>forecast itself</w:t>
            </w:r>
            <w:r w:rsidR="0047397E">
              <w:rPr>
                <w:szCs w:val="20"/>
              </w:rPr>
              <w:t xml:space="preserve"> (demand dates and quantities)</w:t>
            </w:r>
            <w:r w:rsidRPr="00A370B7">
              <w:rPr>
                <w:szCs w:val="20"/>
              </w:rPr>
              <w:t xml:space="preserve">. This information is placed in </w:t>
            </w:r>
          </w:p>
          <w:p w14:paraId="16F987DE" w14:textId="77777777" w:rsidR="00B138CE" w:rsidRPr="00A370B7" w:rsidRDefault="008C0D32" w:rsidP="002B14FA">
            <w:pPr>
              <w:spacing w:line="240" w:lineRule="auto"/>
              <w:rPr>
                <w:szCs w:val="20"/>
              </w:rPr>
            </w:pPr>
            <w:r w:rsidRPr="00A370B7">
              <w:rPr>
                <w:b/>
                <w:szCs w:val="20"/>
              </w:rPr>
              <w:t>“</w:t>
            </w:r>
            <w:r w:rsidR="00E30A2A" w:rsidRPr="00A370B7">
              <w:rPr>
                <w:b/>
                <w:szCs w:val="20"/>
              </w:rPr>
              <w:t>as:CISDFSupplyChainTradeTransaction</w:t>
            </w:r>
            <w:r w:rsidRPr="00A370B7">
              <w:rPr>
                <w:b/>
                <w:szCs w:val="20"/>
              </w:rPr>
              <w:t>”</w:t>
            </w:r>
            <w:r w:rsidR="00F1247E" w:rsidRPr="00A370B7">
              <w:rPr>
                <w:szCs w:val="20"/>
              </w:rPr>
              <w:t>.</w:t>
            </w:r>
          </w:p>
          <w:p w14:paraId="16F987DF" w14:textId="77777777" w:rsidR="002B14FA" w:rsidRPr="00A370B7" w:rsidRDefault="002B14FA" w:rsidP="000B5496"/>
        </w:tc>
      </w:tr>
    </w:tbl>
    <w:p w14:paraId="16F987E1" w14:textId="77777777" w:rsidR="002B14FA" w:rsidRDefault="002B14FA" w:rsidP="00A07FC2"/>
    <w:p w14:paraId="16F987E2" w14:textId="77777777" w:rsidR="00155264" w:rsidRDefault="00155264">
      <w:pPr>
        <w:spacing w:line="240" w:lineRule="auto"/>
      </w:pPr>
      <w:r>
        <w:br w:type="page"/>
      </w:r>
    </w:p>
    <w:p w14:paraId="16F987E3" w14:textId="77777777" w:rsidR="00C1691F" w:rsidRPr="00B1590C" w:rsidRDefault="00C1691F" w:rsidP="00AD5F3C">
      <w:pPr>
        <w:pStyle w:val="berschrift1"/>
      </w:pPr>
      <w:bookmarkStart w:id="20" w:name="_as:CIExchangedDocumentContext_1"/>
      <w:bookmarkStart w:id="21" w:name="_Toc347482171"/>
      <w:bookmarkEnd w:id="20"/>
      <w:r w:rsidRPr="00C1691F">
        <w:t>as:</w:t>
      </w:r>
      <w:r w:rsidRPr="00FA66B0">
        <w:t>CIExchangedDocumentContext</w:t>
      </w:r>
      <w:bookmarkEnd w:id="21"/>
    </w:p>
    <w:p w14:paraId="16F987E4" w14:textId="77777777" w:rsidR="00166DF9" w:rsidRDefault="00166DF9" w:rsidP="00305705">
      <w:pPr>
        <w:rPr>
          <w:lang w:val="de-DE"/>
        </w:rPr>
      </w:pPr>
    </w:p>
    <w:p w14:paraId="16F987E5" w14:textId="77777777" w:rsidR="00166DF9" w:rsidRDefault="000B06EB" w:rsidP="00166DF9">
      <w:pPr>
        <w:rPr>
          <w:lang w:val="de-DE"/>
        </w:rPr>
      </w:pPr>
      <w:r>
        <w:rPr>
          <w:noProof/>
          <w:lang w:eastAsia="zh-TW"/>
        </w:rPr>
        <mc:AlternateContent>
          <mc:Choice Requires="wpg">
            <w:drawing>
              <wp:inline distT="0" distB="0" distL="0" distR="0" wp14:anchorId="16F991C2" wp14:editId="16F991C3">
                <wp:extent cx="7131990" cy="1734193"/>
                <wp:effectExtent l="0" t="0" r="12065" b="0"/>
                <wp:docPr id="3" name="Gruppieren 3"/>
                <wp:cNvGraphicFramePr/>
                <a:graphic xmlns:a="http://schemas.openxmlformats.org/drawingml/2006/main">
                  <a:graphicData uri="http://schemas.microsoft.com/office/word/2010/wordprocessingGroup">
                    <wpg:wgp>
                      <wpg:cNvGrpSpPr/>
                      <wpg:grpSpPr>
                        <a:xfrm>
                          <a:off x="0" y="0"/>
                          <a:ext cx="7131990" cy="1734193"/>
                          <a:chOff x="0" y="0"/>
                          <a:chExt cx="7131990" cy="1734193"/>
                        </a:xfrm>
                      </wpg:grpSpPr>
                      <wps:wsp>
                        <wps:cNvPr id="4" name="Rectangle 6017"/>
                        <wps:cNvSpPr>
                          <a:spLocks noChangeArrowheads="1"/>
                        </wps:cNvSpPr>
                        <wps:spPr bwMode="auto">
                          <a:xfrm>
                            <a:off x="3174797" y="146304"/>
                            <a:ext cx="266700"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7B" w14:textId="77777777" w:rsidR="009502FA" w:rsidRPr="002274A0" w:rsidRDefault="009502FA" w:rsidP="000B06E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 name="Rectangle 6023"/>
                        <wps:cNvSpPr>
                          <a:spLocks noChangeArrowheads="1"/>
                        </wps:cNvSpPr>
                        <wps:spPr bwMode="auto">
                          <a:xfrm>
                            <a:off x="256032" y="629107"/>
                            <a:ext cx="2355850" cy="344805"/>
                          </a:xfrm>
                          <a:prstGeom prst="rect">
                            <a:avLst/>
                          </a:prstGeom>
                          <a:solidFill>
                            <a:srgbClr val="8DB3E2"/>
                          </a:solidFill>
                          <a:ln w="25400">
                            <a:solidFill>
                              <a:srgbClr val="000000"/>
                            </a:solidFill>
                            <a:miter lim="800000"/>
                            <a:headEnd/>
                            <a:tailEnd/>
                          </a:ln>
                        </wps:spPr>
                        <wps:txbx>
                          <w:txbxContent>
                            <w:p w14:paraId="16F9927C" w14:textId="77777777" w:rsidR="009502FA" w:rsidRPr="00033D3A" w:rsidRDefault="009502FA" w:rsidP="000B06EB">
                              <w:pPr>
                                <w:spacing w:line="240" w:lineRule="auto"/>
                                <w:rPr>
                                  <w:szCs w:val="20"/>
                                </w:rPr>
                              </w:pPr>
                              <w:proofErr w:type="spellStart"/>
                              <w:proofErr w:type="gramStart"/>
                              <w:r w:rsidRPr="009B20F5">
                                <w:rPr>
                                  <w:rFonts w:cs="Arial"/>
                                  <w:b/>
                                  <w:bCs/>
                                  <w:szCs w:val="20"/>
                                </w:rPr>
                                <w:t>as:</w:t>
                              </w:r>
                              <w:proofErr w:type="gramEnd"/>
                              <w:r w:rsidRPr="009B20F5">
                                <w:rPr>
                                  <w:rFonts w:cs="Arial"/>
                                  <w:b/>
                                  <w:bCs/>
                                  <w:szCs w:val="20"/>
                                </w:rPr>
                                <w:t>CIExchangedDocumentContext</w:t>
                              </w:r>
                              <w:proofErr w:type="spellEnd"/>
                            </w:p>
                          </w:txbxContent>
                        </wps:txbx>
                        <wps:bodyPr rot="0" vert="horz" wrap="square" lIns="91440" tIns="45720" rIns="91440" bIns="45720" anchor="t" anchorCtr="0" upright="1">
                          <a:noAutofit/>
                        </wps:bodyPr>
                      </wps:wsp>
                      <wps:wsp>
                        <wps:cNvPr id="16" name="AutoShape 6024"/>
                        <wps:cNvCnPr>
                          <a:cxnSpLocks noChangeShapeType="1"/>
                        </wps:cNvCnPr>
                        <wps:spPr bwMode="auto">
                          <a:xfrm>
                            <a:off x="2999232" y="168249"/>
                            <a:ext cx="39617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6025"/>
                        <wps:cNvSpPr>
                          <a:spLocks noChangeArrowheads="1"/>
                        </wps:cNvSpPr>
                        <wps:spPr bwMode="auto">
                          <a:xfrm>
                            <a:off x="2611527" y="731520"/>
                            <a:ext cx="189865"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g:grpSp>
                        <wpg:cNvPr id="18" name="Group 6019"/>
                        <wpg:cNvGrpSpPr>
                          <a:grpSpLocks/>
                        </wpg:cNvGrpSpPr>
                        <wpg:grpSpPr bwMode="auto">
                          <a:xfrm>
                            <a:off x="6942125" y="731520"/>
                            <a:ext cx="189865" cy="166370"/>
                            <a:chOff x="6283" y="5431"/>
                            <a:chExt cx="300" cy="262"/>
                          </a:xfrm>
                        </wpg:grpSpPr>
                        <wps:wsp>
                          <wps:cNvPr id="19" name="Rectangle 602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0" name="AutoShape 602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602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2" name="Rectangle 6026"/>
                        <wps:cNvSpPr>
                          <a:spLocks noChangeArrowheads="1"/>
                        </wps:cNvSpPr>
                        <wps:spPr bwMode="auto">
                          <a:xfrm>
                            <a:off x="3401568" y="643737"/>
                            <a:ext cx="3543935" cy="34353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7D" w14:textId="77777777" w:rsidR="009502FA" w:rsidRPr="00437191" w:rsidRDefault="009502FA" w:rsidP="000B06EB">
                              <w:pPr>
                                <w:spacing w:line="240" w:lineRule="auto"/>
                              </w:pPr>
                              <w:proofErr w:type="spellStart"/>
                              <w:r w:rsidRPr="00437191">
                                <w:rPr>
                                  <w:rFonts w:cs="Arial"/>
                                  <w:bCs/>
                                  <w:szCs w:val="20"/>
                                  <w:lang w:val="de-DE"/>
                                </w:rPr>
                                <w:t>asram:ApplicationSpecifiedCIDocumentContextParameter</w:t>
                              </w:r>
                              <w:proofErr w:type="spellEnd"/>
                            </w:p>
                          </w:txbxContent>
                        </wps:txbx>
                        <wps:bodyPr rot="0" vert="horz" wrap="square" lIns="91440" tIns="45720" rIns="91440" bIns="45720" anchor="t" anchorCtr="0" upright="1">
                          <a:noAutofit/>
                        </wps:bodyPr>
                      </wps:wsp>
                      <wps:wsp>
                        <wps:cNvPr id="23" name="Rectangle 6029"/>
                        <wps:cNvSpPr>
                          <a:spLocks noChangeArrowheads="1"/>
                        </wps:cNvSpPr>
                        <wps:spPr bwMode="auto">
                          <a:xfrm>
                            <a:off x="3394253" y="0"/>
                            <a:ext cx="238908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7E" w14:textId="77777777" w:rsidR="009502FA" w:rsidRPr="001720AA" w:rsidRDefault="009502FA" w:rsidP="000B06EB">
                              <w:pPr>
                                <w:spacing w:line="240" w:lineRule="auto"/>
                                <w:rPr>
                                  <w:szCs w:val="20"/>
                                </w:rPr>
                              </w:pPr>
                              <w:proofErr w:type="spellStart"/>
                              <w:proofErr w:type="gramStart"/>
                              <w:r w:rsidRPr="00437191">
                                <w:rPr>
                                  <w:rFonts w:cs="Arial"/>
                                  <w:bCs/>
                                  <w:szCs w:val="20"/>
                                </w:rPr>
                                <w:t>asram:</w:t>
                              </w:r>
                              <w:proofErr w:type="gramEnd"/>
                              <w:r w:rsidRPr="00437191">
                                <w:rPr>
                                  <w:rFonts w:cs="Arial"/>
                                  <w:bCs/>
                                  <w:szCs w:val="20"/>
                                </w:rPr>
                                <w:t>SpecifiedTransactionIdentifier</w:t>
                              </w:r>
                              <w:proofErr w:type="spellEnd"/>
                            </w:p>
                          </w:txbxContent>
                        </wps:txbx>
                        <wps:bodyPr rot="0" vert="horz" wrap="square" lIns="91440" tIns="45720" rIns="91440" bIns="45720" anchor="t" anchorCtr="0" upright="1">
                          <a:noAutofit/>
                        </wps:bodyPr>
                      </wps:wsp>
                      <wps:wsp>
                        <wps:cNvPr id="24" name="AutoShape 6030"/>
                        <wps:cNvCnPr>
                          <a:cxnSpLocks noChangeShapeType="1"/>
                        </wps:cNvCnPr>
                        <wps:spPr bwMode="auto">
                          <a:xfrm>
                            <a:off x="2999232" y="153619"/>
                            <a:ext cx="12700" cy="128905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 name="Rectangle 6371"/>
                        <wps:cNvSpPr>
                          <a:spLocks noChangeArrowheads="1"/>
                        </wps:cNvSpPr>
                        <wps:spPr bwMode="auto">
                          <a:xfrm>
                            <a:off x="0" y="658156"/>
                            <a:ext cx="267970" cy="29210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7F" w14:textId="77777777" w:rsidR="009502FA" w:rsidRPr="002274A0" w:rsidRDefault="009502FA" w:rsidP="000B06EB">
                              <w:pPr>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noAutofit/>
                        </wps:bodyPr>
                      </wps:wsp>
                      <wps:wsp>
                        <wps:cNvPr id="26" name="AutoShape 6028"/>
                        <wps:cNvCnPr>
                          <a:cxnSpLocks noChangeShapeType="1"/>
                        </wps:cNvCnPr>
                        <wps:spPr bwMode="auto">
                          <a:xfrm>
                            <a:off x="2611527" y="811987"/>
                            <a:ext cx="21526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6031"/>
                        <wps:cNvCnPr>
                          <a:cxnSpLocks noChangeShapeType="1"/>
                        </wps:cNvCnPr>
                        <wps:spPr bwMode="auto">
                          <a:xfrm>
                            <a:off x="3013863" y="819302"/>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 name="Rechteck 28"/>
                        <wps:cNvSpPr>
                          <a:spLocks noChangeArrowheads="1"/>
                        </wps:cNvSpPr>
                        <wps:spPr bwMode="auto">
                          <a:xfrm flipV="1">
                            <a:off x="3035808" y="863193"/>
                            <a:ext cx="434340" cy="314325"/>
                          </a:xfrm>
                          <a:prstGeom prst="rect">
                            <a:avLst/>
                          </a:prstGeom>
                          <a:noFill/>
                          <a:ln>
                            <a:noFill/>
                          </a:ln>
                          <a:extLst/>
                        </wps:spPr>
                        <wps:txbx>
                          <w:txbxContent>
                            <w:p w14:paraId="16F99280" w14:textId="77777777" w:rsidR="009502FA" w:rsidRDefault="009502FA" w:rsidP="000B06EB">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29" name="AutoShape 6027"/>
                        <wps:cNvCnPr>
                          <a:cxnSpLocks noChangeShapeType="1"/>
                        </wps:cNvCnPr>
                        <wps:spPr bwMode="auto">
                          <a:xfrm>
                            <a:off x="2809037" y="819302"/>
                            <a:ext cx="19939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 name="Rectangle 6026"/>
                        <wps:cNvSpPr>
                          <a:spLocks noChangeArrowheads="1"/>
                        </wps:cNvSpPr>
                        <wps:spPr bwMode="auto">
                          <a:xfrm>
                            <a:off x="3394253" y="1280160"/>
                            <a:ext cx="3543935" cy="34353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81" w14:textId="77777777" w:rsidR="009502FA" w:rsidRPr="00437191" w:rsidRDefault="009502FA" w:rsidP="000B06EB">
                              <w:pPr>
                                <w:spacing w:line="240" w:lineRule="auto"/>
                              </w:pPr>
                              <w:proofErr w:type="spellStart"/>
                              <w:r w:rsidRPr="00437191">
                                <w:rPr>
                                  <w:rFonts w:cs="Arial"/>
                                  <w:bCs/>
                                  <w:szCs w:val="20"/>
                                  <w:lang w:val="de-DE"/>
                                </w:rPr>
                                <w:t>asram:</w:t>
                              </w:r>
                              <w:r>
                                <w:rPr>
                                  <w:rFonts w:cs="Arial"/>
                                  <w:bCs/>
                                  <w:szCs w:val="20"/>
                                  <w:lang w:val="de-DE"/>
                                </w:rPr>
                                <w:t>ScenarioSpecifiedCIDocumentContextParameter</w:t>
                              </w:r>
                              <w:proofErr w:type="spellEnd"/>
                            </w:p>
                          </w:txbxContent>
                        </wps:txbx>
                        <wps:bodyPr rot="0" vert="horz" wrap="square" lIns="91440" tIns="45720" rIns="91440" bIns="45720" anchor="t" anchorCtr="0" upright="1">
                          <a:noAutofit/>
                        </wps:bodyPr>
                      </wps:wsp>
                      <wpg:grpSp>
                        <wpg:cNvPr id="31" name="Group 6019"/>
                        <wpg:cNvGrpSpPr>
                          <a:grpSpLocks/>
                        </wpg:cNvGrpSpPr>
                        <wpg:grpSpPr bwMode="auto">
                          <a:xfrm>
                            <a:off x="6934810" y="1360627"/>
                            <a:ext cx="189865" cy="166370"/>
                            <a:chOff x="6283" y="5431"/>
                            <a:chExt cx="300" cy="262"/>
                          </a:xfrm>
                        </wpg:grpSpPr>
                        <wps:wsp>
                          <wps:cNvPr id="160" name="Rectangle 602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61" name="AutoShape 602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62" name="AutoShape 602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63" name="AutoShape 6031"/>
                        <wps:cNvCnPr>
                          <a:cxnSpLocks noChangeShapeType="1"/>
                        </wps:cNvCnPr>
                        <wps:spPr bwMode="auto">
                          <a:xfrm>
                            <a:off x="3006547" y="1433779"/>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4" name="Rectangle 6017"/>
                        <wps:cNvSpPr>
                          <a:spLocks noChangeArrowheads="1"/>
                        </wps:cNvSpPr>
                        <wps:spPr bwMode="auto">
                          <a:xfrm>
                            <a:off x="2895600" y="1440823"/>
                            <a:ext cx="515051" cy="293370"/>
                          </a:xfrm>
                          <a:prstGeom prst="rect">
                            <a:avLst/>
                          </a:prstGeom>
                          <a:noFill/>
                          <a:ln>
                            <a:noFill/>
                          </a:ln>
                          <a:extLst/>
                        </wps:spPr>
                        <wps:txbx>
                          <w:txbxContent>
                            <w:p w14:paraId="16F99282" w14:textId="77777777" w:rsidR="009502FA" w:rsidRPr="002C1945" w:rsidRDefault="009502FA" w:rsidP="000B06EB">
                              <w:pPr>
                                <w:jc w:val="right"/>
                                <w:rPr>
                                  <w:rFonts w:cs="Arial"/>
                                  <w:b/>
                                  <w:sz w:val="24"/>
                                  <w:szCs w:val="24"/>
                                  <w:lang w:val="de-DE"/>
                                </w:rPr>
                              </w:pPr>
                              <w:r>
                                <w:rPr>
                                  <w:rFonts w:cs="Arial"/>
                                  <w:b/>
                                  <w:sz w:val="24"/>
                                  <w:szCs w:val="24"/>
                                  <w:lang w:val="de-DE"/>
                                </w:rPr>
                                <w:t>0..</w:t>
                              </w:r>
                              <w:r w:rsidRPr="002C1945">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3" o:spid="_x0000_s1057" style="width:561.55pt;height:136.55pt;mso-position-horizontal-relative:char;mso-position-vertical-relative:line" coordsize="71319,17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">
                <v:rect id="Rectangle 6017" o:spid="_x0000_s1058" style="position:absolute;left:31747;top:1463;width:2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AX6cMA&#10;AADaAAAADwAAAGRycy9kb3ducmV2LnhtbESPQWvCQBSE70L/w/KE3nTXqqFNXUMRAoXqQS30+sg+&#10;k9Ds2zS7iem/dwsFj8PMfMNsstE2YqDO1441LOYKBHHhTM2lhs9zPnsG4QOywcYxafglD9n2YbLB&#10;1LgrH2k4hVJECPsUNVQhtKmUvqjIop+7ljh6F9dZDFF2pTQdXiPcNvJJqURarDkuVNjSrqLi+9Rb&#10;DZiszM/hstyfP/oEX8pR5esvpfXjdHx7BRFoDPfwf/vdaFjB35V4A+T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AX6cMAAADaAAAADwAAAAAAAAAAAAAAAACYAgAAZHJzL2Rv&#10;d25yZXYueG1sUEsFBgAAAAAEAAQA9QAAAIgDAAAAAA==&#10;" stroked="f">
                  <v:textbox>
                    <w:txbxContent>
                      <w:p w14:paraId="16F9927B" w14:textId="77777777" w:rsidR="009502FA" w:rsidRPr="002274A0" w:rsidRDefault="009502FA" w:rsidP="000B06EB">
                        <w:pPr>
                          <w:rPr>
                            <w:rFonts w:cs="Arial"/>
                            <w:b/>
                            <w:color w:val="C00000"/>
                            <w:sz w:val="24"/>
                            <w:szCs w:val="24"/>
                            <w:lang w:val="de-DE"/>
                          </w:rPr>
                        </w:pPr>
                        <w:r>
                          <w:rPr>
                            <w:rFonts w:cs="Arial"/>
                            <w:b/>
                            <w:color w:val="C00000"/>
                            <w:sz w:val="24"/>
                            <w:szCs w:val="24"/>
                            <w:lang w:val="de-DE"/>
                          </w:rPr>
                          <w:t>1</w:t>
                        </w:r>
                      </w:p>
                    </w:txbxContent>
                  </v:textbox>
                </v:rect>
                <v:rect id="Rectangle 6023" o:spid="_x0000_s1059" style="position:absolute;left:2560;top:6291;width:235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ZSicAA&#10;AADaAAAADwAAAGRycy9kb3ducmV2LnhtbESPQYvCMBSE74L/ITxhb5rqQdxqFFEE2YOgK3h9Ns+m&#10;2LyUJtXqrzeC4HGYmW+Y2aK1pbhR7QvHCoaDBARx5nTBuYLj/6Y/AeEDssbSMSl4kIfFvNuZYard&#10;nfd0O4RcRAj7FBWYEKpUSp8ZsugHriKO3sXVFkOUdS51jfcIt6UcJclYWiw4LhisaGUoux4aq2Dd&#10;nMzm6Yz/21Hx1Gd0q9/RVqmfXrucggjUhm/4095qBWN4X4k3QM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ZSicAAAADaAAAADwAAAAAAAAAAAAAAAACYAgAAZHJzL2Rvd25y&#10;ZXYueG1sUEsFBgAAAAAEAAQA9QAAAIUDAAAAAA==&#10;" fillcolor="#8db3e2" strokeweight="2pt">
                  <v:textbox>
                    <w:txbxContent>
                      <w:p w14:paraId="16F9927C" w14:textId="77777777" w:rsidR="009502FA" w:rsidRPr="00033D3A" w:rsidRDefault="009502FA" w:rsidP="000B06EB">
                        <w:pPr>
                          <w:spacing w:line="240" w:lineRule="auto"/>
                          <w:rPr>
                            <w:szCs w:val="20"/>
                          </w:rPr>
                        </w:pPr>
                        <w:proofErr w:type="spellStart"/>
                        <w:proofErr w:type="gramStart"/>
                        <w:r w:rsidRPr="009B20F5">
                          <w:rPr>
                            <w:rFonts w:cs="Arial"/>
                            <w:b/>
                            <w:bCs/>
                            <w:szCs w:val="20"/>
                          </w:rPr>
                          <w:t>as:</w:t>
                        </w:r>
                        <w:proofErr w:type="gramEnd"/>
                        <w:r w:rsidRPr="009B20F5">
                          <w:rPr>
                            <w:rFonts w:cs="Arial"/>
                            <w:b/>
                            <w:bCs/>
                            <w:szCs w:val="20"/>
                          </w:rPr>
                          <w:t>CIExchangedDocumentContext</w:t>
                        </w:r>
                        <w:proofErr w:type="spellEnd"/>
                      </w:p>
                    </w:txbxContent>
                  </v:textbox>
                </v:rect>
                <v:shape id="AutoShape 6024" o:spid="_x0000_s1060" type="#_x0000_t32" style="position:absolute;left:29992;top:168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RYsEAAADbAAAADwAAAGRycy9kb3ducmV2LnhtbERPTYvCMBC9C/6HMMLeNHURV6tRZEFW&#10;hFWqotehGdtiMylNrPXfb4QFb/N4nzNftqYUDdWusKxgOIhAEKdWF5wpOB3X/QkI55E1lpZJwZMc&#10;LBfdzhxjbR+cUHPwmQgh7GJUkHtfxVK6NCeDbmAr4sBdbW3QB1hnUtf4COGmlJ9RNJYGCw4NOVb0&#10;nVN6O9yNgmZ/3n2tq+Zn77PzKNmOphc0v0p99NrVDISn1r/F/+6NDvPH8PolHC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01FiwQAAANsAAAAPAAAAAAAAAAAAAAAA&#10;AKECAABkcnMvZG93bnJldi54bWxQSwUGAAAAAAQABAD5AAAAjwMAAAAA&#10;" strokeweight="2pt"/>
                <v:rect id="Rectangle 6025" o:spid="_x0000_s1061" style="position:absolute;left:26115;top:7315;width:1898;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YG8EA&#10;AADbAAAADwAAAGRycy9kb3ducmV2LnhtbERP32vCMBB+F/wfwgm+abrCpnTGMgRxIAPntvejubVl&#10;zaUmqcb99Ysw8O0+vp+3KqPpxJmcby0reJhnIIgrq1uuFXx+bGdLED4ga+wsk4IreSjX49EKC20v&#10;/E7nY6hFCmFfoIImhL6Q0lcNGfRz2xMn7ts6gyFBV0vt8JLCTSfzLHuSBltODQ32tGmo+jkORkH/&#10;9jjsFqe9+/1aDocK99GGPCo1ncSXZxCBYriL/92vOs1fwO2XdIB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0GBvBAAAA2wAAAA8AAAAAAAAAAAAAAAAAmAIAAGRycy9kb3du&#10;cmV2LnhtbFBLBQYAAAAABAAEAPUAAACGAwAAAAA=&#10;" strokeweight="2pt"/>
                <v:group id="Group 6019" o:spid="_x0000_s1062" style="position:absolute;left:69421;top:7315;width:1898;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ect id="Rectangle 6020" o:spid="_x0000_s106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8sEA&#10;AADbAAAADwAAAGRycy9kb3ducmV2LnhtbERP32vCMBB+H/g/hBv4NtMJOleNIgNxIMKs8/1obm1Z&#10;c+mSVDP/ejMY+HYf389brKJpxZmcbywreB5lIIhLqxuuFHweN08zED4ga2wtk4Jf8rBaDh4WmGt7&#10;4QOdi1CJFMI+RwV1CF0upS9rMuhHtiNO3Jd1BkOCrpLa4SWFm1aOs2wqDTacGmrs6K2m8rvojYJu&#10;P+m3Lz87dz3N+o8Sd9GGcVRq+BjXcxCBYriL/93vOs1/hb9f0gF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nKfLBAAAA2wAAAA8AAAAAAAAAAAAAAAAAmAIAAGRycy9kb3du&#10;cmV2LnhtbFBLBQYAAAAABAAEAPUAAACGAwAAAAA=&#10;" strokeweight="2pt"/>
                  <v:shape id="AutoShape 6021" o:spid="_x0000_s106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hILoAAADbAAAADwAAAGRycy9kb3ducmV2LnhtbERPvQrCMBDeBd8hnOCmqSIq1SgiCK5V&#10;cT6asy02l9qkNr69GQTHj+9/uw+mFm9qXWVZwWyagCDOra64UHC7niZrEM4ja6wtk4IPOdjvhoMt&#10;ptr2nNH74gsRQ9ilqKD0vkmldHlJBt3UNsSRe9jWoI+wLaRusY/hppbzJFlKgxXHhhIbOpaUPy+d&#10;UZBlr+LeudAf1o+wWtz0wiTdWanxKBw2IDwF/xf/3GetYB7Xxy/xB8jdFw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PleYSC6AAAA2wAAAA8AAAAAAAAAAAAAAAAAoQIAAGRy&#10;cy9kb3ducmV2LnhtbFBLBQYAAAAABAAEAPkAAACIAwAAAAA=&#10;" strokeweight="1.25pt"/>
                  <v:shape id="AutoShape 6022" o:spid="_x0000_s106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q5nscAAADbAAAADwAAAGRycy9kb3ducmV2LnhtbESPzWrDMBCE74G8g9hCb4nsQENwoxjT&#10;tNBDW3B+Dr1trI1tYq2Mpdhun74qBHIcZuYbZp2OphE9da62rCCeRyCIC6trLhUc9m+zFQjnkTU2&#10;lknBDzlIN9PJGhNtB86p3/lSBAi7BBVU3reJlK6oyKCb25Y4eGfbGfRBdqXUHQ4Bbhq5iKKlNFhz&#10;WKiwpZeKisvuahQ8XYfT9zLmPPt83R7z3774uhw/lHp8GLNnEJ5Gfw/f2u9awSKG/y/hB8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WrmexwAAANsAAAAPAAAAAAAA&#10;AAAAAAAAAKECAABkcnMvZG93bnJldi54bWxQSwUGAAAAAAQABAD5AAAAlQMAAAAA&#10;" strokeweight="1.25pt"/>
                </v:group>
                <v:rect id="Rectangle 6026" o:spid="_x0000_s1066" style="position:absolute;left:34015;top:6437;width:35440;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5ZcQA&#10;AADbAAAADwAAAGRycy9kb3ducmV2LnhtbESPQWvCQBCF74X+h2UKvZS6SZBaUlcRpSg9NVF6HrLT&#10;JDQ7G3ZXXf+9WxA8Pt68782bL6MZxImc7y0ryCcZCOLG6p5bBYf95+s7CB+QNQ6WScGFPCwXjw9z&#10;LLU9c0WnOrQiQdiXqKALYSyl9E1HBv3EjsTJ+7XOYEjStVI7PCe4GWSRZW/SYM+pocOR1h01f/XR&#10;pDfyWP3U25eL/bKbqs+1m37HmVLPT3H1ASJQDPfjW3qnFRQF/G9JAJ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keWXEAAAA2wAAAA8AAAAAAAAAAAAAAAAAmAIAAGRycy9k&#10;b3ducmV2LnhtbFBLBQYAAAAABAAEAPUAAACJAwAAAAA=&#10;" filled="f" fillcolor="#8db3e2" strokeweight="2pt">
                  <v:textbox>
                    <w:txbxContent>
                      <w:p w14:paraId="16F9927D" w14:textId="77777777" w:rsidR="009502FA" w:rsidRPr="00437191" w:rsidRDefault="009502FA" w:rsidP="000B06EB">
                        <w:pPr>
                          <w:spacing w:line="240" w:lineRule="auto"/>
                        </w:pPr>
                        <w:proofErr w:type="spellStart"/>
                        <w:r w:rsidRPr="00437191">
                          <w:rPr>
                            <w:rFonts w:cs="Arial"/>
                            <w:bCs/>
                            <w:szCs w:val="20"/>
                            <w:lang w:val="de-DE"/>
                          </w:rPr>
                          <w:t>asram:ApplicationSpecifiedCIDocumentContextParameter</w:t>
                        </w:r>
                        <w:proofErr w:type="spellEnd"/>
                      </w:p>
                    </w:txbxContent>
                  </v:textbox>
                </v:rect>
                <v:rect id="Rectangle 6029" o:spid="_x0000_s1067" style="position:absolute;left:33942;width:238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c/sQA&#10;AADbAAAADwAAAGRycy9kb3ducmV2LnhtbESPQWsCMRCF7wX/Q5hCL0Wza0uV1ShiKZWeuqt4Hjbj&#10;7tLNZEmixn/fCIUeH2/e9+Yt19H04kLOd5YV5JMMBHFtdceNgsP+YzwH4QOyxt4yKbiRh/Vq9LDE&#10;Qtsrl3SpQiMShH2BCtoQhkJKX7dk0E/sQJy8k3UGQ5KukdrhNcFNL6dZ9iYNdpwaWhxo21L9U51N&#10;eiOP5bH6fL7ZL/tedrl2r99xptTTY9wsQASK4f/4L73TCqYvcN+SA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o3P7EAAAA2wAAAA8AAAAAAAAAAAAAAAAAmAIAAGRycy9k&#10;b3ducmV2LnhtbFBLBQYAAAAABAAEAPUAAACJAwAAAAA=&#10;" filled="f" fillcolor="#8db3e2" strokeweight="2pt">
                  <v:textbox>
                    <w:txbxContent>
                      <w:p w14:paraId="16F9927E" w14:textId="77777777" w:rsidR="009502FA" w:rsidRPr="001720AA" w:rsidRDefault="009502FA" w:rsidP="000B06EB">
                        <w:pPr>
                          <w:spacing w:line="240" w:lineRule="auto"/>
                          <w:rPr>
                            <w:szCs w:val="20"/>
                          </w:rPr>
                        </w:pPr>
                        <w:proofErr w:type="spellStart"/>
                        <w:proofErr w:type="gramStart"/>
                        <w:r w:rsidRPr="00437191">
                          <w:rPr>
                            <w:rFonts w:cs="Arial"/>
                            <w:bCs/>
                            <w:szCs w:val="20"/>
                          </w:rPr>
                          <w:t>asram:</w:t>
                        </w:r>
                        <w:proofErr w:type="gramEnd"/>
                        <w:r w:rsidRPr="00437191">
                          <w:rPr>
                            <w:rFonts w:cs="Arial"/>
                            <w:bCs/>
                            <w:szCs w:val="20"/>
                          </w:rPr>
                          <w:t>SpecifiedTransactionIdentifier</w:t>
                        </w:r>
                        <w:proofErr w:type="spellEnd"/>
                      </w:p>
                    </w:txbxContent>
                  </v:textbox>
                </v:rect>
                <v:shape id="AutoShape 6030" o:spid="_x0000_s1068" type="#_x0000_t32" style="position:absolute;left:29992;top:1536;width:127;height:128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GgM8UAAADbAAAADwAAAGRycy9kb3ducmV2LnhtbESPQWvCQBSE74L/YXmF3nTTEKpNXYMI&#10;wVKoohZ7fWRfk9Ds25DdJum/7wqCx2FmvmFW2Wga0VPnassKnuYRCOLC6ppLBZ/nfLYE4TyyxsYy&#10;KfgjB9l6Ollhqu3AR+pPvhQBwi5FBZX3bSqlKyoy6Oa2JQ7et+0M+iC7UuoOhwA3jYyj6FkarDks&#10;VNjStqLi5/RrFPSHy36Rt/3u4MtLcnxPXr7QfCj1+DBuXkF4Gv09fGu/aQVxAtcv4Qf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GgM8UAAADbAAAADwAAAAAAAAAA&#10;AAAAAAChAgAAZHJzL2Rvd25yZXYueG1sUEsFBgAAAAAEAAQA+QAAAJMDAAAAAA==&#10;" strokeweight="2pt"/>
                <v:rect id="Rectangle 6371" o:spid="_x0000_s1069" style="position:absolute;top:6581;width:2679;height:29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ZqrcMA&#10;AADbAAAADwAAAGRycy9kb3ducmV2LnhtbESPQWsCMRSE74L/ITyhN826xSKrcamFgngpXbW9PjbP&#10;3aWbl5BEXf+9KRR6HGbmG2ZdDqYXV/Khs6xgPstAENdWd9woOB7ep0sQISJr7C2TgjsFKDfj0RoL&#10;bW/8SdcqNiJBOBSooI3RFVKGuiWDYWYdcfLO1huMSfpGao+3BDe9zLPsRRrsOC206OitpfqnuhgF&#10;l+f90J+qrXYf2e7bGL/4uqNT6mkyvK5ARBrif/ivvdMK8gX8fkk/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ZqrcMAAADbAAAADwAAAAAAAAAAAAAAAACYAgAAZHJzL2Rv&#10;d25yZXYueG1sUEsFBgAAAAAEAAQA9QAAAIgDAAAAAA==&#10;" filled="f" stroked="f">
                  <v:textbox>
                    <w:txbxContent>
                      <w:p w14:paraId="16F9927F" w14:textId="77777777" w:rsidR="009502FA" w:rsidRPr="002274A0" w:rsidRDefault="009502FA" w:rsidP="000B06EB">
                        <w:pPr>
                          <w:jc w:val="right"/>
                          <w:rPr>
                            <w:rFonts w:cs="Arial"/>
                            <w:b/>
                            <w:color w:val="C00000"/>
                            <w:sz w:val="24"/>
                            <w:szCs w:val="24"/>
                            <w:lang w:val="de-DE"/>
                          </w:rPr>
                        </w:pPr>
                        <w:r>
                          <w:rPr>
                            <w:rFonts w:cs="Arial"/>
                            <w:b/>
                            <w:color w:val="C00000"/>
                            <w:sz w:val="24"/>
                            <w:szCs w:val="24"/>
                            <w:lang w:val="de-DE"/>
                          </w:rPr>
                          <w:t>1</w:t>
                        </w:r>
                      </w:p>
                    </w:txbxContent>
                  </v:textbox>
                </v:rect>
                <v:shape id="AutoShape 6028" o:spid="_x0000_s1070" type="#_x0000_t32" style="position:absolute;left:26115;top:8119;width:21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b38MAAADbAAAADwAAAGRycy9kb3ducmV2LnhtbESPW4vCMBSE3xf8D+EIvq2pIl6qUUQQ&#10;ZcEVL+jroTm2xeakNLF2/71ZEHwcZuYbZrZoTCFqqlxuWUGvG4EgTqzOOVVwPq2/xyCcR9ZYWCYF&#10;f+RgMW99zTDW9skHqo8+FQHCLkYFmfdlLKVLMjLourYkDt7NVgZ9kFUqdYXPADeF7EfRUBrMOSxk&#10;WNIqo+R+fBgF9f7yO1qX9Wbv08vg8DOYXNHslOq0m+UUhKfGf8Lv9lYr6A/h/0v4AX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m9/DAAAA2wAAAA8AAAAAAAAAAAAA&#10;AAAAoQIAAGRycy9kb3ducmV2LnhtbFBLBQYAAAAABAAEAPkAAACRAwAAAAA=&#10;" strokeweight="2pt"/>
                <v:shape id="AutoShape 6031" o:spid="_x0000_s1071" type="#_x0000_t32" style="position:absolute;left:30138;top:8193;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M+RMMAAADbAAAADwAAAGRycy9kb3ducmV2LnhtbESPQYvCMBSE7wv7H8Jb2NuaKqJuNYoI&#10;siKo1BW9PppnW2xeShNr/fdGEDwOM/MNM5m1phQN1a6wrKDbiUAQp1YXnCk4/C9/RiCcR9ZYWiYF&#10;d3Iwm35+TDDW9sYJNXufiQBhF6OC3PsqltKlORl0HVsRB+9sa4M+yDqTusZbgJtS9qJoIA0WHBZy&#10;rGiRU3rZX42CZnfcDpdV87fz2bGfrPu/JzQbpb6/2vkYhKfWv8Ov9kor6A3h+SX8AD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zPkTDAAAA2wAAAA8AAAAAAAAAAAAA&#10;AAAAoQIAAGRycy9kb3ducmV2LnhtbFBLBQYAAAAABAAEAPkAAACRAwAAAAA=&#10;" strokeweight="2pt"/>
                <v:rect id="Rechteck 28" o:spid="_x0000_s1072" style="position:absolute;left:30358;top:8631;width:4343;height:314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yw6r8A&#10;AADbAAAADwAAAGRycy9kb3ducmV2LnhtbERPPW/CMBDdK/U/WFeJrThkQCVgEK2UihHSSKyX+Egi&#10;4nNqG0j+PR4qdXx635vdaHpxJ+c7ywoW8wQEcW11x42C8id//wDhA7LG3jIpmMjDbvv6ssFM2wef&#10;6F6ERsQQ9hkqaEMYMil93ZJBP7cDceQu1hkMEbpGaoePGG56mSbJUhrsODa0ONBXS/W1uBkFNud0&#10;9bv4vOVOB3ssv6vVdK6Umr2N+zWIQGP4F/+5D1pBGsfGL/EH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rLDqvwAAANsAAAAPAAAAAAAAAAAAAAAAAJgCAABkcnMvZG93bnJl&#10;di54bWxQSwUGAAAAAAQABAD1AAAAhAMAAAAA&#10;" filled="f" stroked="f">
                  <v:textbox>
                    <w:txbxContent>
                      <w:p w14:paraId="16F99280" w14:textId="77777777" w:rsidR="009502FA" w:rsidRDefault="009502FA" w:rsidP="000B06EB">
                        <w:pPr>
                          <w:jc w:val="right"/>
                          <w:rPr>
                            <w:rFonts w:cs="Arial"/>
                            <w:b/>
                            <w:color w:val="C00000"/>
                            <w:sz w:val="24"/>
                            <w:szCs w:val="24"/>
                            <w:lang w:val="de-DE"/>
                          </w:rPr>
                        </w:pPr>
                        <w:r>
                          <w:rPr>
                            <w:rFonts w:cs="Arial"/>
                            <w:b/>
                            <w:color w:val="C00000"/>
                            <w:sz w:val="24"/>
                            <w:szCs w:val="24"/>
                            <w:lang w:val="de-DE"/>
                          </w:rPr>
                          <w:t>1..*</w:t>
                        </w:r>
                      </w:p>
                    </w:txbxContent>
                  </v:textbox>
                </v:rect>
                <v:shape id="AutoShape 6027" o:spid="_x0000_s1073" type="#_x0000_t32" style="position:absolute;left:28090;top:8193;width:19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APrcQAAADbAAAADwAAAGRycy9kb3ducmV2LnhtbESPQWvCQBSE7wX/w/KE3upGEW2iq0hB&#10;WgoaTIteH9nXJDT7NmS3Sfz3riD0OMzMN8x6O5hadNS6yrKC6SQCQZxbXXGh4Ptr//IKwnlkjbVl&#10;UnAlB9vN6GmNibY9n6jLfCEChF2CCkrvm0RKl5dk0E1sQxy8H9sa9EG2hdQt9gFuajmLooU0WHFY&#10;KLGht5Ly3+zPKOjS83G5b7r31Bfn+elzHl/QHJR6Hg+7FQhPg/8PP9ofWsEshvuX8APk5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IA+txAAAANsAAAAPAAAAAAAAAAAA&#10;AAAAAKECAABkcnMvZG93bnJldi54bWxQSwUGAAAAAAQABAD5AAAAkgMAAAAA&#10;" strokeweight="2pt"/>
                <v:rect id="Rectangle 6026" o:spid="_x0000_s1074" style="position:absolute;left:33942;top:12801;width:35439;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UVMMA&#10;AADbAAAADwAAAGRycy9kb3ducmV2LnhtbESPwUrDQBCG74LvsIzgRewmVVRit0VaxOLJRPE8ZMck&#10;mJ0Nu9t2+/adQ6HH4Z//m28Wq+xGtacQB88GylkBirj1duDOwM/3+/0LqJiQLY6eycCRIqyW11cL&#10;rKw/cE37JnVKIBwrNNCnNFVax7Ynh3HmJ2LJ/nxwmGQMnbYBDwJ3o54XxZN2OLBc6HGidU/tf7Nz&#10;olHm+rf5uDv6T7+ph9KGx6/8bMztTX57BZUop8vyub21Bh7EXn4RAOjl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UVMMAAADbAAAADwAAAAAAAAAAAAAAAACYAgAAZHJzL2Rv&#10;d25yZXYueG1sUEsFBgAAAAAEAAQA9QAAAIgDAAAAAA==&#10;" filled="f" fillcolor="#8db3e2" strokeweight="2pt">
                  <v:textbox>
                    <w:txbxContent>
                      <w:p w14:paraId="16F99281" w14:textId="77777777" w:rsidR="009502FA" w:rsidRPr="00437191" w:rsidRDefault="009502FA" w:rsidP="000B06EB">
                        <w:pPr>
                          <w:spacing w:line="240" w:lineRule="auto"/>
                        </w:pPr>
                        <w:proofErr w:type="spellStart"/>
                        <w:r w:rsidRPr="00437191">
                          <w:rPr>
                            <w:rFonts w:cs="Arial"/>
                            <w:bCs/>
                            <w:szCs w:val="20"/>
                            <w:lang w:val="de-DE"/>
                          </w:rPr>
                          <w:t>asram:</w:t>
                        </w:r>
                        <w:r>
                          <w:rPr>
                            <w:rFonts w:cs="Arial"/>
                            <w:bCs/>
                            <w:szCs w:val="20"/>
                            <w:lang w:val="de-DE"/>
                          </w:rPr>
                          <w:t>ScenarioSpecifiedCIDocumentContextParameter</w:t>
                        </w:r>
                        <w:proofErr w:type="spellEnd"/>
                      </w:p>
                    </w:txbxContent>
                  </v:textbox>
                </v:rect>
                <v:group id="Group 6019" o:spid="_x0000_s1075" style="position:absolute;left:69348;top:13606;width:1898;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ect id="Rectangle 6020" o:spid="_x0000_s107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a8UA&#10;AADcAAAADwAAAGRycy9kb3ducmV2LnhtbESPQWsCMRCF74X+hzAFbzVbQStbo5SCKEihte192Iy7&#10;i5vJNslq7K/vHARvM7w3732zWGXXqROF2Ho28DQuQBFX3rZcG/j+Wj/OQcWEbLHzTAYuFGG1vL9b&#10;YGn9mT/ptE+1khCOJRpoUupLrWPVkMM49j2xaAcfHCZZQ61twLOEu05PimKmHbYsDQ329NZQddwP&#10;zkD/Ph02z7+78PczHz4q3GWfJtmY0UN+fQGVKKeb+Xq9tYI/E3x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hrxQAAANwAAAAPAAAAAAAAAAAAAAAAAJgCAABkcnMv&#10;ZG93bnJldi54bWxQSwUGAAAAAAQABAD1AAAAigMAAAAA&#10;" strokeweight="2pt"/>
                  <v:shape id="AutoShape 6021" o:spid="_x0000_s107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VbAb8AAADcAAAADwAAAGRycy9kb3ducmV2LnhtbERPTYvCMBC9C/sfwizsTVNFtNSmIgsL&#10;XqvieWjGtmwz6Tapjf9+Iwje5vE+J98H04k7Da61rGC5SEAQV1a3XCu4nH/mKQjnkTV2lknBgxzs&#10;i49Zjpm2E5d0P/laxBB2GSpovO8zKV3VkEG3sD1x5G52MOgjHGqpB5xiuOnkKkk20mDLsaHBnr4b&#10;qn5Po1FQln/1dXRhOqS3sF1f9Nok41Gpr89w2IHwFPxb/HIfdZy/WcLzmXiBL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AVbAb8AAADcAAAADwAAAAAAAAAAAAAAAACh&#10;AgAAZHJzL2Rvd25yZXYueG1sUEsFBgAAAAAEAAQA+QAAAI0DAAAAAA==&#10;" strokeweight="1.25pt"/>
                  <v:shape id="AutoShape 6022" o:spid="_x0000_s107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RQFsUAAADcAAAADwAAAGRycy9kb3ducmV2LnhtbERPS2vCQBC+F/wPyxR6qxuFBkldQ6gK&#10;PbSF+Dj0NmbHJJidDdk1SfvruwXB23x8z1mmo2lET52rLSuYTSMQxIXVNZcKDvvt8wKE88gaG8uk&#10;4IccpKvJwxITbQfOqd/5UoQQdgkqqLxvEyldUZFBN7UtceDOtjPoA+xKqTscQrhp5DyKYmmw5tBQ&#10;YUtvFRWX3dUoeLkOp+94xnn2uVkf89+++LocP5R6ehyzVxCeRn8X39zvOsyP5/D/TLh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SRQFsUAAADcAAAADwAAAAAAAAAA&#10;AAAAAAChAgAAZHJzL2Rvd25yZXYueG1sUEsFBgAAAAAEAAQA+QAAAJMDAAAAAA==&#10;" strokeweight="1.25pt"/>
                </v:group>
                <v:shape id="AutoShape 6031" o:spid="_x0000_s1079" type="#_x0000_t32" style="position:absolute;left:30065;top:14337;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GhRsQAAADcAAAADwAAAGRycy9kb3ducmV2LnhtbERPyWrDMBC9F/IPYgK91XIak8WJEkog&#10;tBTakAXnOlgT28QaGUu13b+vCoXe5vHWWW8HU4uOWldZVjCJYhDEudUVFwou5/3TAoTzyBpry6Tg&#10;mxxsN6OHNaba9nyk7uQLEULYpaig9L5JpXR5SQZdZBviwN1sa9AH2BZSt9iHcFPL5zieSYMVh4YS&#10;G9qVlN9PX0ZBd8g+5/umez34IkuO78nyiuZDqcfx8LIC4Wnw/+I/95sO82dT+H0mXC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FGxAAAANwAAAAPAAAAAAAAAAAA&#10;AAAAAKECAABkcnMvZG93bnJldi54bWxQSwUGAAAAAAQABAD5AAAAkgMAAAAA&#10;" strokeweight="2pt"/>
                <v:rect id="Rectangle 6017" o:spid="_x0000_s1080" style="position:absolute;left:28956;top:14408;width:515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4scMA&#10;AADcAAAADwAAAGRycy9kb3ducmV2LnhtbERPTWvCQBC9F/oflil4KXVTESlpNlKEYiiCmLSeh+w0&#10;Cc3OxuyapP/eFQRv83ifk6wn04qBetdYVvA6j0AQl1Y3XCn4Lj5f3kA4j6yxtUwK/snBOn18SDDW&#10;duQDDbmvRAhhF6OC2vsultKVNRl0c9sRB+7X9gZ9gH0ldY9jCDetXETRShpsODTU2NGmpvIvPxsF&#10;Y7kfjsVuK/fPx8zyKTtt8p8vpWZP08c7CE+Tv4tv7kyH+aslXJ8JF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4scMAAADcAAAADwAAAAAAAAAAAAAAAACYAgAAZHJzL2Rv&#10;d25yZXYueG1sUEsFBgAAAAAEAAQA9QAAAIgDAAAAAA==&#10;" filled="f" stroked="f">
                  <v:textbox>
                    <w:txbxContent>
                      <w:p w14:paraId="16F99282" w14:textId="77777777" w:rsidR="009502FA" w:rsidRPr="002C1945" w:rsidRDefault="009502FA" w:rsidP="000B06EB">
                        <w:pPr>
                          <w:jc w:val="right"/>
                          <w:rPr>
                            <w:rFonts w:cs="Arial"/>
                            <w:b/>
                            <w:sz w:val="24"/>
                            <w:szCs w:val="24"/>
                            <w:lang w:val="de-DE"/>
                          </w:rPr>
                        </w:pPr>
                        <w:r>
                          <w:rPr>
                            <w:rFonts w:cs="Arial"/>
                            <w:b/>
                            <w:sz w:val="24"/>
                            <w:szCs w:val="24"/>
                            <w:lang w:val="de-DE"/>
                          </w:rPr>
                          <w:t>0..</w:t>
                        </w:r>
                        <w:r w:rsidRPr="002C1945">
                          <w:rPr>
                            <w:rFonts w:cs="Arial"/>
                            <w:b/>
                            <w:sz w:val="24"/>
                            <w:szCs w:val="24"/>
                            <w:lang w:val="de-DE"/>
                          </w:rPr>
                          <w:t>1</w:t>
                        </w:r>
                      </w:p>
                    </w:txbxContent>
                  </v:textbox>
                </v:rect>
                <w10:anchorlock/>
              </v:group>
            </w:pict>
          </mc:Fallback>
        </mc:AlternateContent>
      </w:r>
    </w:p>
    <w:p w14:paraId="16F987E6" w14:textId="77777777" w:rsidR="00166DF9" w:rsidRDefault="00166DF9" w:rsidP="00305705"/>
    <w:p w14:paraId="16F987E7" w14:textId="77777777" w:rsidR="00155264" w:rsidRDefault="00155264" w:rsidP="00305705"/>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166DF9" w:rsidRPr="00AD4FE7" w14:paraId="16F987E9" w14:textId="77777777" w:rsidTr="00DD1805">
        <w:trPr>
          <w:cantSplit/>
          <w:trHeight w:val="329"/>
        </w:trPr>
        <w:tc>
          <w:tcPr>
            <w:tcW w:w="5000" w:type="pct"/>
            <w:shd w:val="clear" w:color="auto" w:fill="FFFFCC"/>
            <w:vAlign w:val="center"/>
          </w:tcPr>
          <w:p w14:paraId="16F987E8" w14:textId="77777777" w:rsidR="00166DF9" w:rsidRPr="00A370B7" w:rsidRDefault="00166DF9" w:rsidP="00C1691F">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166DF9" w:rsidRPr="00AD4FE7" w14:paraId="16F987ED" w14:textId="77777777" w:rsidTr="00DD1805">
        <w:trPr>
          <w:cantSplit/>
        </w:trPr>
        <w:tc>
          <w:tcPr>
            <w:tcW w:w="5000" w:type="pct"/>
            <w:vAlign w:val="center"/>
          </w:tcPr>
          <w:p w14:paraId="16F987EA" w14:textId="77777777" w:rsidR="00166DF9" w:rsidRPr="00A370B7" w:rsidRDefault="00166DF9" w:rsidP="00C1691F">
            <w:pPr>
              <w:spacing w:line="240" w:lineRule="auto"/>
            </w:pPr>
          </w:p>
          <w:p w14:paraId="16F987EB" w14:textId="77777777" w:rsidR="00166DF9" w:rsidRPr="00A370B7" w:rsidRDefault="00166DF9" w:rsidP="00C1691F">
            <w:pPr>
              <w:spacing w:line="240" w:lineRule="auto"/>
              <w:rPr>
                <w:rFonts w:cs="Arial"/>
                <w:bCs/>
                <w:szCs w:val="20"/>
              </w:rPr>
            </w:pPr>
            <w:r w:rsidRPr="00A370B7">
              <w:rPr>
                <w:b/>
              </w:rPr>
              <w:t>“</w:t>
            </w:r>
            <w:r w:rsidRPr="00A370B7">
              <w:rPr>
                <w:rFonts w:cs="Arial"/>
                <w:b/>
                <w:bCs/>
                <w:szCs w:val="20"/>
              </w:rPr>
              <w:t>as:CIExchangedDocumentContext</w:t>
            </w:r>
            <w:r w:rsidR="007D2310">
              <w:rPr>
                <w:rFonts w:cs="Arial"/>
                <w:bCs/>
                <w:szCs w:val="20"/>
              </w:rPr>
              <w:t>” contains</w:t>
            </w:r>
            <w:r w:rsidRPr="00A370B7">
              <w:rPr>
                <w:rFonts w:cs="Arial"/>
                <w:bCs/>
                <w:szCs w:val="20"/>
              </w:rPr>
              <w:t xml:space="preserve"> specific context data like message-ID or creation timestamp. Origin of data is SupplyOn EAI infrastructure. (Seeburger BIS6).</w:t>
            </w:r>
          </w:p>
          <w:p w14:paraId="16F987EC" w14:textId="77777777" w:rsidR="00166DF9" w:rsidRPr="00A370B7" w:rsidRDefault="00166DF9" w:rsidP="00C1691F">
            <w:pPr>
              <w:spacing w:line="240" w:lineRule="auto"/>
            </w:pPr>
          </w:p>
        </w:tc>
      </w:tr>
    </w:tbl>
    <w:p w14:paraId="16F987EE" w14:textId="77777777" w:rsidR="00166DF9" w:rsidRDefault="00166DF9" w:rsidP="00155264"/>
    <w:p w14:paraId="16F987EF" w14:textId="77777777" w:rsidR="00155264" w:rsidRPr="006C15EE" w:rsidRDefault="00155264" w:rsidP="00155264"/>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87F7" w14:textId="77777777" w:rsidTr="00DD1805">
        <w:trPr>
          <w:cantSplit/>
          <w:trHeight w:val="330"/>
        </w:trPr>
        <w:tc>
          <w:tcPr>
            <w:tcW w:w="1056" w:type="pct"/>
            <w:shd w:val="clear" w:color="auto" w:fill="FFFFCC"/>
            <w:noWrap/>
            <w:vAlign w:val="center"/>
            <w:hideMark/>
          </w:tcPr>
          <w:p w14:paraId="16F987F0"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7F1"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7F2"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7F3"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7F4"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7F5"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7F6"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7FF" w14:textId="77777777" w:rsidTr="00C87929">
        <w:trPr>
          <w:cantSplit/>
          <w:trHeight w:val="315"/>
        </w:trPr>
        <w:tc>
          <w:tcPr>
            <w:tcW w:w="1056" w:type="pct"/>
            <w:shd w:val="clear" w:color="auto" w:fill="C00000"/>
            <w:noWrap/>
            <w:vAlign w:val="center"/>
            <w:hideMark/>
          </w:tcPr>
          <w:p w14:paraId="16F987F8" w14:textId="77777777" w:rsidR="00A370B7" w:rsidRPr="00C87929" w:rsidRDefault="00A370B7" w:rsidP="00893496">
            <w:pPr>
              <w:spacing w:line="240" w:lineRule="auto"/>
              <w:rPr>
                <w:rFonts w:cs="Arial"/>
                <w:bCs/>
                <w:sz w:val="16"/>
                <w:szCs w:val="20"/>
              </w:rPr>
            </w:pPr>
            <w:r w:rsidRPr="00C87929">
              <w:rPr>
                <w:rFonts w:cs="Arial"/>
                <w:bCs/>
                <w:sz w:val="16"/>
                <w:szCs w:val="20"/>
              </w:rPr>
              <w:t>asram</w:t>
            </w:r>
            <w:r w:rsidR="00893496" w:rsidRPr="00C87929">
              <w:rPr>
                <w:rFonts w:cs="Arial"/>
                <w:bCs/>
                <w:sz w:val="16"/>
                <w:szCs w:val="20"/>
              </w:rPr>
              <w:t>:SpecifiedTransactionIdentifier</w:t>
            </w:r>
          </w:p>
        </w:tc>
        <w:tc>
          <w:tcPr>
            <w:tcW w:w="453" w:type="pct"/>
            <w:shd w:val="clear" w:color="auto" w:fill="C00000"/>
            <w:vAlign w:val="center"/>
            <w:hideMark/>
          </w:tcPr>
          <w:p w14:paraId="16F987F9" w14:textId="77777777" w:rsidR="00A370B7" w:rsidRPr="00C87929" w:rsidRDefault="00A370B7" w:rsidP="00893496">
            <w:pPr>
              <w:spacing w:line="240" w:lineRule="auto"/>
              <w:rPr>
                <w:rFonts w:eastAsia="Times New Roman" w:cs="Arial"/>
                <w:sz w:val="16"/>
                <w:szCs w:val="20"/>
                <w:lang w:val="de-DE" w:eastAsia="de-DE"/>
              </w:rPr>
            </w:pPr>
            <w:r w:rsidRPr="00C87929">
              <w:rPr>
                <w:rFonts w:eastAsia="Times New Roman" w:cs="Arial"/>
                <w:sz w:val="16"/>
                <w:szCs w:val="20"/>
                <w:lang w:eastAsia="de-DE"/>
              </w:rPr>
              <w:t>String</w:t>
            </w:r>
          </w:p>
        </w:tc>
        <w:tc>
          <w:tcPr>
            <w:tcW w:w="402" w:type="pct"/>
            <w:shd w:val="clear" w:color="auto" w:fill="C00000"/>
            <w:noWrap/>
            <w:vAlign w:val="center"/>
            <w:hideMark/>
          </w:tcPr>
          <w:p w14:paraId="16F987FA" w14:textId="77777777" w:rsidR="00A370B7" w:rsidRPr="00C87929" w:rsidRDefault="00A370B7" w:rsidP="00893496">
            <w:pPr>
              <w:spacing w:line="240" w:lineRule="auto"/>
              <w:rPr>
                <w:rFonts w:eastAsia="Times New Roman" w:cs="Arial"/>
                <w:sz w:val="16"/>
                <w:szCs w:val="20"/>
                <w:lang w:val="de-DE" w:eastAsia="de-DE"/>
              </w:rPr>
            </w:pPr>
            <w:r w:rsidRPr="00C87929">
              <w:rPr>
                <w:rFonts w:eastAsia="Times New Roman" w:cs="Arial"/>
                <w:sz w:val="16"/>
                <w:szCs w:val="20"/>
                <w:lang w:eastAsia="de-DE"/>
              </w:rPr>
              <w:t>50</w:t>
            </w:r>
          </w:p>
        </w:tc>
        <w:tc>
          <w:tcPr>
            <w:tcW w:w="352" w:type="pct"/>
            <w:shd w:val="clear" w:color="auto" w:fill="C00000"/>
            <w:noWrap/>
            <w:vAlign w:val="center"/>
            <w:hideMark/>
          </w:tcPr>
          <w:p w14:paraId="16F987FB" w14:textId="77777777" w:rsidR="00A370B7" w:rsidRPr="00C87929" w:rsidRDefault="00A370B7" w:rsidP="00893496">
            <w:pPr>
              <w:spacing w:line="240" w:lineRule="auto"/>
              <w:rPr>
                <w:rFonts w:eastAsia="Times New Roman" w:cs="Arial"/>
                <w:sz w:val="16"/>
                <w:szCs w:val="20"/>
                <w:lang w:val="de-DE" w:eastAsia="de-DE"/>
              </w:rPr>
            </w:pPr>
            <w:r w:rsidRPr="00C87929">
              <w:rPr>
                <w:rFonts w:eastAsia="Times New Roman" w:cs="Arial"/>
                <w:sz w:val="16"/>
                <w:szCs w:val="20"/>
                <w:lang w:val="de-DE" w:eastAsia="de-DE"/>
              </w:rPr>
              <w:t>3</w:t>
            </w:r>
          </w:p>
        </w:tc>
        <w:tc>
          <w:tcPr>
            <w:tcW w:w="955" w:type="pct"/>
            <w:shd w:val="clear" w:color="auto" w:fill="C00000"/>
            <w:noWrap/>
            <w:vAlign w:val="center"/>
            <w:hideMark/>
          </w:tcPr>
          <w:p w14:paraId="16F987FC" w14:textId="77777777" w:rsidR="00A370B7" w:rsidRPr="00C87929" w:rsidRDefault="00A4386E" w:rsidP="00893496">
            <w:pPr>
              <w:spacing w:line="240" w:lineRule="auto"/>
              <w:rPr>
                <w:rFonts w:eastAsia="Times New Roman" w:cs="Arial"/>
                <w:sz w:val="16"/>
                <w:szCs w:val="20"/>
                <w:lang w:val="de-DE" w:eastAsia="de-DE"/>
              </w:rPr>
            </w:pPr>
            <w:r w:rsidRPr="00C87929">
              <w:rPr>
                <w:rFonts w:eastAsia="Times New Roman" w:cs="Arial"/>
                <w:sz w:val="16"/>
                <w:szCs w:val="20"/>
                <w:lang w:val="de-DE" w:eastAsia="de-DE"/>
              </w:rPr>
              <w:t>112352</w:t>
            </w:r>
          </w:p>
        </w:tc>
        <w:tc>
          <w:tcPr>
            <w:tcW w:w="301" w:type="pct"/>
            <w:shd w:val="clear" w:color="auto" w:fill="C00000"/>
            <w:noWrap/>
            <w:vAlign w:val="center"/>
            <w:hideMark/>
          </w:tcPr>
          <w:p w14:paraId="16F987FD" w14:textId="77777777" w:rsidR="00A370B7" w:rsidRPr="00C87929" w:rsidRDefault="00A370B7" w:rsidP="00893496">
            <w:pPr>
              <w:spacing w:line="240" w:lineRule="auto"/>
              <w:rPr>
                <w:rFonts w:eastAsia="Times New Roman"/>
                <w:sz w:val="16"/>
                <w:lang w:val="de-DE" w:eastAsia="de-DE"/>
              </w:rPr>
            </w:pPr>
            <w:r w:rsidRPr="00C87929">
              <w:rPr>
                <w:rFonts w:eastAsia="Times New Roman"/>
                <w:sz w:val="16"/>
                <w:lang w:eastAsia="de-DE"/>
              </w:rPr>
              <w:t>M</w:t>
            </w:r>
          </w:p>
        </w:tc>
        <w:tc>
          <w:tcPr>
            <w:tcW w:w="1481" w:type="pct"/>
            <w:shd w:val="clear" w:color="auto" w:fill="C00000"/>
            <w:vAlign w:val="center"/>
          </w:tcPr>
          <w:p w14:paraId="16F987FE" w14:textId="77777777" w:rsidR="00A370B7" w:rsidRPr="00C87929" w:rsidRDefault="00A370B7" w:rsidP="00893496">
            <w:pPr>
              <w:spacing w:line="240" w:lineRule="auto"/>
              <w:rPr>
                <w:rFonts w:eastAsia="Times New Roman"/>
                <w:sz w:val="16"/>
                <w:lang w:eastAsia="de-DE"/>
              </w:rPr>
            </w:pPr>
            <w:r w:rsidRPr="00C87929">
              <w:rPr>
                <w:rFonts w:eastAsia="Times New Roman"/>
                <w:sz w:val="16"/>
                <w:lang w:eastAsia="de-DE"/>
              </w:rPr>
              <w:t>InternalMessageID: Internal SupplyOn message ID</w:t>
            </w:r>
          </w:p>
        </w:tc>
      </w:tr>
    </w:tbl>
    <w:p w14:paraId="16F98800" w14:textId="77777777" w:rsidR="00155264" w:rsidRDefault="00155264" w:rsidP="00166DF9"/>
    <w:p w14:paraId="16F98801" w14:textId="77777777" w:rsidR="00305705" w:rsidRDefault="00305705" w:rsidP="00166DF9">
      <w:r>
        <w:br w:type="page"/>
      </w:r>
    </w:p>
    <w:p w14:paraId="16F98802" w14:textId="77777777" w:rsidR="00166DF9" w:rsidRPr="00044AF6" w:rsidRDefault="00166DF9" w:rsidP="0012575E">
      <w:pPr>
        <w:pStyle w:val="berschrift2"/>
      </w:pPr>
      <w:bookmarkStart w:id="22" w:name="_Toc287858076"/>
      <w:bookmarkStart w:id="23" w:name="_Toc347482172"/>
      <w:r w:rsidRPr="00044AF6">
        <w:t>asram:</w:t>
      </w:r>
      <w:r w:rsidRPr="0012575E">
        <w:t>ApplicationSpecifiedCIDocumentContextParameter</w:t>
      </w:r>
      <w:bookmarkEnd w:id="22"/>
      <w:bookmarkEnd w:id="23"/>
    </w:p>
    <w:p w14:paraId="16F98803" w14:textId="77777777" w:rsidR="00E31AE4" w:rsidRPr="00E31AE4" w:rsidRDefault="00E31AE4" w:rsidP="00E31AE4"/>
    <w:p w14:paraId="16F98804" w14:textId="77777777" w:rsidR="00166DF9" w:rsidRPr="00EB1314" w:rsidRDefault="00E31AE4" w:rsidP="00305705">
      <w:r>
        <w:rPr>
          <w:noProof/>
          <w:lang w:eastAsia="zh-TW"/>
        </w:rPr>
        <mc:AlternateContent>
          <mc:Choice Requires="wpg">
            <w:drawing>
              <wp:inline distT="0" distB="0" distL="0" distR="0" wp14:anchorId="16F991C4" wp14:editId="16F991C5">
                <wp:extent cx="7581893" cy="1388110"/>
                <wp:effectExtent l="0" t="0" r="19685" b="2540"/>
                <wp:docPr id="1232" name="Gruppieren 1232"/>
                <wp:cNvGraphicFramePr/>
                <a:graphic xmlns:a="http://schemas.openxmlformats.org/drawingml/2006/main">
                  <a:graphicData uri="http://schemas.microsoft.com/office/word/2010/wordprocessingGroup">
                    <wpg:wgp>
                      <wpg:cNvGrpSpPr/>
                      <wpg:grpSpPr>
                        <a:xfrm>
                          <a:off x="0" y="0"/>
                          <a:ext cx="7581893" cy="1388110"/>
                          <a:chOff x="0" y="0"/>
                          <a:chExt cx="7581893" cy="1388110"/>
                        </a:xfrm>
                      </wpg:grpSpPr>
                      <wps:wsp>
                        <wps:cNvPr id="6168" name="Rectangle 6033"/>
                        <wps:cNvSpPr>
                          <a:spLocks noChangeArrowheads="1"/>
                        </wps:cNvSpPr>
                        <wps:spPr bwMode="auto">
                          <a:xfrm>
                            <a:off x="4619625" y="209550"/>
                            <a:ext cx="500997"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83" w14:textId="77777777" w:rsidR="009502FA" w:rsidRPr="002F612C" w:rsidRDefault="009502FA" w:rsidP="00E31AE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69" name="Rectangle 6034"/>
                        <wps:cNvSpPr>
                          <a:spLocks noChangeArrowheads="1"/>
                        </wps:cNvSpPr>
                        <wps:spPr bwMode="auto">
                          <a:xfrm>
                            <a:off x="419100" y="409575"/>
                            <a:ext cx="3797162" cy="344805"/>
                          </a:xfrm>
                          <a:prstGeom prst="rect">
                            <a:avLst/>
                          </a:prstGeom>
                          <a:solidFill>
                            <a:srgbClr val="8DB3E2"/>
                          </a:solidFill>
                          <a:ln w="25400">
                            <a:solidFill>
                              <a:srgbClr val="000000"/>
                            </a:solidFill>
                            <a:miter lim="800000"/>
                            <a:headEnd/>
                            <a:tailEnd/>
                          </a:ln>
                        </wps:spPr>
                        <wps:txbx>
                          <w:txbxContent>
                            <w:p w14:paraId="16F99284" w14:textId="77777777" w:rsidR="009502FA" w:rsidRPr="00033D3A" w:rsidRDefault="009502FA" w:rsidP="00E31AE4">
                              <w:pPr>
                                <w:spacing w:line="240" w:lineRule="auto"/>
                                <w:rPr>
                                  <w:szCs w:val="24"/>
                                </w:rPr>
                              </w:pPr>
                              <w:proofErr w:type="spellStart"/>
                              <w:r w:rsidRPr="00437191">
                                <w:rPr>
                                  <w:rFonts w:cs="Arial"/>
                                  <w:b/>
                                  <w:bCs/>
                                  <w:szCs w:val="20"/>
                                  <w:lang w:val="de-DE"/>
                                </w:rPr>
                                <w:t>asram:ApplicationSpecifiedCIDocumentContextParameter</w:t>
                              </w:r>
                              <w:proofErr w:type="spellEnd"/>
                            </w:p>
                          </w:txbxContent>
                        </wps:txbx>
                        <wps:bodyPr rot="0" vert="horz" wrap="square" lIns="91440" tIns="45720" rIns="91440" bIns="45720" anchor="t" anchorCtr="0" upright="1">
                          <a:noAutofit/>
                        </wps:bodyPr>
                      </wps:wsp>
                      <wpg:grpSp>
                        <wpg:cNvPr id="6171" name="Group 6036"/>
                        <wpg:cNvGrpSpPr>
                          <a:grpSpLocks/>
                        </wpg:cNvGrpSpPr>
                        <wpg:grpSpPr bwMode="auto">
                          <a:xfrm>
                            <a:off x="7391400" y="971550"/>
                            <a:ext cx="190493" cy="166370"/>
                            <a:chOff x="6283" y="5431"/>
                            <a:chExt cx="300" cy="262"/>
                          </a:xfrm>
                        </wpg:grpSpPr>
                        <wps:wsp>
                          <wps:cNvPr id="6172" name="Rectangle 603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73" name="AutoShape 603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74" name="AutoShape 603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75" name="AutoShape 6040"/>
                        <wps:cNvCnPr>
                          <a:cxnSpLocks noChangeShapeType="1"/>
                        </wps:cNvCnPr>
                        <wps:spPr bwMode="auto">
                          <a:xfrm>
                            <a:off x="4610100" y="161925"/>
                            <a:ext cx="39622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6" name="Rectangle 6041"/>
                        <wps:cNvSpPr>
                          <a:spLocks noChangeArrowheads="1"/>
                        </wps:cNvSpPr>
                        <wps:spPr bwMode="auto">
                          <a:xfrm>
                            <a:off x="4219575" y="523875"/>
                            <a:ext cx="190493"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77" name="Rectangle 6042"/>
                        <wps:cNvSpPr>
                          <a:spLocks noChangeArrowheads="1"/>
                        </wps:cNvSpPr>
                        <wps:spPr bwMode="auto">
                          <a:xfrm>
                            <a:off x="5010150" y="866775"/>
                            <a:ext cx="239068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85" w14:textId="77777777" w:rsidR="009502FA" w:rsidRPr="00033D3A" w:rsidRDefault="009502FA" w:rsidP="00E31AE4">
                              <w:pPr>
                                <w:spacing w:line="240" w:lineRule="auto"/>
                                <w:rPr>
                                  <w:rFonts w:cs="Arial"/>
                                  <w:bCs/>
                                  <w:szCs w:val="20"/>
                                  <w:lang w:val="de-DE"/>
                                </w:rPr>
                              </w:pPr>
                              <w:proofErr w:type="spellStart"/>
                              <w:r w:rsidRPr="00911371">
                                <w:rPr>
                                  <w:rFonts w:cs="Arial"/>
                                  <w:bCs/>
                                  <w:szCs w:val="20"/>
                                  <w:lang w:val="de-DE"/>
                                </w:rPr>
                                <w:t>asram:SpecifiedCI</w:t>
                              </w:r>
                              <w:r>
                                <w:rPr>
                                  <w:rFonts w:cs="Arial"/>
                                  <w:bCs/>
                                  <w:szCs w:val="20"/>
                                  <w:lang w:val="de-DE"/>
                                </w:rPr>
                                <w:t>DocumentVersion</w:t>
                              </w:r>
                              <w:proofErr w:type="spellEnd"/>
                            </w:p>
                          </w:txbxContent>
                        </wps:txbx>
                        <wps:bodyPr rot="0" vert="horz" wrap="square" lIns="91440" tIns="45720" rIns="91440" bIns="45720" anchor="t" anchorCtr="0" upright="1">
                          <a:noAutofit/>
                        </wps:bodyPr>
                      </wps:wsp>
                      <wps:wsp>
                        <wps:cNvPr id="6178" name="AutoShape 6043"/>
                        <wps:cNvCnPr>
                          <a:cxnSpLocks noChangeShapeType="1"/>
                        </wps:cNvCnPr>
                        <wps:spPr bwMode="auto">
                          <a:xfrm>
                            <a:off x="4419600" y="600075"/>
                            <a:ext cx="20001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9" name="AutoShape 6044"/>
                        <wps:cNvCnPr>
                          <a:cxnSpLocks noChangeShapeType="1"/>
                        </wps:cNvCnPr>
                        <wps:spPr bwMode="auto">
                          <a:xfrm>
                            <a:off x="4219575" y="600075"/>
                            <a:ext cx="21589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0" name="Rectangle 6045"/>
                        <wps:cNvSpPr>
                          <a:spLocks noChangeArrowheads="1"/>
                        </wps:cNvSpPr>
                        <wps:spPr bwMode="auto">
                          <a:xfrm>
                            <a:off x="5000625" y="0"/>
                            <a:ext cx="13613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86" w14:textId="77777777" w:rsidR="009502FA" w:rsidRPr="001720AA" w:rsidRDefault="009502FA" w:rsidP="00E31AE4">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wps:txbx>
                        <wps:bodyPr rot="0" vert="horz" wrap="square" lIns="91440" tIns="45720" rIns="91440" bIns="45720" anchor="t" anchorCtr="0" upright="1">
                          <a:noAutofit/>
                        </wps:bodyPr>
                      </wps:wsp>
                      <wps:wsp>
                        <wps:cNvPr id="6181" name="AutoShape 6046"/>
                        <wps:cNvCnPr>
                          <a:cxnSpLocks noChangeShapeType="1"/>
                        </wps:cNvCnPr>
                        <wps:spPr bwMode="auto">
                          <a:xfrm>
                            <a:off x="46101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2" name="AutoShape 6047"/>
                        <wps:cNvCnPr>
                          <a:cxnSpLocks noChangeShapeType="1"/>
                        </wps:cNvCnPr>
                        <wps:spPr bwMode="auto">
                          <a:xfrm>
                            <a:off x="4610100" y="1047750"/>
                            <a:ext cx="39622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3" name="Rectangle 6371"/>
                        <wps:cNvSpPr>
                          <a:spLocks noChangeArrowheads="1"/>
                        </wps:cNvSpPr>
                        <wps:spPr bwMode="auto">
                          <a:xfrm>
                            <a:off x="0" y="457200"/>
                            <a:ext cx="41210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87" w14:textId="77777777" w:rsidR="009502FA" w:rsidRPr="002274A0" w:rsidRDefault="009502FA" w:rsidP="00E31AE4">
                              <w:pPr>
                                <w:rPr>
                                  <w:rFonts w:cs="Arial"/>
                                  <w:b/>
                                  <w:color w:val="C00000"/>
                                  <w:sz w:val="24"/>
                                  <w:szCs w:val="24"/>
                                  <w:lang w:val="de-DE"/>
                                </w:rPr>
                              </w:pPr>
                              <w:r w:rsidRPr="002274A0">
                                <w:rPr>
                                  <w:rFonts w:cs="Arial"/>
                                  <w:b/>
                                  <w:color w:val="C00000"/>
                                  <w:sz w:val="24"/>
                                  <w:szCs w:val="24"/>
                                  <w:lang w:val="de-DE"/>
                                </w:rPr>
                                <w:t>1..*</w:t>
                              </w:r>
                            </w:p>
                          </w:txbxContent>
                        </wps:txbx>
                        <wps:bodyPr rot="0" vert="horz" wrap="none" lIns="91440" tIns="45720" rIns="91440" bIns="45720" anchor="t" anchorCtr="0" upright="1">
                          <a:spAutoFit/>
                        </wps:bodyPr>
                      </wps:wsp>
                      <wps:wsp>
                        <wps:cNvPr id="1231" name="Rechteck 1231"/>
                        <wps:cNvSpPr>
                          <a:spLocks noChangeArrowheads="1"/>
                        </wps:cNvSpPr>
                        <wps:spPr bwMode="auto">
                          <a:xfrm>
                            <a:off x="4559073" y="1095375"/>
                            <a:ext cx="450662"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88" w14:textId="77777777" w:rsidR="009502FA" w:rsidRDefault="009502FA" w:rsidP="00E31AE4">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spAutoFit/>
                        </wps:bodyPr>
                      </wps:wsp>
                    </wpg:wgp>
                  </a:graphicData>
                </a:graphic>
              </wp:inline>
            </w:drawing>
          </mc:Choice>
          <mc:Fallback>
            <w:pict>
              <v:group id="Gruppieren 1232" o:spid="_x0000_s1081" style="width:597pt;height:109.3pt;mso-position-horizontal-relative:char;mso-position-vertical-relative:line" coordsize="75818,13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">
                <v:rect id="Rectangle 6033" o:spid="_x0000_s1082" style="position:absolute;left:46196;top:209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g68IA&#10;AADdAAAADwAAAGRycy9kb3ducmV2LnhtbERPy2oCMRTdF/yHcAV3NfHRYKdGEUEoaBc+oNvL5Doz&#10;dHIzTqJO/94sBJeH854vO1eLG7Wh8mxgNFQgiHNvKy4MnI6b9xmIEJEt1p7JwD8FWC56b3PMrL/z&#10;nm6HWIgUwiFDA2WMTSZlyEtyGIa+IU7c2bcOY4JtIW2L9xTuajlWSkuHFaeGEhtal5T/Ha7OAOqp&#10;vfycJ7vj9qrxs+jU5uNXGTPod6svEJG6+BI/3d/WgB7pNDe9SU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X+DrwgAAAN0AAAAPAAAAAAAAAAAAAAAAAJgCAABkcnMvZG93&#10;bnJldi54bWxQSwUGAAAAAAQABAD1AAAAhwMAAAAA&#10;" stroked="f">
                  <v:textbox>
                    <w:txbxContent>
                      <w:p w14:paraId="16F99283" w14:textId="77777777" w:rsidR="009502FA" w:rsidRPr="002F612C" w:rsidRDefault="009502FA" w:rsidP="00E31AE4">
                        <w:pPr>
                          <w:rPr>
                            <w:rFonts w:cs="Arial"/>
                            <w:b/>
                            <w:sz w:val="24"/>
                            <w:szCs w:val="24"/>
                            <w:lang w:val="de-DE"/>
                          </w:rPr>
                        </w:pPr>
                        <w:r>
                          <w:rPr>
                            <w:rFonts w:cs="Arial"/>
                            <w:b/>
                            <w:sz w:val="24"/>
                            <w:szCs w:val="24"/>
                            <w:lang w:val="de-DE"/>
                          </w:rPr>
                          <w:t>0..1</w:t>
                        </w:r>
                      </w:p>
                    </w:txbxContent>
                  </v:textbox>
                </v:rect>
                <v:rect id="Rectangle 6034" o:spid="_x0000_s1083" style="position:absolute;left:4191;top:4095;width:3797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51MUA&#10;AADdAAAADwAAAGRycy9kb3ducmV2LnhtbESPwWrDMBBE74H+g9hCb4nsHEzjRjYhJRB6KNQN9Lq1&#10;tpaJtTKWnLj++ioQ6HGYmTfMtpxsJy40+NaxgnSVgCCunW65UXD6PCyfQfiArLFzTAp+yUNZPCy2&#10;mGt35Q+6VKEREcI+RwUmhD6X0teGLPqV64mj9+MGiyHKoZF6wGuE206ukySTFluOCwZ72huqz9Vo&#10;FbyOX+YwO+Pf3qmd9Te6/WZ9VOrpcdq9gAg0hf/wvX3UCrI028DtTXwC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LnUxQAAAN0AAAAPAAAAAAAAAAAAAAAAAJgCAABkcnMv&#10;ZG93bnJldi54bWxQSwUGAAAAAAQABAD1AAAAigMAAAAA&#10;" fillcolor="#8db3e2" strokeweight="2pt">
                  <v:textbox>
                    <w:txbxContent>
                      <w:p w14:paraId="16F99284" w14:textId="77777777" w:rsidR="009502FA" w:rsidRPr="00033D3A" w:rsidRDefault="009502FA" w:rsidP="00E31AE4">
                        <w:pPr>
                          <w:spacing w:line="240" w:lineRule="auto"/>
                          <w:rPr>
                            <w:szCs w:val="24"/>
                          </w:rPr>
                        </w:pPr>
                        <w:proofErr w:type="spellStart"/>
                        <w:r w:rsidRPr="00437191">
                          <w:rPr>
                            <w:rFonts w:cs="Arial"/>
                            <w:b/>
                            <w:bCs/>
                            <w:szCs w:val="20"/>
                            <w:lang w:val="de-DE"/>
                          </w:rPr>
                          <w:t>asram:ApplicationSpecifiedCIDocumentContextParameter</w:t>
                        </w:r>
                        <w:proofErr w:type="spellEnd"/>
                      </w:p>
                    </w:txbxContent>
                  </v:textbox>
                </v:rect>
                <v:group id="Group 6036" o:spid="_x0000_s1084" style="position:absolute;left:73914;top:9715;width:1904;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PrGDxgAAAN0A&#10;AAAPAAAAAAAAAAAAAAAAAKoCAABkcnMvZG93bnJldi54bWxQSwUGAAAAAAQABAD6AAAAnQMAAAAA&#10;">
                  <v:rect id="Rectangle 6037" o:spid="_x0000_s108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LRt8UA&#10;AADdAAAADwAAAGRycy9kb3ducmV2LnhtbESP3WoCMRSE7wXfIRzBO8264A9bo4hQWpCCVXt/2Jzu&#10;Lt2cbJOspn36Rih4OczMN8x6G00rruR8Y1nBbJqBIC6tbrhScDk/T1YgfEDW2FomBT/kYbsZDtZY&#10;aHvjd7qeQiUShH2BCuoQukJKX9Zk0E9tR5y8T+sMhiRdJbXDW4KbVuZZtpAGG04LNXa0r6n8OvVG&#10;Qfc271+W3wf3+7HqjyUeog15VGo8irsnEIFieIT/269awWK2zOH+Jj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otG3xQAAAN0AAAAPAAAAAAAAAAAAAAAAAJgCAABkcnMv&#10;ZG93bnJldi54bWxQSwUGAAAAAAQABAD1AAAAigMAAAAA&#10;" strokeweight="2pt"/>
                  <v:shape id="AutoShape 6038" o:spid="_x0000_s108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fihMEAAADdAAAADwAAAGRycy9kb3ducmV2LnhtbESPQYvCMBSE74L/ITzBm6auolKNIsKC&#10;17ri+dE822LzUpvUxn9vBGGPw8x8w2z3wdTiSa2rLCuYTRMQxLnVFRcKLn+/kzUI55E11pZJwYsc&#10;7HfDwRZTbXvO6Hn2hYgQdikqKL1vUildXpJBN7UNcfRutjXoo2wLqVvsI9zU8idJltJgxXGhxIaO&#10;JeX3c2cUZNmjuHYu9If1LawWF70wSXdSajwKhw0IT8H/h7/tk1awnK3m8HkTn4Dcv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F+KEwQAAAN0AAAAPAAAAAAAAAAAAAAAA&#10;AKECAABkcnMvZG93bnJldi54bWxQSwUGAAAAAAQABAD5AAAAjwMAAAAA&#10;" strokeweight="1.25pt"/>
                  <v:shape id="AutoShape 6039" o:spid="_x0000_s108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SkfsgAAADdAAAADwAAAGRycy9kb3ducmV2LnhtbESPQWvCQBSE74L/YXlCb7qJ1LSkriK2&#10;hR60EFsPvb1mX5Ng9m3Irkn013cLQo/DzHzDLNeDqUVHrassK4hnEQji3OqKCwWfH6/TRxDOI2us&#10;LZOCCzlYr8ajJaba9pxRd/CFCBB2KSoovW9SKV1ekkE3sw1x8H5sa9AH2RZSt9gHuKnlPIoSabDi&#10;sFBiQ9uS8tPhbBQszv33VxJzttm/PB+za5e/n447pe4mw+YJhKfB/4dv7TetIIkf7uHvTXgCcvU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4SkfsgAAADdAAAADwAAAAAA&#10;AAAAAAAAAAChAgAAZHJzL2Rvd25yZXYueG1sUEsFBgAAAAAEAAQA+QAAAJYDAAAAAA==&#10;" strokeweight="1.25pt"/>
                </v:group>
                <v:shape id="AutoShape 6040" o:spid="_x0000_s1088" type="#_x0000_t32" style="position:absolute;left:46101;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9yCMYAAADdAAAADwAAAGRycy9kb3ducmV2LnhtbESPW4vCMBSE3wX/QziCb5q6uF6qURZB&#10;XIRd8YK+HppjW2xOShNr/fdGWNjHYWa+YebLxhSipsrllhUM+hEI4sTqnFMFp+O6NwHhPLLGwjIp&#10;eJKD5aLdmmOs7YP3VB98KgKEXYwKMu/LWEqXZGTQ9W1JHLyrrQz6IKtU6gofAW4K+RFFI2kw57CQ&#10;YUmrjJLb4W4U1Lvz73hd1pudT8/D/XY4vaD5Uarbab5mIDw1/j/81/7WCkaD8Se834QnIB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cgjGAAAA3QAAAA8AAAAAAAAA&#10;AAAAAAAAoQIAAGRycy9kb3ducmV2LnhtbFBLBQYAAAAABAAEAPkAAACUAwAAAAA=&#10;" strokeweight="2pt"/>
                <v:rect id="Rectangle 6041" o:spid="_x0000_s1089" style="position:absolute;left:42195;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XtMUA&#10;AADdAAAADwAAAGRycy9kb3ducmV2LnhtbESPQWsCMRSE74L/ITyhN80qdJWtUUSQFqRQbXt/bF53&#10;l25e1iSr0V/fFASPw8x8wyzX0bTiTM43lhVMJxkI4tLqhisFX5+78QKED8gaW8uk4Eoe1qvhYImF&#10;thc+0PkYKpEg7AtUUIfQFVL6siaDfmI74uT9WGcwJOkqqR1eEty0cpZluTTYcFqosaNtTeXvsTcK&#10;uvfn/nV+2rvb96L/KHEfbZhFpZ5GcfMCIlAMj/C9/aYV5NN5Dv9v0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mde0xQAAAN0AAAAPAAAAAAAAAAAAAAAAAJgCAABkcnMv&#10;ZG93bnJldi54bWxQSwUGAAAAAAQABAD1AAAAigMAAAAA&#10;" strokeweight="2pt"/>
                <v:rect id="Rectangle 6042" o:spid="_x0000_s1090" style="position:absolute;left:50101;top:8667;width:239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PausUA&#10;AADdAAAADwAAAGRycy9kb3ducmV2LnhtbESPQWvCQBCF7wX/wzJCL6VuUoop0VVEKS2emrR4HrJj&#10;EszOht1V13/fLQg9Pt68781brqMZxIWc7y0ryGcZCOLG6p5bBT/f789vIHxA1jhYJgU38rBeTR6W&#10;WGp75YoudWhFgrAvUUEXwlhK6ZuODPqZHYmTd7TOYEjStVI7vCa4GeRLls2lwZ5TQ4cjbTtqTvXZ&#10;pDfyWB3qj6eb3dtd1efavX7FQqnHadwsQASK4f/4nv7UCuZ5UcDfmoQ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9q6xQAAAN0AAAAPAAAAAAAAAAAAAAAAAJgCAABkcnMv&#10;ZG93bnJldi54bWxQSwUGAAAAAAQABAD1AAAAigMAAAAA&#10;" filled="f" fillcolor="#8db3e2" strokeweight="2pt">
                  <v:textbox>
                    <w:txbxContent>
                      <w:p w14:paraId="16F99285" w14:textId="77777777" w:rsidR="009502FA" w:rsidRPr="00033D3A" w:rsidRDefault="009502FA" w:rsidP="00E31AE4">
                        <w:pPr>
                          <w:spacing w:line="240" w:lineRule="auto"/>
                          <w:rPr>
                            <w:rFonts w:cs="Arial"/>
                            <w:bCs/>
                            <w:szCs w:val="20"/>
                            <w:lang w:val="de-DE"/>
                          </w:rPr>
                        </w:pPr>
                        <w:proofErr w:type="spellStart"/>
                        <w:r w:rsidRPr="00911371">
                          <w:rPr>
                            <w:rFonts w:cs="Arial"/>
                            <w:bCs/>
                            <w:szCs w:val="20"/>
                            <w:lang w:val="de-DE"/>
                          </w:rPr>
                          <w:t>asram:SpecifiedCI</w:t>
                        </w:r>
                        <w:r>
                          <w:rPr>
                            <w:rFonts w:cs="Arial"/>
                            <w:bCs/>
                            <w:szCs w:val="20"/>
                            <w:lang w:val="de-DE"/>
                          </w:rPr>
                          <w:t>DocumentVersion</w:t>
                        </w:r>
                        <w:proofErr w:type="spellEnd"/>
                      </w:p>
                    </w:txbxContent>
                  </v:textbox>
                </v:rect>
                <v:shape id="AutoShape 6043" o:spid="_x0000_s1091" type="#_x0000_t32" style="position:absolute;left:44196;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7dlsQAAADdAAAADwAAAGRycy9kb3ducmV2LnhtbERPTWvCQBC9F/oflil4q5uIxDbNJhRB&#10;lEIVreh1yE6T0OxsyK5J+u+7B6HHx/vOism0YqDeNZYVxPMIBHFpdcOVgvPX5vkFhPPIGlvLpOCX&#10;HBT540OGqbYjH2k4+UqEEHYpKqi971IpXVmTQTe3HXHgvm1v0AfYV1L3OIZw08pFFCXSYMOhocaO&#10;1jWVP6ebUTAcLvvVphu2B19dlseP5esVzadSs6fp/Q2Ep8n/i+/unVaQxKswN7wJT0Dm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Ht2WxAAAAN0AAAAPAAAAAAAAAAAA&#10;AAAAAKECAABkcnMvZG93bnJldi54bWxQSwUGAAAAAAQABAD5AAAAkgMAAAAA&#10;" strokeweight="2pt"/>
                <v:shape id="AutoShape 6044" o:spid="_x0000_s1092" type="#_x0000_t32" style="position:absolute;left:42195;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J4DcUAAADdAAAADwAAAGRycy9kb3ducmV2LnhtbESPQYvCMBSE7wv+h/AEb2vqIrpWo4gg&#10;K4IrVdHro3m2xealNLHWf2+EhT0OM/MNM1u0phQN1a6wrGDQj0AQp1YXnCk4Hdef3yCcR9ZYWiYF&#10;T3KwmHc+Zhhr++CEmoPPRICwi1FB7n0VS+nSnAy6vq2Ig3e1tUEfZJ1JXeMjwE0pv6JoJA0WHBZy&#10;rGiVU3o73I2CZn/+Ha+r5mfvs/Mw2Q4nFzQ7pXrddjkF4an1/+G/9kYrGA3GE3i/CU9Az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J4DcUAAADdAAAADwAAAAAAAAAA&#10;AAAAAAChAgAAZHJzL2Rvd25yZXYueG1sUEsFBgAAAAAEAAQA+QAAAJMDAAAAAA==&#10;" strokeweight="2pt"/>
                <v:rect id="Rectangle 6045" o:spid="_x0000_s1093" style="position:absolute;left:50006;width:1361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8y6cUA&#10;AADdAAAADwAAAGRycy9kb3ducmV2LnhtbESPwUrDQBCG70LfYRnBi9hNRNqSdluKIoonkxbPQ3aa&#10;BLOzYXdtt2/vHASPwz//N99sdtmN6kwhDp4NlPMCFHHr7cCdgePh9WEFKiZki6NnMnClCLvt7GaD&#10;lfUXruncpE4JhGOFBvqUpkrr2PbkMM79RCzZyQeHScbQaRvwInA36seiWGiHA8uFHid67qn9bn6c&#10;aJS5/mre7q/+w7/UQ2nD02deGnN3m/drUIly+l/+a79bA4tyJf7yjSB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zLpxQAAAN0AAAAPAAAAAAAAAAAAAAAAAJgCAABkcnMv&#10;ZG93bnJldi54bWxQSwUGAAAAAAQABAD1AAAAigMAAAAA&#10;" filled="f" fillcolor="#8db3e2" strokeweight="2pt">
                  <v:textbox>
                    <w:txbxContent>
                      <w:p w14:paraId="16F99286" w14:textId="77777777" w:rsidR="009502FA" w:rsidRPr="001720AA" w:rsidRDefault="009502FA" w:rsidP="00E31AE4">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v:textbox>
                </v:rect>
                <v:shape id="AutoShape 6046" o:spid="_x0000_s1094" type="#_x0000_t32" style="position:absolute;left:46101;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ELMUAAADdAAAADwAAAGRycy9kb3ducmV2LnhtbESP3YrCMBSE7xd8h3AE79a0i7hajSKC&#10;rAiu+IPeHppjW2xOShNr9+03guDlMDPfMNN5a0rRUO0KywrifgSCOLW64EzB6bj6HIFwHlljaZkU&#10;/JGD+azzMcVE2wfvqTn4TAQIuwQV5N5XiZQuzcmg69uKOHhXWxv0QdaZ1DU+AtyU8iuKhtJgwWEh&#10;x4qWOaW3w90oaHbn3+9V1fzsfHYe7DeD8QXNVqlet11MQHhq/Tv8aq+1gmE8iuH5JjwB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EELMUAAADdAAAADwAAAAAAAAAA&#10;AAAAAAChAgAAZHJzL2Rvd25yZXYueG1sUEsFBgAAAAAEAAQA+QAAAJMDAAAAAA==&#10;" strokeweight="2pt"/>
                <v:shape id="AutoShape 6047" o:spid="_x0000_s1095" type="#_x0000_t32" style="position:absolute;left:46101;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OaW8YAAADdAAAADwAAAGRycy9kb3ducmV2LnhtbESPQWvCQBSE7wX/w/KE3upGkTSmriKC&#10;WAptiBZ7fWRfk2D2bchuk/jv3UKhx2FmvmHW29E0oqfO1ZYVzGcRCOLC6ppLBZ/nw1MCwnlkjY1l&#10;UnAjB9vN5GGNqbYD59SffCkChF2KCirv21RKV1Rk0M1sSxy8b9sZ9EF2pdQdDgFuGrmIolgarDks&#10;VNjSvqLievoxCvrs8vF8aPtj5svLMn9brr7QvCv1OB13LyA8jf4//Nd+1QriebKA3zfhCcjN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jmlvGAAAA3QAAAA8AAAAAAAAA&#10;AAAAAAAAoQIAAGRycy9kb3ducmV2LnhtbFBLBQYAAAAABAAEAPkAAACUAwAAAAA=&#10;" strokeweight="2pt"/>
                <v:rect id="Rectangle 6371" o:spid="_x0000_s1096" style="position:absolute;top:4572;width:4121;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KYsQA&#10;AADdAAAADwAAAGRycy9kb3ducmV2LnhtbESPwWrDMBBE74X8g9hAbo2cBkxwooRSaAk5tak/YLE2&#10;llprpVpKbP99VCj0OMzMG2Z3GF0nbtRH61nBalmAIG68ttwqqD9fHzcgYkLW2HkmBRNFOOxnDzus&#10;tB/4g27n1IoM4VihApNSqKSMjSGHcekDcfYuvneYsuxbqXscMtx18qkoSunQcl4wGOjFUPN9vjoF&#10;oZ6+6uZHXn1p3qbT+9FehmCVWszH5y2IRGP6D/+1j1pBudqs4fdNfg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tSmLEAAAA3QAAAA8AAAAAAAAAAAAAAAAAmAIAAGRycy9k&#10;b3ducmV2LnhtbFBLBQYAAAAABAAEAPUAAACJAwAAAAA=&#10;" stroked="f">
                  <v:textbox style="mso-fit-shape-to-text:t">
                    <w:txbxContent>
                      <w:p w14:paraId="16F99287" w14:textId="77777777" w:rsidR="009502FA" w:rsidRPr="002274A0" w:rsidRDefault="009502FA" w:rsidP="00E31AE4">
                        <w:pPr>
                          <w:rPr>
                            <w:rFonts w:cs="Arial"/>
                            <w:b/>
                            <w:color w:val="C00000"/>
                            <w:sz w:val="24"/>
                            <w:szCs w:val="24"/>
                            <w:lang w:val="de-DE"/>
                          </w:rPr>
                        </w:pPr>
                        <w:r w:rsidRPr="002274A0">
                          <w:rPr>
                            <w:rFonts w:cs="Arial"/>
                            <w:b/>
                            <w:color w:val="C00000"/>
                            <w:sz w:val="24"/>
                            <w:szCs w:val="24"/>
                            <w:lang w:val="de-DE"/>
                          </w:rPr>
                          <w:t>1..*</w:t>
                        </w:r>
                      </w:p>
                    </w:txbxContent>
                  </v:textbox>
                </v:rect>
                <v:rect id="Rechteck 1231" o:spid="_x0000_s1097" style="position:absolute;left:45590;top:10953;width:4507;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TzMQA&#10;AADdAAAADwAAAGRycy9kb3ducmV2LnhtbERP22rCQBB9F/oPyxT6IrpRS2qjqxQvkPrW6AeM2WkS&#10;zc6G7Krx712h0Lc5nOvMl52pxZVaV1lWMBpGIIhzqysuFBz228EUhPPIGmvLpOBODpaLl94cE21v&#10;/EPXzBcihLBLUEHpfZNI6fKSDLqhbYgD92tbgz7AtpC6xVsIN7UcR1EsDVYcGkpsaFVSfs4uRsH3&#10;7n13WKXydP6s1v30I4vkMd4o9fbafc1AeOr8v/jPneowfzwZwfObc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iE8zEAAAA3QAAAA8AAAAAAAAAAAAAAAAAmAIAAGRycy9k&#10;b3ducmV2LnhtbFBLBQYAAAAABAAEAPUAAACJAwAAAAA=&#10;" filled="f" stroked="f">
                  <v:textbox style="mso-fit-shape-to-text:t">
                    <w:txbxContent>
                      <w:p w14:paraId="16F99288" w14:textId="77777777" w:rsidR="009502FA" w:rsidRDefault="009502FA" w:rsidP="00E31AE4">
                        <w:pPr>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805" w14:textId="77777777" w:rsidR="00105B73" w:rsidRDefault="00105B73" w:rsidP="00305705">
      <w:pPr>
        <w:rPr>
          <w:lang w:val="de-DE"/>
        </w:rPr>
      </w:pPr>
    </w:p>
    <w:p w14:paraId="16F98806" w14:textId="77777777" w:rsidR="00E31AE4" w:rsidRDefault="00E31AE4" w:rsidP="00305705">
      <w:pPr>
        <w:rPr>
          <w:lang w:val="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880E" w14:textId="77777777" w:rsidTr="00DD1805">
        <w:trPr>
          <w:cantSplit/>
          <w:trHeight w:val="330"/>
        </w:trPr>
        <w:tc>
          <w:tcPr>
            <w:tcW w:w="1056" w:type="pct"/>
            <w:shd w:val="clear" w:color="auto" w:fill="FFFFCC"/>
            <w:noWrap/>
            <w:vAlign w:val="center"/>
            <w:hideMark/>
          </w:tcPr>
          <w:p w14:paraId="16F98807"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808"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809"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80A"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80B"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80C"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80D"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817" w14:textId="77777777" w:rsidTr="00C87929">
        <w:trPr>
          <w:cantSplit/>
          <w:trHeight w:val="315"/>
        </w:trPr>
        <w:tc>
          <w:tcPr>
            <w:tcW w:w="1056" w:type="pct"/>
            <w:shd w:val="clear" w:color="auto" w:fill="92D050"/>
            <w:noWrap/>
            <w:vAlign w:val="center"/>
            <w:hideMark/>
          </w:tcPr>
          <w:p w14:paraId="16F9880F" w14:textId="77777777" w:rsidR="00A370B7" w:rsidRPr="00A370B7" w:rsidRDefault="00A370B7" w:rsidP="005B5856">
            <w:pPr>
              <w:spacing w:line="240" w:lineRule="auto"/>
              <w:rPr>
                <w:rFonts w:eastAsia="Times New Roman" w:cs="Arial"/>
                <w:color w:val="000000"/>
                <w:sz w:val="16"/>
                <w:szCs w:val="20"/>
                <w:lang w:val="de-DE" w:eastAsia="de-DE"/>
              </w:rPr>
            </w:pPr>
            <w:r w:rsidRPr="00A370B7">
              <w:rPr>
                <w:rFonts w:cs="Arial"/>
                <w:bCs/>
                <w:sz w:val="16"/>
                <w:szCs w:val="20"/>
              </w:rPr>
              <w:t>asram:TestIndicator</w:t>
            </w:r>
          </w:p>
        </w:tc>
        <w:tc>
          <w:tcPr>
            <w:tcW w:w="453" w:type="pct"/>
            <w:shd w:val="clear" w:color="auto" w:fill="92D050"/>
            <w:vAlign w:val="center"/>
            <w:hideMark/>
          </w:tcPr>
          <w:p w14:paraId="16F98810" w14:textId="77777777" w:rsidR="00A370B7" w:rsidRPr="00A370B7" w:rsidRDefault="00A370B7" w:rsidP="00893496">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BOOLEAN</w:t>
            </w:r>
          </w:p>
        </w:tc>
        <w:tc>
          <w:tcPr>
            <w:tcW w:w="402" w:type="pct"/>
            <w:shd w:val="clear" w:color="auto" w:fill="92D050"/>
            <w:noWrap/>
            <w:vAlign w:val="center"/>
            <w:hideMark/>
          </w:tcPr>
          <w:p w14:paraId="16F98811" w14:textId="77777777" w:rsidR="00A370B7" w:rsidRPr="00A370B7" w:rsidRDefault="00A370B7" w:rsidP="00893496">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52" w:type="pct"/>
            <w:shd w:val="clear" w:color="auto" w:fill="92D050"/>
            <w:noWrap/>
            <w:vAlign w:val="center"/>
            <w:hideMark/>
          </w:tcPr>
          <w:p w14:paraId="16F98812" w14:textId="77777777" w:rsidR="00A370B7" w:rsidRPr="00A370B7" w:rsidRDefault="00A370B7" w:rsidP="00893496">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13" w14:textId="77777777" w:rsidR="00A370B7" w:rsidRPr="00A370B7" w:rsidRDefault="00A370B7" w:rsidP="00893496">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true</w:t>
            </w:r>
          </w:p>
        </w:tc>
        <w:tc>
          <w:tcPr>
            <w:tcW w:w="301" w:type="pct"/>
            <w:shd w:val="clear" w:color="auto" w:fill="92D050"/>
            <w:noWrap/>
            <w:vAlign w:val="center"/>
            <w:hideMark/>
          </w:tcPr>
          <w:p w14:paraId="16F98814" w14:textId="77777777" w:rsidR="00A370B7" w:rsidRPr="00A370B7" w:rsidRDefault="00A370B7" w:rsidP="00893496">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815" w14:textId="77777777" w:rsidR="00A370B7" w:rsidRPr="00A370B7" w:rsidRDefault="00A370B7" w:rsidP="00893496">
            <w:pPr>
              <w:spacing w:line="240" w:lineRule="auto"/>
              <w:rPr>
                <w:rFonts w:eastAsia="Times New Roman"/>
                <w:color w:val="000000"/>
                <w:sz w:val="16"/>
                <w:lang w:eastAsia="de-DE"/>
              </w:rPr>
            </w:pPr>
            <w:r w:rsidRPr="00A370B7">
              <w:rPr>
                <w:rFonts w:eastAsia="Times New Roman"/>
                <w:color w:val="000000"/>
                <w:sz w:val="16"/>
                <w:lang w:eastAsia="de-DE"/>
              </w:rPr>
              <w:t>Test</w:t>
            </w:r>
            <w:r w:rsidR="00FC365E">
              <w:rPr>
                <w:rFonts w:eastAsia="Times New Roman"/>
                <w:color w:val="000000"/>
                <w:sz w:val="16"/>
                <w:lang w:eastAsia="de-DE"/>
              </w:rPr>
              <w:t xml:space="preserve"> </w:t>
            </w:r>
            <w:r w:rsidRPr="00A370B7">
              <w:rPr>
                <w:rFonts w:eastAsia="Times New Roman"/>
                <w:color w:val="000000"/>
                <w:sz w:val="16"/>
                <w:lang w:eastAsia="de-DE"/>
              </w:rPr>
              <w:t>Flag: Test flag shows whether message is a test-mess</w:t>
            </w:r>
            <w:r w:rsidR="00A4386E">
              <w:rPr>
                <w:rFonts w:eastAsia="Times New Roman"/>
                <w:color w:val="000000"/>
                <w:sz w:val="16"/>
                <w:lang w:eastAsia="de-DE"/>
              </w:rPr>
              <w:t xml:space="preserve">age; possible valuses: </w:t>
            </w:r>
            <w:r w:rsidRPr="00A370B7">
              <w:rPr>
                <w:rFonts w:eastAsia="Times New Roman"/>
                <w:color w:val="000000"/>
                <w:sz w:val="16"/>
                <w:lang w:eastAsia="de-DE"/>
              </w:rPr>
              <w:t>true or false</w:t>
            </w:r>
          </w:p>
          <w:p w14:paraId="16F98816" w14:textId="77777777" w:rsidR="00A370B7" w:rsidRPr="00A370B7" w:rsidRDefault="00A4386E" w:rsidP="00893496">
            <w:pPr>
              <w:spacing w:line="240" w:lineRule="auto"/>
              <w:rPr>
                <w:rFonts w:eastAsia="Times New Roman"/>
                <w:color w:val="000000"/>
                <w:sz w:val="16"/>
                <w:lang w:eastAsia="de-DE"/>
              </w:rPr>
            </w:pPr>
            <w:r>
              <w:rPr>
                <w:rFonts w:eastAsia="Times New Roman"/>
                <w:color w:val="000000"/>
                <w:sz w:val="16"/>
                <w:lang w:eastAsia="de-DE"/>
              </w:rPr>
              <w:t>Not supported in Release 1.X.</w:t>
            </w:r>
            <w:r w:rsidR="00A370B7" w:rsidRPr="00A370B7">
              <w:rPr>
                <w:rFonts w:eastAsia="Times New Roman"/>
                <w:color w:val="000000"/>
                <w:sz w:val="16"/>
                <w:lang w:eastAsia="de-DE"/>
              </w:rPr>
              <w:t xml:space="preserve"> SupplyOn uses for test data a test system with different http partners for test and production.</w:t>
            </w:r>
          </w:p>
        </w:tc>
      </w:tr>
    </w:tbl>
    <w:p w14:paraId="16F98818" w14:textId="77777777" w:rsidR="00C1691F" w:rsidRPr="0091556C" w:rsidRDefault="00C1691F" w:rsidP="00C1691F">
      <w:pPr>
        <w:pStyle w:val="berschrift3"/>
      </w:pPr>
      <w:bookmarkStart w:id="24" w:name="_Toc287858077"/>
      <w:bookmarkStart w:id="25" w:name="_Toc347482173"/>
      <w:r w:rsidRPr="0091556C">
        <w:t>asram:SpecifiedCIDocumentVersion</w:t>
      </w:r>
      <w:bookmarkEnd w:id="24"/>
      <w:bookmarkEnd w:id="25"/>
    </w:p>
    <w:p w14:paraId="16F98819" w14:textId="77777777" w:rsidR="00E31AE4" w:rsidRPr="00E31AE4" w:rsidRDefault="00E31AE4" w:rsidP="00E31AE4"/>
    <w:p w14:paraId="16F9881A" w14:textId="77777777" w:rsidR="00C1691F" w:rsidRDefault="00E31AE4" w:rsidP="006F22C7">
      <w:pPr>
        <w:rPr>
          <w:sz w:val="24"/>
          <w:szCs w:val="24"/>
        </w:rPr>
      </w:pPr>
      <w:r>
        <w:rPr>
          <w:noProof/>
          <w:sz w:val="24"/>
          <w:szCs w:val="24"/>
          <w:lang w:eastAsia="zh-TW"/>
        </w:rPr>
        <mc:AlternateContent>
          <mc:Choice Requires="wpg">
            <w:drawing>
              <wp:inline distT="0" distB="0" distL="0" distR="0" wp14:anchorId="16F991C6" wp14:editId="16F991C7">
                <wp:extent cx="5212305" cy="483235"/>
                <wp:effectExtent l="0" t="0" r="26670" b="0"/>
                <wp:docPr id="1238" name="Gruppieren 1238"/>
                <wp:cNvGraphicFramePr/>
                <a:graphic xmlns:a="http://schemas.openxmlformats.org/drawingml/2006/main">
                  <a:graphicData uri="http://schemas.microsoft.com/office/word/2010/wordprocessingGroup">
                    <wpg:wgp>
                      <wpg:cNvGrpSpPr/>
                      <wpg:grpSpPr>
                        <a:xfrm>
                          <a:off x="0" y="0"/>
                          <a:ext cx="5212305" cy="483235"/>
                          <a:chOff x="-1" y="0"/>
                          <a:chExt cx="5212305" cy="483235"/>
                        </a:xfrm>
                      </wpg:grpSpPr>
                      <wps:wsp>
                        <wps:cNvPr id="6187" name="Rectangle 6078"/>
                        <wps:cNvSpPr>
                          <a:spLocks noChangeArrowheads="1"/>
                        </wps:cNvSpPr>
                        <wps:spPr bwMode="auto">
                          <a:xfrm>
                            <a:off x="438150" y="0"/>
                            <a:ext cx="2460606" cy="344805"/>
                          </a:xfrm>
                          <a:prstGeom prst="rect">
                            <a:avLst/>
                          </a:prstGeom>
                          <a:solidFill>
                            <a:srgbClr val="8DB3E2"/>
                          </a:solidFill>
                          <a:ln w="25400">
                            <a:solidFill>
                              <a:srgbClr val="000000"/>
                            </a:solidFill>
                            <a:miter lim="800000"/>
                            <a:headEnd/>
                            <a:tailEnd/>
                          </a:ln>
                        </wps:spPr>
                        <wps:txbx>
                          <w:txbxContent>
                            <w:p w14:paraId="16F99289" w14:textId="77777777" w:rsidR="009502FA" w:rsidRPr="00033D3A" w:rsidRDefault="009502FA" w:rsidP="00305705">
                              <w:pPr>
                                <w:spacing w:line="240" w:lineRule="auto"/>
                                <w:rPr>
                                  <w:rFonts w:cs="Arial"/>
                                  <w:b/>
                                  <w:bCs/>
                                  <w:szCs w:val="20"/>
                                  <w:lang w:val="de-DE"/>
                                </w:rPr>
                              </w:pPr>
                              <w:proofErr w:type="spellStart"/>
                              <w:r w:rsidRPr="00D22AB7">
                                <w:rPr>
                                  <w:rFonts w:cs="Arial"/>
                                  <w:b/>
                                  <w:bCs/>
                                  <w:szCs w:val="20"/>
                                  <w:lang w:val="de-DE"/>
                                </w:rPr>
                                <w:t>a</w:t>
                              </w:r>
                              <w:r>
                                <w:rPr>
                                  <w:rFonts w:cs="Arial"/>
                                  <w:b/>
                                  <w:bCs/>
                                  <w:szCs w:val="20"/>
                                  <w:lang w:val="de-DE"/>
                                </w:rPr>
                                <w:t>sram:SpecifiedCIDocumentVersion</w:t>
                              </w:r>
                              <w:proofErr w:type="spellEnd"/>
                            </w:p>
                          </w:txbxContent>
                        </wps:txbx>
                        <wps:bodyPr rot="0" vert="horz" wrap="square" lIns="91440" tIns="45720" rIns="91440" bIns="45720" anchor="t" anchorCtr="0" upright="1">
                          <a:noAutofit/>
                        </wps:bodyPr>
                      </wps:wsp>
                      <wps:wsp>
                        <wps:cNvPr id="6188" name="Rectangle 6079"/>
                        <wps:cNvSpPr>
                          <a:spLocks noChangeArrowheads="1"/>
                        </wps:cNvSpPr>
                        <wps:spPr bwMode="auto">
                          <a:xfrm>
                            <a:off x="2895600" y="104775"/>
                            <a:ext cx="190449"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89" name="Rectangle 6080"/>
                        <wps:cNvSpPr>
                          <a:spLocks noChangeArrowheads="1"/>
                        </wps:cNvSpPr>
                        <wps:spPr bwMode="auto">
                          <a:xfrm>
                            <a:off x="3667125" y="0"/>
                            <a:ext cx="1545179"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8A" w14:textId="77777777" w:rsidR="009502FA" w:rsidRPr="00D22AB7" w:rsidRDefault="009502FA" w:rsidP="00305705">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wps:txbx>
                        <wps:bodyPr rot="0" vert="horz" wrap="square" lIns="91440" tIns="45720" rIns="91440" bIns="45720" anchor="t" anchorCtr="0" upright="1">
                          <a:noAutofit/>
                        </wps:bodyPr>
                      </wps:wsp>
                      <wps:wsp>
                        <wps:cNvPr id="6190" name="AutoShape 6081"/>
                        <wps:cNvCnPr>
                          <a:cxnSpLocks noChangeShapeType="1"/>
                        </wps:cNvCnPr>
                        <wps:spPr bwMode="auto">
                          <a:xfrm>
                            <a:off x="3095625" y="190500"/>
                            <a:ext cx="57579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1" name="AutoShape 6082"/>
                        <wps:cNvCnPr>
                          <a:cxnSpLocks noChangeShapeType="1"/>
                        </wps:cNvCnPr>
                        <wps:spPr bwMode="auto">
                          <a:xfrm>
                            <a:off x="2895600" y="190500"/>
                            <a:ext cx="21584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36" name="Rechteck 1236"/>
                        <wps:cNvSpPr>
                          <a:spLocks noChangeArrowheads="1"/>
                        </wps:cNvSpPr>
                        <wps:spPr bwMode="auto">
                          <a:xfrm>
                            <a:off x="-1" y="28575"/>
                            <a:ext cx="438131"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8B" w14:textId="77777777" w:rsidR="009502FA" w:rsidRDefault="009502FA" w:rsidP="00E31AE4">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spAutoFit/>
                        </wps:bodyPr>
                      </wps:wsp>
                      <wps:wsp>
                        <wps:cNvPr id="1237" name="Rechteck 1237"/>
                        <wps:cNvSpPr>
                          <a:spLocks noChangeArrowheads="1"/>
                        </wps:cNvSpPr>
                        <wps:spPr bwMode="auto">
                          <a:xfrm>
                            <a:off x="3228141" y="190500"/>
                            <a:ext cx="515183"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8C" w14:textId="77777777" w:rsidR="009502FA" w:rsidRDefault="009502FA" w:rsidP="00CB5C03">
                              <w:pPr>
                                <w:ind w:right="120"/>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spAutoFit/>
                        </wps:bodyPr>
                      </wps:wsp>
                    </wpg:wgp>
                  </a:graphicData>
                </a:graphic>
              </wp:inline>
            </w:drawing>
          </mc:Choice>
          <mc:Fallback>
            <w:pict>
              <v:group id="Gruppieren 1238" o:spid="_x0000_s1098" style="width:410.4pt;height:38.05pt;mso-position-horizontal-relative:char;mso-position-vertical-relative:line" coordorigin="" coordsize="52123,4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">
                <v:rect id="Rectangle 6078" o:spid="_x0000_s1099" style="position:absolute;left:4381;width:246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ux8UA&#10;AADdAAAADwAAAGRycy9kb3ducmV2LnhtbESPzYvCMBTE74L/Q3jC3jStBz+6RpGKIB4EP8Dr2+Zt&#10;U7Z5KU3Urn+9ERb2OMzMb5jFqrO1uFPrK8cK0lECgrhwuuJSweW8Hc5A+ICssXZMCn7Jw2rZ7y0w&#10;0+7BR7qfQikihH2GCkwITSalLwxZ9CPXEEfv27UWQ5RtKXWLjwi3tRwnyURarDguGGwoN1T8nG5W&#10;weZ2NdunM35/oOqpv9Dl8/FOqY9Bt/4EEagL/+G/9k4rmKSzKbzfx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N27HxQAAAN0AAAAPAAAAAAAAAAAAAAAAAJgCAABkcnMv&#10;ZG93bnJldi54bWxQSwUGAAAAAAQABAD1AAAAigMAAAAA&#10;" fillcolor="#8db3e2" strokeweight="2pt">
                  <v:textbox>
                    <w:txbxContent>
                      <w:p w14:paraId="16F99289" w14:textId="77777777" w:rsidR="009502FA" w:rsidRPr="00033D3A" w:rsidRDefault="009502FA" w:rsidP="00305705">
                        <w:pPr>
                          <w:spacing w:line="240" w:lineRule="auto"/>
                          <w:rPr>
                            <w:rFonts w:cs="Arial"/>
                            <w:b/>
                            <w:bCs/>
                            <w:szCs w:val="20"/>
                            <w:lang w:val="de-DE"/>
                          </w:rPr>
                        </w:pPr>
                        <w:proofErr w:type="spellStart"/>
                        <w:r w:rsidRPr="00D22AB7">
                          <w:rPr>
                            <w:rFonts w:cs="Arial"/>
                            <w:b/>
                            <w:bCs/>
                            <w:szCs w:val="20"/>
                            <w:lang w:val="de-DE"/>
                          </w:rPr>
                          <w:t>a</w:t>
                        </w:r>
                        <w:r>
                          <w:rPr>
                            <w:rFonts w:cs="Arial"/>
                            <w:b/>
                            <w:bCs/>
                            <w:szCs w:val="20"/>
                            <w:lang w:val="de-DE"/>
                          </w:rPr>
                          <w:t>sram:SpecifiedCIDocumentVersion</w:t>
                        </w:r>
                        <w:proofErr w:type="spellEnd"/>
                      </w:p>
                    </w:txbxContent>
                  </v:textbox>
                </v:rect>
                <v:rect id="Rectangle 6079" o:spid="_x0000_s1100" style="position:absolute;left:28956;top:1047;width:1904;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esIA&#10;AADdAAAADwAAAGRycy9kb3ducmV2LnhtbERPW2vCMBR+H/gfwhH2NlMFXalGEWFMkMHm5f3QHNti&#10;c1KTVLP9+uVB8PHjuy9W0bTiRs43lhWMRxkI4tLqhisFx8PHWw7CB2SNrWVS8EseVsvBywILbe/8&#10;Q7d9qEQKYV+ggjqErpDSlzUZ9CPbESfubJ3BkKCrpHZ4T+GmlZMsm0mDDaeGGjva1FRe9r1R0H1N&#10;+8/36879nfL+u8RdtGESlXodxvUcRKAYnuKHe6sVzMZ5mpvepCc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n5Z6wgAAAN0AAAAPAAAAAAAAAAAAAAAAAJgCAABkcnMvZG93&#10;bnJldi54bWxQSwUGAAAAAAQABAD1AAAAhwMAAAAA&#10;" strokeweight="2pt"/>
                <v:rect id="Rectangle 6080" o:spid="_x0000_s1101" style="position:absolute;left:36671;width:1545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bdMUA&#10;AADdAAAADwAAAGRycy9kb3ducmV2LnhtbESPQWsCMRCF7wX/Qxihl1KzK0XtahRRSktP7lp6Hjbj&#10;7uJmsiRR479vCoUeH2/e9+atNtH04krOd5YV5JMMBHFtdceNgq/j2/MChA/IGnvLpOBOHjbr0cMK&#10;C21vXNK1Co1IEPYFKmhDGAopfd2SQT+xA3HyTtYZDEm6RmqHtwQ3vZxm2Uwa7Dg1tDjQrqX6XF1M&#10;eiOP5Xf1/nS3n3Zfdrl2L4c4V+pxHLdLEIFi+D/+S39oBbN88Qq/axIC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dZt0xQAAAN0AAAAPAAAAAAAAAAAAAAAAAJgCAABkcnMv&#10;ZG93bnJldi54bWxQSwUGAAAAAAQABAD1AAAAigMAAAAA&#10;" filled="f" fillcolor="#8db3e2" strokeweight="2pt">
                  <v:textbox>
                    <w:txbxContent>
                      <w:p w14:paraId="16F9928A" w14:textId="77777777" w:rsidR="009502FA" w:rsidRPr="00D22AB7" w:rsidRDefault="009502FA" w:rsidP="00305705">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v:textbox>
                </v:rect>
                <v:shape id="AutoShape 6081" o:spid="_x0000_s1102" type="#_x0000_t32" style="position:absolute;left:30956;top:1905;width:57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Q3asQAAADdAAAADwAAAGRycy9kb3ducmV2LnhtbERPTWvCQBC9F/oflin0VjcRSWvMKiIE&#10;S8EGbYnXITtNQrOzIbuN8d+7B6HHx/vONpPpxEiDay0riGcRCOLK6pZrBd9f+csbCOeRNXaWScGV&#10;HGzWjw8Zptpe+EjjydcihLBLUUHjfZ9K6aqGDLqZ7YkD92MHgz7AoZZ6wEsIN52cR1EiDbYcGhrs&#10;addQ9Xv6MwrGovx8zftxX/i6XBw/FsszmoNSz0/TdgXC0+T/xXf3u1aQxMuwP7wJT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ZDdqxAAAAN0AAAAPAAAAAAAAAAAA&#10;AAAAAKECAABkcnMvZG93bnJldi54bWxQSwUGAAAAAAQABAD5AAAAkgMAAAAA&#10;" strokeweight="2pt"/>
                <v:shape id="AutoShape 6082" o:spid="_x0000_s1103" type="#_x0000_t32" style="position:absolute;left:28956;top:1905;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iS8cUAAADdAAAADwAAAGRycy9kb3ducmV2LnhtbESPQYvCMBSE78L+h/AWvGlaEV2rURZB&#10;FEFFd3Gvj+bZlm1eShNr/fdGEDwOM/MNM1u0phQN1a6wrCDuRyCIU6sLzhT8/qx6XyCcR9ZYWiYF&#10;d3KwmH90Zphoe+MjNSefiQBhl6CC3PsqkdKlORl0fVsRB+9ia4M+yDqTusZbgJtSDqJoJA0WHBZy&#10;rGiZU/p/uhoFzeG8H6+qZn3w2Xl43A4nf2h2SnU/2+8pCE+tf4df7Y1WMIonMTzfhCc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iS8cUAAADdAAAADwAAAAAAAAAA&#10;AAAAAAChAgAAZHJzL2Rvd25yZXYueG1sUEsFBgAAAAAEAAQA+QAAAJMDAAAAAA==&#10;" strokeweight="2pt"/>
                <v:rect id="Rechteck 1236" o:spid="_x0000_s1104" style="position:absolute;top:285;width:4381;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uLuMQA&#10;AADdAAAADwAAAGRycy9kb3ducmV2LnhtbERPzWrCQBC+C32HZQpeRDdViTZ1I2ItRG+NPsA0O03S&#10;ZGdDdqvp23cLQm/z8f3OZjuYVlypd7VlBU+zCARxYXXNpYLL+W26BuE8ssbWMin4IQfb9GG0wUTb&#10;G7/TNfelCCHsElRQed8lUrqiIoNuZjviwH3a3qAPsC+l7vEWwk0r51EUS4M1h4YKO9pXVDT5t1Fw&#10;PC1Pl30mv5rn+nWSrfJIfsQHpcaPw+4FhKfB/4vv7kyH+fNFDH/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Li7jEAAAA3QAAAA8AAAAAAAAAAAAAAAAAmAIAAGRycy9k&#10;b3ducmV2LnhtbFBLBQYAAAAABAAEAPUAAACJAwAAAAA=&#10;" filled="f" stroked="f">
                  <v:textbox style="mso-fit-shape-to-text:t">
                    <w:txbxContent>
                      <w:p w14:paraId="16F9928B" w14:textId="77777777" w:rsidR="009502FA" w:rsidRDefault="009502FA" w:rsidP="00E31AE4">
                        <w:pPr>
                          <w:jc w:val="right"/>
                          <w:rPr>
                            <w:rFonts w:cs="Arial"/>
                            <w:b/>
                            <w:color w:val="C00000"/>
                            <w:sz w:val="24"/>
                            <w:szCs w:val="24"/>
                            <w:lang w:val="de-DE"/>
                          </w:rPr>
                        </w:pPr>
                        <w:r>
                          <w:rPr>
                            <w:rFonts w:cs="Arial"/>
                            <w:b/>
                            <w:color w:val="C00000"/>
                            <w:sz w:val="24"/>
                            <w:szCs w:val="24"/>
                            <w:lang w:val="de-DE"/>
                          </w:rPr>
                          <w:t>1</w:t>
                        </w:r>
                      </w:p>
                    </w:txbxContent>
                  </v:textbox>
                </v:rect>
                <v:rect id="Rechteck 1237" o:spid="_x0000_s1105" style="position:absolute;left:32281;top:1905;width:5152;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cuI8QA&#10;AADdAAAADwAAAGRycy9kb3ducmV2LnhtbERP22rCQBB9F/yHZYS+iG60xUt0laItpL4Z/YAxOybR&#10;7GzIrpr+vSsU+jaHc53lujWVuFPjSssKRsMIBHFmdcm5guPhezAD4TyyxsoyKfglB+tVt7PEWNsH&#10;7+me+lyEEHYxKii8r2MpXVaQQTe0NXHgzrYx6ANscqkbfIRwU8lxFE2kwZJDQ4E1bQrKrunNKPjZ&#10;feyOm0RervNy20+maSRPky+l3nrt5wKEp9b/i//ciQ7zx+9TeH0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HLiPEAAAA3QAAAA8AAAAAAAAAAAAAAAAAmAIAAGRycy9k&#10;b3ducmV2LnhtbFBLBQYAAAAABAAEAPUAAACJAwAAAAA=&#10;" filled="f" stroked="f">
                  <v:textbox style="mso-fit-shape-to-text:t">
                    <w:txbxContent>
                      <w:p w14:paraId="16F9928C" w14:textId="77777777" w:rsidR="009502FA" w:rsidRDefault="009502FA" w:rsidP="00CB5C03">
                        <w:pPr>
                          <w:ind w:right="120"/>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81B" w14:textId="77777777" w:rsidR="00C1691F" w:rsidRDefault="00C1691F" w:rsidP="00C1691F"/>
    <w:p w14:paraId="16F9881C" w14:textId="77777777" w:rsidR="00155264" w:rsidRDefault="00155264" w:rsidP="00C1691F"/>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8824" w14:textId="77777777" w:rsidTr="00DD1805">
        <w:trPr>
          <w:cantSplit/>
          <w:trHeight w:val="330"/>
        </w:trPr>
        <w:tc>
          <w:tcPr>
            <w:tcW w:w="1056" w:type="pct"/>
            <w:shd w:val="clear" w:color="auto" w:fill="FFFFCC"/>
            <w:noWrap/>
            <w:vAlign w:val="center"/>
            <w:hideMark/>
          </w:tcPr>
          <w:p w14:paraId="16F9881D"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81E"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81F"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820"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821"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822"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823"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82C" w14:textId="77777777" w:rsidTr="00C87929">
        <w:trPr>
          <w:cantSplit/>
          <w:trHeight w:val="315"/>
        </w:trPr>
        <w:tc>
          <w:tcPr>
            <w:tcW w:w="1056" w:type="pct"/>
            <w:shd w:val="clear" w:color="auto" w:fill="C00000"/>
            <w:noWrap/>
            <w:vAlign w:val="center"/>
            <w:hideMark/>
          </w:tcPr>
          <w:p w14:paraId="16F98825" w14:textId="77777777" w:rsidR="00A370B7" w:rsidRPr="005B5856" w:rsidRDefault="00A370B7" w:rsidP="005B5856">
            <w:pPr>
              <w:spacing w:line="240" w:lineRule="auto"/>
              <w:rPr>
                <w:sz w:val="16"/>
                <w:szCs w:val="20"/>
              </w:rPr>
            </w:pPr>
            <w:r w:rsidRPr="00A370B7">
              <w:rPr>
                <w:rFonts w:cs="Arial"/>
                <w:bCs/>
                <w:sz w:val="16"/>
                <w:szCs w:val="20"/>
              </w:rPr>
              <w:t>asram:IssueDateTime</w:t>
            </w:r>
          </w:p>
        </w:tc>
        <w:tc>
          <w:tcPr>
            <w:tcW w:w="453" w:type="pct"/>
            <w:shd w:val="clear" w:color="auto" w:fill="C00000"/>
            <w:vAlign w:val="center"/>
            <w:hideMark/>
          </w:tcPr>
          <w:p w14:paraId="16F98826" w14:textId="77777777" w:rsidR="00A370B7" w:rsidRPr="00C87929" w:rsidRDefault="00A370B7" w:rsidP="00C1691F">
            <w:pPr>
              <w:spacing w:line="240" w:lineRule="auto"/>
              <w:jc w:val="center"/>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eastAsia="de-DE"/>
              </w:rPr>
              <w:t>DATETIME</w:t>
            </w:r>
          </w:p>
        </w:tc>
        <w:tc>
          <w:tcPr>
            <w:tcW w:w="402" w:type="pct"/>
            <w:shd w:val="clear" w:color="auto" w:fill="C00000"/>
            <w:noWrap/>
            <w:vAlign w:val="center"/>
            <w:hideMark/>
          </w:tcPr>
          <w:p w14:paraId="16F98827" w14:textId="77777777" w:rsidR="00A370B7" w:rsidRPr="00C87929" w:rsidRDefault="00A370B7" w:rsidP="00C1691F">
            <w:pPr>
              <w:spacing w:line="240" w:lineRule="auto"/>
              <w:jc w:val="center"/>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eastAsia="de-DE"/>
              </w:rPr>
              <w:t>-</w:t>
            </w:r>
          </w:p>
        </w:tc>
        <w:tc>
          <w:tcPr>
            <w:tcW w:w="352" w:type="pct"/>
            <w:shd w:val="clear" w:color="auto" w:fill="C00000"/>
            <w:noWrap/>
            <w:vAlign w:val="center"/>
            <w:hideMark/>
          </w:tcPr>
          <w:p w14:paraId="16F98828" w14:textId="77777777" w:rsidR="00A370B7" w:rsidRPr="00C87929" w:rsidRDefault="00A370B7" w:rsidP="00C1691F">
            <w:pPr>
              <w:spacing w:line="240" w:lineRule="auto"/>
              <w:jc w:val="center"/>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5</w:t>
            </w:r>
          </w:p>
        </w:tc>
        <w:tc>
          <w:tcPr>
            <w:tcW w:w="955" w:type="pct"/>
            <w:shd w:val="clear" w:color="auto" w:fill="C00000"/>
            <w:noWrap/>
            <w:vAlign w:val="center"/>
            <w:hideMark/>
          </w:tcPr>
          <w:p w14:paraId="16F98829" w14:textId="77777777" w:rsidR="00A370B7" w:rsidRPr="00C87929" w:rsidRDefault="00A370B7" w:rsidP="00C1691F">
            <w:pPr>
              <w:spacing w:line="240" w:lineRule="auto"/>
              <w:jc w:val="center"/>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2011-05-31T13:20:05</w:t>
            </w:r>
          </w:p>
        </w:tc>
        <w:tc>
          <w:tcPr>
            <w:tcW w:w="301" w:type="pct"/>
            <w:shd w:val="clear" w:color="auto" w:fill="C00000"/>
            <w:noWrap/>
            <w:vAlign w:val="center"/>
            <w:hideMark/>
          </w:tcPr>
          <w:p w14:paraId="16F9882A" w14:textId="77777777" w:rsidR="00A370B7" w:rsidRPr="00C87929" w:rsidRDefault="00A370B7" w:rsidP="00C1691F">
            <w:pPr>
              <w:spacing w:line="240" w:lineRule="auto"/>
              <w:jc w:val="center"/>
              <w:rPr>
                <w:rFonts w:eastAsia="Times New Roman"/>
                <w:color w:val="FFFFFF" w:themeColor="background1"/>
                <w:sz w:val="16"/>
                <w:lang w:val="de-DE" w:eastAsia="de-DE"/>
              </w:rPr>
            </w:pPr>
            <w:r w:rsidRPr="00C87929">
              <w:rPr>
                <w:rFonts w:eastAsia="Times New Roman"/>
                <w:color w:val="FFFFFF" w:themeColor="background1"/>
                <w:sz w:val="16"/>
                <w:lang w:eastAsia="de-DE"/>
              </w:rPr>
              <w:t>M</w:t>
            </w:r>
          </w:p>
        </w:tc>
        <w:tc>
          <w:tcPr>
            <w:tcW w:w="1481" w:type="pct"/>
            <w:shd w:val="clear" w:color="auto" w:fill="C00000"/>
            <w:vAlign w:val="center"/>
          </w:tcPr>
          <w:p w14:paraId="16F9882B" w14:textId="77777777" w:rsidR="00A370B7" w:rsidRPr="00C87929" w:rsidRDefault="00A370B7" w:rsidP="00A4386E">
            <w:pPr>
              <w:spacing w:line="240" w:lineRule="auto"/>
              <w:rPr>
                <w:rFonts w:eastAsia="Times New Roman"/>
                <w:color w:val="FFFFFF" w:themeColor="background1"/>
                <w:sz w:val="16"/>
                <w:lang w:eastAsia="de-DE"/>
              </w:rPr>
            </w:pPr>
            <w:r w:rsidRPr="00C87929">
              <w:rPr>
                <w:rFonts w:eastAsia="Times New Roman"/>
                <w:color w:val="FFFFFF" w:themeColor="background1"/>
                <w:sz w:val="16"/>
                <w:lang w:eastAsia="de-DE"/>
              </w:rPr>
              <w:t>Creation</w:t>
            </w:r>
            <w:r w:rsidR="000C467F" w:rsidRPr="00C87929">
              <w:rPr>
                <w:rFonts w:eastAsia="Times New Roman"/>
                <w:color w:val="FFFFFF" w:themeColor="background1"/>
                <w:sz w:val="16"/>
                <w:lang w:eastAsia="de-DE"/>
              </w:rPr>
              <w:t xml:space="preserve"> </w:t>
            </w:r>
            <w:r w:rsidRPr="00C87929">
              <w:rPr>
                <w:rFonts w:eastAsia="Times New Roman"/>
                <w:color w:val="FFFFFF" w:themeColor="background1"/>
                <w:sz w:val="16"/>
                <w:lang w:eastAsia="de-DE"/>
              </w:rPr>
              <w:t>Time</w:t>
            </w:r>
            <w:r w:rsidR="000C467F" w:rsidRPr="00C87929">
              <w:rPr>
                <w:rFonts w:eastAsia="Times New Roman"/>
                <w:color w:val="FFFFFF" w:themeColor="background1"/>
                <w:sz w:val="16"/>
                <w:lang w:eastAsia="de-DE"/>
              </w:rPr>
              <w:t xml:space="preserve"> </w:t>
            </w:r>
            <w:r w:rsidRPr="00C87929">
              <w:rPr>
                <w:rFonts w:eastAsia="Times New Roman"/>
                <w:color w:val="FFFFFF" w:themeColor="background1"/>
                <w:sz w:val="16"/>
                <w:lang w:eastAsia="de-DE"/>
              </w:rPr>
              <w:t>Stamp: The customer´s ERP creation date and time of the</w:t>
            </w:r>
            <w:r w:rsidR="00A42CA1" w:rsidRPr="00C87929">
              <w:rPr>
                <w:rFonts w:eastAsia="Times New Roman"/>
                <w:color w:val="FFFFFF" w:themeColor="background1"/>
                <w:sz w:val="16"/>
                <w:lang w:eastAsia="de-DE"/>
              </w:rPr>
              <w:t xml:space="preserve"> VMI </w:t>
            </w:r>
            <w:r w:rsidRPr="00C87929">
              <w:rPr>
                <w:rFonts w:eastAsia="Times New Roman"/>
                <w:color w:val="FFFFFF" w:themeColor="background1"/>
                <w:sz w:val="16"/>
                <w:lang w:eastAsia="de-DE"/>
              </w:rPr>
              <w:t>demand forecast.</w:t>
            </w:r>
          </w:p>
        </w:tc>
      </w:tr>
    </w:tbl>
    <w:p w14:paraId="16F9882D" w14:textId="77777777" w:rsidR="00044AF6" w:rsidRDefault="00044AF6" w:rsidP="00A07FC2"/>
    <w:p w14:paraId="16F9882E" w14:textId="77777777" w:rsidR="00044AF6" w:rsidRDefault="00044AF6" w:rsidP="00A07FC2">
      <w:r>
        <w:br w:type="page"/>
      </w:r>
    </w:p>
    <w:p w14:paraId="16F9882F" w14:textId="77777777" w:rsidR="000B06EB" w:rsidRDefault="00044AF6" w:rsidP="00044AF6">
      <w:pPr>
        <w:pStyle w:val="berschrift2"/>
      </w:pPr>
      <w:bookmarkStart w:id="26" w:name="_as:CIExchangedDocumentContext"/>
      <w:bookmarkStart w:id="27" w:name="_as:CISExchangedDocument"/>
      <w:bookmarkStart w:id="28" w:name="_Toc347482174"/>
      <w:bookmarkEnd w:id="26"/>
      <w:bookmarkEnd w:id="27"/>
      <w:r>
        <w:t>asram:</w:t>
      </w:r>
      <w:r w:rsidRPr="00044AF6">
        <w:t>ScenarioSpecifiedCIDocumentContextParameter</w:t>
      </w:r>
      <w:bookmarkEnd w:id="28"/>
    </w:p>
    <w:p w14:paraId="16F98830" w14:textId="77777777" w:rsidR="00044AF6" w:rsidRDefault="00044AF6" w:rsidP="00044AF6"/>
    <w:p w14:paraId="16F98831" w14:textId="77777777" w:rsidR="00044AF6" w:rsidRDefault="00044AF6" w:rsidP="00044AF6">
      <w:r>
        <w:rPr>
          <w:noProof/>
          <w:lang w:eastAsia="zh-TW"/>
        </w:rPr>
        <mc:AlternateContent>
          <mc:Choice Requires="wpg">
            <w:drawing>
              <wp:inline distT="0" distB="0" distL="0" distR="0" wp14:anchorId="16F991C8" wp14:editId="16F991C9">
                <wp:extent cx="6684007" cy="554990"/>
                <wp:effectExtent l="0" t="0" r="22225" b="0"/>
                <wp:docPr id="6272" name="Gruppieren 6272"/>
                <wp:cNvGraphicFramePr/>
                <a:graphic xmlns:a="http://schemas.openxmlformats.org/drawingml/2006/main">
                  <a:graphicData uri="http://schemas.microsoft.com/office/word/2010/wordprocessingGroup">
                    <wpg:wgp>
                      <wpg:cNvGrpSpPr/>
                      <wpg:grpSpPr>
                        <a:xfrm>
                          <a:off x="0" y="0"/>
                          <a:ext cx="6684007" cy="554990"/>
                          <a:chOff x="-161467" y="414020"/>
                          <a:chExt cx="6684007" cy="554990"/>
                        </a:xfrm>
                      </wpg:grpSpPr>
                      <wpg:grpSp>
                        <wpg:cNvPr id="6273" name="Group 6032"/>
                        <wpg:cNvGrpSpPr>
                          <a:grpSpLocks/>
                        </wpg:cNvGrpSpPr>
                        <wpg:grpSpPr bwMode="auto">
                          <a:xfrm>
                            <a:off x="276045" y="414020"/>
                            <a:ext cx="6246495" cy="554990"/>
                            <a:chOff x="491" y="3242"/>
                            <a:chExt cx="9837" cy="874"/>
                          </a:xfrm>
                        </wpg:grpSpPr>
                        <wps:wsp>
                          <wps:cNvPr id="6274" name="Rectangle 6033"/>
                          <wps:cNvSpPr>
                            <a:spLocks noChangeArrowheads="1"/>
                          </wps:cNvSpPr>
                          <wps:spPr bwMode="auto">
                            <a:xfrm>
                              <a:off x="6781" y="3654"/>
                              <a:ext cx="731" cy="46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8D" w14:textId="77777777" w:rsidR="009502FA" w:rsidRPr="002F612C" w:rsidRDefault="002266E7" w:rsidP="00044AF6">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75" name="Rectangle 6034"/>
                          <wps:cNvSpPr>
                            <a:spLocks noChangeArrowheads="1"/>
                          </wps:cNvSpPr>
                          <wps:spPr bwMode="auto">
                            <a:xfrm>
                              <a:off x="491" y="3242"/>
                              <a:ext cx="5980" cy="543"/>
                            </a:xfrm>
                            <a:prstGeom prst="rect">
                              <a:avLst/>
                            </a:prstGeom>
                            <a:solidFill>
                              <a:srgbClr val="8DB3E2"/>
                            </a:solidFill>
                            <a:ln w="25400">
                              <a:solidFill>
                                <a:srgbClr val="000000"/>
                              </a:solidFill>
                              <a:miter lim="800000"/>
                              <a:headEnd/>
                              <a:tailEnd/>
                            </a:ln>
                          </wps:spPr>
                          <wps:txbx>
                            <w:txbxContent>
                              <w:p w14:paraId="16F9928E" w14:textId="77777777" w:rsidR="009502FA" w:rsidRPr="00033D3A" w:rsidRDefault="009502FA" w:rsidP="00044AF6">
                                <w:pPr>
                                  <w:spacing w:line="240" w:lineRule="auto"/>
                                  <w:rPr>
                                    <w:szCs w:val="24"/>
                                  </w:rPr>
                                </w:pPr>
                                <w:proofErr w:type="spellStart"/>
                                <w:r w:rsidRPr="00437191">
                                  <w:rPr>
                                    <w:rFonts w:cs="Arial"/>
                                    <w:b/>
                                    <w:bCs/>
                                    <w:szCs w:val="20"/>
                                    <w:lang w:val="de-DE"/>
                                  </w:rPr>
                                  <w:t>asram:</w:t>
                                </w:r>
                                <w:r>
                                  <w:rPr>
                                    <w:rFonts w:cs="Arial"/>
                                    <w:b/>
                                    <w:bCs/>
                                    <w:szCs w:val="20"/>
                                    <w:lang w:val="de-DE"/>
                                  </w:rPr>
                                  <w:t>Scenario</w:t>
                                </w:r>
                                <w:r w:rsidRPr="00437191">
                                  <w:rPr>
                                    <w:rFonts w:cs="Arial"/>
                                    <w:b/>
                                    <w:bCs/>
                                    <w:szCs w:val="20"/>
                                    <w:lang w:val="de-DE"/>
                                  </w:rPr>
                                  <w:t>SpecifiedCIDocumentContextParameter</w:t>
                                </w:r>
                                <w:proofErr w:type="spellEnd"/>
                              </w:p>
                            </w:txbxContent>
                          </wps:txbx>
                          <wps:bodyPr rot="0" vert="horz" wrap="square" lIns="91440" tIns="45720" rIns="91440" bIns="45720" anchor="t" anchorCtr="0" upright="1">
                            <a:noAutofit/>
                          </wps:bodyPr>
                        </wps:wsp>
                        <wps:wsp>
                          <wps:cNvPr id="6282" name="Rectangle 6041"/>
                          <wps:cNvSpPr>
                            <a:spLocks noChangeArrowheads="1"/>
                          </wps:cNvSpPr>
                          <wps:spPr bwMode="auto">
                            <a:xfrm>
                              <a:off x="6482" y="341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284" name="AutoShape 6043"/>
                          <wps:cNvCnPr>
                            <a:cxnSpLocks noChangeShapeType="1"/>
                            <a:stCxn id="6282" idx="1"/>
                          </wps:cNvCnPr>
                          <wps:spPr bwMode="auto">
                            <a:xfrm>
                              <a:off x="6482" y="3542"/>
                              <a:ext cx="85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86" name="Rectangle 6045"/>
                          <wps:cNvSpPr>
                            <a:spLocks noChangeArrowheads="1"/>
                          </wps:cNvSpPr>
                          <wps:spPr bwMode="auto">
                            <a:xfrm>
                              <a:off x="7336" y="3242"/>
                              <a:ext cx="299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8F" w14:textId="77777777" w:rsidR="009502FA" w:rsidRPr="001720AA" w:rsidRDefault="009502FA" w:rsidP="00044AF6">
                                <w:pPr>
                                  <w:spacing w:line="240" w:lineRule="auto"/>
                                  <w:rPr>
                                    <w:szCs w:val="20"/>
                                  </w:rPr>
                                </w:pPr>
                                <w:proofErr w:type="spellStart"/>
                                <w:proofErr w:type="gramStart"/>
                                <w:r w:rsidRPr="00C273EE">
                                  <w:rPr>
                                    <w:rFonts w:cs="Arial"/>
                                    <w:bCs/>
                                    <w:szCs w:val="20"/>
                                  </w:rPr>
                                  <w:t>asram:</w:t>
                                </w:r>
                                <w:proofErr w:type="gramEnd"/>
                                <w:r>
                                  <w:rPr>
                                    <w:rFonts w:cs="Arial"/>
                                    <w:bCs/>
                                    <w:szCs w:val="20"/>
                                  </w:rPr>
                                  <w:t>IdentificationIdentifier</w:t>
                                </w:r>
                                <w:proofErr w:type="spellEnd"/>
                              </w:p>
                            </w:txbxContent>
                          </wps:txbx>
                          <wps:bodyPr rot="0" vert="horz" wrap="square" lIns="91440" tIns="45720" rIns="91440" bIns="45720" anchor="t" anchorCtr="0" upright="1">
                            <a:noAutofit/>
                          </wps:bodyPr>
                        </wps:wsp>
                      </wpg:grpSp>
                      <wps:wsp>
                        <wps:cNvPr id="6289" name="Rectangle 6371"/>
                        <wps:cNvSpPr>
                          <a:spLocks noChangeArrowheads="1"/>
                        </wps:cNvSpPr>
                        <wps:spPr bwMode="auto">
                          <a:xfrm>
                            <a:off x="-161467" y="466090"/>
                            <a:ext cx="4375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90" w14:textId="77777777" w:rsidR="009502FA" w:rsidRPr="002C1945" w:rsidRDefault="009502FA" w:rsidP="00044AF6">
                              <w:pPr>
                                <w:rPr>
                                  <w:rFonts w:cs="Arial"/>
                                  <w:b/>
                                  <w:sz w:val="24"/>
                                  <w:szCs w:val="24"/>
                                  <w:lang w:val="de-DE"/>
                                </w:rPr>
                              </w:pPr>
                              <w:r>
                                <w:rPr>
                                  <w:rFonts w:cs="Arial"/>
                                  <w:b/>
                                  <w:sz w:val="24"/>
                                  <w:szCs w:val="24"/>
                                  <w:lang w:val="de-DE"/>
                                </w:rPr>
                                <w:t>0..</w:t>
                              </w:r>
                              <w:r w:rsidRPr="002C1945">
                                <w:rPr>
                                  <w:rFonts w:cs="Arial"/>
                                  <w:b/>
                                  <w:sz w:val="24"/>
                                  <w:szCs w:val="24"/>
                                  <w:lang w:val="de-DE"/>
                                </w:rPr>
                                <w:t>1</w:t>
                              </w:r>
                            </w:p>
                          </w:txbxContent>
                        </wps:txbx>
                        <wps:bodyPr rot="0" vert="horz" wrap="none" lIns="91440" tIns="45720" rIns="91440" bIns="45720" anchor="t" anchorCtr="0" upright="1">
                          <a:spAutoFit/>
                        </wps:bodyPr>
                      </wps:wsp>
                    </wpg:wgp>
                  </a:graphicData>
                </a:graphic>
              </wp:inline>
            </w:drawing>
          </mc:Choice>
          <mc:Fallback>
            <w:pict>
              <v:group id="Gruppieren 6272" o:spid="_x0000_s1106" style="width:526.3pt;height:43.7pt;mso-position-horizontal-relative:char;mso-position-vertical-relative:line" coordorigin="-1614,4140" coordsize="66840,5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">
                <v:group id="Group 6032" o:spid="_x0000_s1107" style="position:absolute;left:2760;top:4140;width:62465;height:5550" coordorigin="491,3242" coordsize="9837,8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XrE8YAAADdAAAADwAAAGRycy9kb3ducmV2LnhtbESPT4vCMBTE7wv7HcJb&#10;8KZpFXWpRhHRZQ8i+AcWb4/m2Rabl9LEtn57Iwh7HGbmN8x82ZlSNFS7wrKCeBCBIE6tLjhTcD5t&#10;+98gnEfWWFomBQ9ysFx8fswx0bblAzVHn4kAYZeggtz7KpHSpTkZdANbEQfvamuDPsg6k7rGNsBN&#10;KYdRNJEGCw4LOVa0zim9He9GwU+L7WoUb5rd7bp+XE7j/d8uJqV6X91qBsJT5//D7/avVjAZT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hesTxgAAAN0A&#10;AAAPAAAAAAAAAAAAAAAAAKoCAABkcnMvZG93bnJldi54bWxQSwUGAAAAAAQABAD6AAAAnQMAAAAA&#10;">
                  <v:rect id="Rectangle 6033" o:spid="_x0000_s1108" style="position:absolute;left:6781;top:3654;width:731;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jlWsYA&#10;AADdAAAADwAAAGRycy9kb3ducmV2LnhtbESPQWvCQBSE74L/YXlCL6VulGJLdBURxFAEMVbPj+xr&#10;Epp9G7PbJP57Vyh4HGbmG2ax6k0lWmpcaVnBZByBIM6sLjlX8H3avn2CcB5ZY2WZFNzIwWo5HCww&#10;1rbjI7Wpz0WAsItRQeF9HUvpsoIMurGtiYP3YxuDPsgml7rBLsBNJadRNJMGSw4LBda0KSj7Tf+M&#10;gi47tJfTficPr5fE8jW5btLzl1Ivo349B+Gp98/wfzvRCmbTj3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jlWsYAAADdAAAADwAAAAAAAAAAAAAAAACYAgAAZHJz&#10;L2Rvd25yZXYueG1sUEsFBgAAAAAEAAQA9QAAAIsDAAAAAA==&#10;" filled="f" stroked="f">
                    <v:textbox>
                      <w:txbxContent>
                        <w:p w14:paraId="16F9928D" w14:textId="77777777" w:rsidR="009502FA" w:rsidRPr="002F612C" w:rsidRDefault="002266E7" w:rsidP="00044AF6">
                          <w:pPr>
                            <w:rPr>
                              <w:rFonts w:cs="Arial"/>
                              <w:b/>
                              <w:sz w:val="24"/>
                              <w:szCs w:val="24"/>
                              <w:lang w:val="de-DE"/>
                            </w:rPr>
                          </w:pPr>
                          <w:r>
                            <w:rPr>
                              <w:rFonts w:cs="Arial"/>
                              <w:b/>
                              <w:sz w:val="24"/>
                              <w:szCs w:val="24"/>
                              <w:lang w:val="de-DE"/>
                            </w:rPr>
                            <w:t>0..*</w:t>
                          </w:r>
                        </w:p>
                      </w:txbxContent>
                    </v:textbox>
                  </v:rect>
                  <v:rect id="Rectangle 6034" o:spid="_x0000_s1109" style="position:absolute;left:491;top:3242;width:598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lEcMQA&#10;AADdAAAADwAAAGRycy9kb3ducmV2LnhtbESPQYvCMBSE78L+h/AWvGm6BXWtRllcBPEg6Apen82z&#10;Kdu8lCZq9dcbQfA4zMw3zHTe2kpcqPGlYwVf/QQEce50yYWC/d+y9w3CB2SNlWNScCMP89lHZ4qZ&#10;dlfe0mUXChEh7DNUYEKoMyl9bsii77uaOHon11gMUTaF1A1eI9xWMk2SobRYclwwWNPCUP6/O1sF&#10;v+eDWd6d8esNlXd9RLcYpyulup/tzwREoDa8w6/2SisYpqMB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ZRHDEAAAA3QAAAA8AAAAAAAAAAAAAAAAAmAIAAGRycy9k&#10;b3ducmV2LnhtbFBLBQYAAAAABAAEAPUAAACJAwAAAAA=&#10;" fillcolor="#8db3e2" strokeweight="2pt">
                    <v:textbox>
                      <w:txbxContent>
                        <w:p w14:paraId="16F9928E" w14:textId="77777777" w:rsidR="009502FA" w:rsidRPr="00033D3A" w:rsidRDefault="009502FA" w:rsidP="00044AF6">
                          <w:pPr>
                            <w:spacing w:line="240" w:lineRule="auto"/>
                            <w:rPr>
                              <w:szCs w:val="24"/>
                            </w:rPr>
                          </w:pPr>
                          <w:proofErr w:type="spellStart"/>
                          <w:r w:rsidRPr="00437191">
                            <w:rPr>
                              <w:rFonts w:cs="Arial"/>
                              <w:b/>
                              <w:bCs/>
                              <w:szCs w:val="20"/>
                              <w:lang w:val="de-DE"/>
                            </w:rPr>
                            <w:t>asram:</w:t>
                          </w:r>
                          <w:r>
                            <w:rPr>
                              <w:rFonts w:cs="Arial"/>
                              <w:b/>
                              <w:bCs/>
                              <w:szCs w:val="20"/>
                              <w:lang w:val="de-DE"/>
                            </w:rPr>
                            <w:t>Scenario</w:t>
                          </w:r>
                          <w:r w:rsidRPr="00437191">
                            <w:rPr>
                              <w:rFonts w:cs="Arial"/>
                              <w:b/>
                              <w:bCs/>
                              <w:szCs w:val="20"/>
                              <w:lang w:val="de-DE"/>
                            </w:rPr>
                            <w:t>SpecifiedCIDocumentContextParameter</w:t>
                          </w:r>
                          <w:proofErr w:type="spellEnd"/>
                        </w:p>
                      </w:txbxContent>
                    </v:textbox>
                  </v:rect>
                  <v:rect id="Rectangle 6041" o:spid="_x0000_s1110" style="position:absolute;left:6482;top:341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LA7MUA&#10;AADdAAAADwAAAGRycy9kb3ducmV2LnhtbESPUWvCMBSF3wf+h3CFvc3Ugq50RhFhTBBhU/d+ae7a&#10;suamJqlm/vplMPDxcM75DmexiqYTF3K+taxgOslAEFdWt1wrOB1fnwoQPiBr7CyTgh/ysFqOHhZY&#10;anvlD7ocQi0ShH2JCpoQ+lJKXzVk0E9sT5y8L+sMhiRdLbXDa4KbTuZZNpcGW04LDfa0aaj6PgxG&#10;Qb+fDW/P5527fRbDe4W7aEMelXocx/ULiEAx3MP/7a1WMM+LHP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sDsxQAAAN0AAAAPAAAAAAAAAAAAAAAAAJgCAABkcnMv&#10;ZG93bnJldi54bWxQSwUGAAAAAAQABAD1AAAAigMAAAAA&#10;" strokeweight="2pt"/>
                  <v:shape id="AutoShape 6043" o:spid="_x0000_s1111" type="#_x0000_t32" style="position:absolute;left:6482;top:3542;width:8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PGyMYAAADdAAAADwAAAGRycy9kb3ducmV2LnhtbESPQWvCQBSE74X+h+UJvTUbJaQxukop&#10;SEuhFa3E6yP7TILZtyG7jfHfuwWhx2FmvmGW69G0YqDeNZYVTKMYBHFpdcOVgsPP5jkD4TyyxtYy&#10;KbiSg/Xq8WGJubYX3tGw95UIEHY5Kqi973IpXVmTQRfZjjh4J9sb9EH2ldQ9XgLctHIWx6k02HBY&#10;qLGjt5rK8/7XKBi2xffLphvet74qkt1nMj+i+VLqaTK+LkB4Gv1/+N7+0ArSWZbA35vw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jxsjGAAAA3QAAAA8AAAAAAAAA&#10;AAAAAAAAoQIAAGRycy9kb3ducmV2LnhtbFBLBQYAAAAABAAEAPkAAACUAwAAAAA=&#10;" strokeweight="2pt"/>
                  <v:rect id="Rectangle 6045" o:spid="_x0000_s1112" style="position:absolute;left:7336;top:3242;width:299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9uesUA&#10;AADdAAAADwAAAGRycy9kb3ducmV2LnhtbESPQWvCQBCF74X+h2WEXopuIhIlukpRSktPTVo8D9kx&#10;CWZnw+5W13/fFQo9Pt68783b7KIZxIWc7y0ryGcZCOLG6p5bBd9fr9MVCB+QNQ6WScGNPOy2jw8b&#10;LLW9ckWXOrQiQdiXqKALYSyl9E1HBv3MjsTJO1lnMCTpWqkdXhPcDHKeZYU02HNq6HCkfUfNuf4x&#10;6Y08Vsf67flmP+yh6nPtFp9xqdTTJL6sQQSK4f/4L/2uFRTzVQH3NQkB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256xQAAAN0AAAAPAAAAAAAAAAAAAAAAAJgCAABkcnMv&#10;ZG93bnJldi54bWxQSwUGAAAAAAQABAD1AAAAigMAAAAA&#10;" filled="f" fillcolor="#8db3e2" strokeweight="2pt">
                    <v:textbox>
                      <w:txbxContent>
                        <w:p w14:paraId="16F9928F" w14:textId="77777777" w:rsidR="009502FA" w:rsidRPr="001720AA" w:rsidRDefault="009502FA" w:rsidP="00044AF6">
                          <w:pPr>
                            <w:spacing w:line="240" w:lineRule="auto"/>
                            <w:rPr>
                              <w:szCs w:val="20"/>
                            </w:rPr>
                          </w:pPr>
                          <w:proofErr w:type="spellStart"/>
                          <w:proofErr w:type="gramStart"/>
                          <w:r w:rsidRPr="00C273EE">
                            <w:rPr>
                              <w:rFonts w:cs="Arial"/>
                              <w:bCs/>
                              <w:szCs w:val="20"/>
                            </w:rPr>
                            <w:t>asram:</w:t>
                          </w:r>
                          <w:proofErr w:type="gramEnd"/>
                          <w:r>
                            <w:rPr>
                              <w:rFonts w:cs="Arial"/>
                              <w:bCs/>
                              <w:szCs w:val="20"/>
                            </w:rPr>
                            <w:t>IdentificationIdentifier</w:t>
                          </w:r>
                          <w:proofErr w:type="spellEnd"/>
                        </w:p>
                      </w:txbxContent>
                    </v:textbox>
                  </v:rect>
                </v:group>
                <v:rect id="Rectangle 6371" o:spid="_x0000_s1113" style="position:absolute;left:-1614;top:4660;width:4374;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TXcQA&#10;AADdAAAADwAAAGRycy9kb3ducmV2LnhtbESP0WoCMRRE3wv9h3ALfSk1cRGxq1GKtFX0qdYPuGyu&#10;u6GbmyWJ6/bvG0HwcZiZM8xiNbhW9BSi9axhPFIgiCtvLNcajj+frzMQMSEbbD2Thj+KsFo+Piyw&#10;NP7C39QfUi0yhGOJGpqUulLKWDXkMI58R5y9kw8OU5ahlibgJcNdKwulptKh5bzQYEfrhqrfw9lp&#10;mHwVuw/7ovbW9Wc87mRQG95r/fw0vM9BJBrSPXxrb42GaTF7g+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Qk13EAAAA3QAAAA8AAAAAAAAAAAAAAAAAmAIAAGRycy9k&#10;b3ducmV2LnhtbFBLBQYAAAAABAAEAPUAAACJAwAAAAA=&#10;" filled="f" stroked="f">
                  <v:textbox style="mso-fit-shape-to-text:t">
                    <w:txbxContent>
                      <w:p w14:paraId="16F99290" w14:textId="77777777" w:rsidR="009502FA" w:rsidRPr="002C1945" w:rsidRDefault="009502FA" w:rsidP="00044AF6">
                        <w:pPr>
                          <w:rPr>
                            <w:rFonts w:cs="Arial"/>
                            <w:b/>
                            <w:sz w:val="24"/>
                            <w:szCs w:val="24"/>
                            <w:lang w:val="de-DE"/>
                          </w:rPr>
                        </w:pPr>
                        <w:r>
                          <w:rPr>
                            <w:rFonts w:cs="Arial"/>
                            <w:b/>
                            <w:sz w:val="24"/>
                            <w:szCs w:val="24"/>
                            <w:lang w:val="de-DE"/>
                          </w:rPr>
                          <w:t>0..</w:t>
                        </w:r>
                        <w:r w:rsidRPr="002C1945">
                          <w:rPr>
                            <w:rFonts w:cs="Arial"/>
                            <w:b/>
                            <w:sz w:val="24"/>
                            <w:szCs w:val="24"/>
                            <w:lang w:val="de-DE"/>
                          </w:rPr>
                          <w:t>1</w:t>
                        </w:r>
                      </w:p>
                    </w:txbxContent>
                  </v:textbox>
                </v:rect>
                <w10:anchorlock/>
              </v:group>
            </w:pict>
          </mc:Fallback>
        </mc:AlternateContent>
      </w:r>
    </w:p>
    <w:p w14:paraId="16F98832" w14:textId="77777777" w:rsidR="00044AF6" w:rsidRDefault="00044AF6" w:rsidP="00044AF6"/>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044AF6" w:rsidRPr="007A6D70" w14:paraId="16F9883A" w14:textId="77777777" w:rsidTr="004C65AB">
        <w:trPr>
          <w:cantSplit/>
          <w:trHeight w:val="330"/>
        </w:trPr>
        <w:tc>
          <w:tcPr>
            <w:tcW w:w="1050" w:type="pct"/>
            <w:shd w:val="clear" w:color="auto" w:fill="FFFFCC"/>
            <w:noWrap/>
            <w:vAlign w:val="center"/>
            <w:hideMark/>
          </w:tcPr>
          <w:p w14:paraId="16F98833" w14:textId="77777777" w:rsidR="00044AF6" w:rsidRPr="006309FD" w:rsidRDefault="00044AF6" w:rsidP="004C65AB">
            <w:pPr>
              <w:rPr>
                <w:b/>
                <w:lang w:val="de-DE" w:eastAsia="de-DE"/>
              </w:rPr>
            </w:pPr>
            <w:r w:rsidRPr="006309FD">
              <w:rPr>
                <w:b/>
                <w:lang w:eastAsia="de-DE"/>
              </w:rPr>
              <w:t>Name</w:t>
            </w:r>
          </w:p>
        </w:tc>
        <w:tc>
          <w:tcPr>
            <w:tcW w:w="450" w:type="pct"/>
            <w:shd w:val="clear" w:color="auto" w:fill="FFFFCC"/>
            <w:noWrap/>
            <w:vAlign w:val="center"/>
            <w:hideMark/>
          </w:tcPr>
          <w:p w14:paraId="16F98834" w14:textId="77777777" w:rsidR="00044AF6" w:rsidRPr="006309FD" w:rsidRDefault="00044AF6" w:rsidP="004C65AB">
            <w:pPr>
              <w:rPr>
                <w:b/>
                <w:lang w:val="de-DE" w:eastAsia="de-DE"/>
              </w:rPr>
            </w:pPr>
            <w:r w:rsidRPr="006309FD">
              <w:rPr>
                <w:b/>
                <w:lang w:eastAsia="de-DE"/>
              </w:rPr>
              <w:t>Type</w:t>
            </w:r>
          </w:p>
        </w:tc>
        <w:tc>
          <w:tcPr>
            <w:tcW w:w="400" w:type="pct"/>
            <w:shd w:val="clear" w:color="auto" w:fill="FFFFCC"/>
            <w:noWrap/>
            <w:vAlign w:val="center"/>
            <w:hideMark/>
          </w:tcPr>
          <w:p w14:paraId="16F98835" w14:textId="77777777" w:rsidR="00044AF6" w:rsidRPr="006309FD" w:rsidRDefault="00044AF6" w:rsidP="004C65AB">
            <w:pPr>
              <w:rPr>
                <w:b/>
                <w:lang w:val="de-DE" w:eastAsia="de-DE"/>
              </w:rPr>
            </w:pPr>
            <w:r w:rsidRPr="006309FD">
              <w:rPr>
                <w:b/>
                <w:lang w:eastAsia="de-DE"/>
              </w:rPr>
              <w:t>Length</w:t>
            </w:r>
          </w:p>
        </w:tc>
        <w:tc>
          <w:tcPr>
            <w:tcW w:w="350" w:type="pct"/>
            <w:shd w:val="clear" w:color="auto" w:fill="FFFFCC"/>
            <w:noWrap/>
            <w:vAlign w:val="center"/>
            <w:hideMark/>
          </w:tcPr>
          <w:p w14:paraId="16F98836" w14:textId="77777777" w:rsidR="00044AF6" w:rsidRPr="006309FD" w:rsidRDefault="00044AF6" w:rsidP="004C65AB">
            <w:pPr>
              <w:rPr>
                <w:b/>
                <w:lang w:val="de-DE" w:eastAsia="de-DE"/>
              </w:rPr>
            </w:pPr>
            <w:r w:rsidRPr="006309FD">
              <w:rPr>
                <w:b/>
                <w:lang w:val="de-DE" w:eastAsia="de-DE"/>
              </w:rPr>
              <w:t>Level</w:t>
            </w:r>
          </w:p>
        </w:tc>
        <w:tc>
          <w:tcPr>
            <w:tcW w:w="950" w:type="pct"/>
            <w:shd w:val="clear" w:color="auto" w:fill="FFFFCC"/>
            <w:noWrap/>
            <w:vAlign w:val="center"/>
            <w:hideMark/>
          </w:tcPr>
          <w:p w14:paraId="16F98837" w14:textId="77777777" w:rsidR="00044AF6" w:rsidRPr="006309FD" w:rsidRDefault="00044AF6" w:rsidP="004C65AB">
            <w:pPr>
              <w:rPr>
                <w:b/>
                <w:lang w:val="de-DE" w:eastAsia="de-DE"/>
              </w:rPr>
            </w:pPr>
            <w:r w:rsidRPr="006309FD">
              <w:rPr>
                <w:b/>
                <w:lang w:val="de-DE" w:eastAsia="de-DE"/>
              </w:rPr>
              <w:t>Example</w:t>
            </w:r>
          </w:p>
        </w:tc>
        <w:tc>
          <w:tcPr>
            <w:tcW w:w="300" w:type="pct"/>
            <w:shd w:val="clear" w:color="auto" w:fill="FFFFCC"/>
            <w:noWrap/>
            <w:vAlign w:val="center"/>
            <w:hideMark/>
          </w:tcPr>
          <w:p w14:paraId="16F98838" w14:textId="77777777" w:rsidR="00044AF6" w:rsidRPr="006309FD" w:rsidRDefault="00044AF6" w:rsidP="004C65AB">
            <w:pPr>
              <w:rPr>
                <w:b/>
                <w:lang w:val="de-DE" w:eastAsia="de-DE"/>
              </w:rPr>
            </w:pPr>
            <w:r w:rsidRPr="006309FD">
              <w:rPr>
                <w:b/>
                <w:lang w:eastAsia="de-DE"/>
              </w:rPr>
              <w:t>M/C</w:t>
            </w:r>
          </w:p>
        </w:tc>
        <w:tc>
          <w:tcPr>
            <w:tcW w:w="1500" w:type="pct"/>
            <w:shd w:val="clear" w:color="auto" w:fill="FFFFCC"/>
            <w:vAlign w:val="center"/>
          </w:tcPr>
          <w:p w14:paraId="16F98839" w14:textId="77777777" w:rsidR="00044AF6" w:rsidRPr="006309FD" w:rsidRDefault="00044AF6" w:rsidP="004C65AB">
            <w:pPr>
              <w:rPr>
                <w:b/>
                <w:lang w:eastAsia="de-DE"/>
              </w:rPr>
            </w:pPr>
            <w:r w:rsidRPr="006309FD">
              <w:rPr>
                <w:b/>
                <w:lang w:eastAsia="de-DE"/>
              </w:rPr>
              <w:t>Description</w:t>
            </w:r>
          </w:p>
        </w:tc>
      </w:tr>
      <w:tr w:rsidR="00044AF6" w:rsidRPr="007A6D70" w14:paraId="16F98842" w14:textId="77777777" w:rsidTr="00FB04C6">
        <w:trPr>
          <w:cantSplit/>
          <w:trHeight w:val="315"/>
        </w:trPr>
        <w:tc>
          <w:tcPr>
            <w:tcW w:w="1050" w:type="pct"/>
            <w:shd w:val="clear" w:color="auto" w:fill="92D050"/>
            <w:noWrap/>
            <w:vAlign w:val="center"/>
            <w:hideMark/>
          </w:tcPr>
          <w:p w14:paraId="16F9883B" w14:textId="77777777" w:rsidR="00044AF6" w:rsidRPr="006309FD" w:rsidRDefault="00044AF6" w:rsidP="004C65AB">
            <w:pPr>
              <w:rPr>
                <w:rFonts w:eastAsia="Times New Roman" w:cs="Arial"/>
                <w:color w:val="000000"/>
                <w:sz w:val="16"/>
                <w:szCs w:val="20"/>
                <w:lang w:val="de-DE" w:eastAsia="de-DE"/>
              </w:rPr>
            </w:pPr>
            <w:r w:rsidRPr="006309FD">
              <w:rPr>
                <w:sz w:val="16"/>
              </w:rPr>
              <w:t>asram:</w:t>
            </w:r>
            <w:r>
              <w:rPr>
                <w:sz w:val="16"/>
              </w:rPr>
              <w:t>IdentificationIdentifier</w:t>
            </w:r>
          </w:p>
        </w:tc>
        <w:tc>
          <w:tcPr>
            <w:tcW w:w="450" w:type="pct"/>
            <w:shd w:val="clear" w:color="auto" w:fill="92D050"/>
            <w:vAlign w:val="center"/>
            <w:hideMark/>
          </w:tcPr>
          <w:p w14:paraId="16F9883C" w14:textId="77777777" w:rsidR="00044AF6" w:rsidRPr="006309FD" w:rsidRDefault="00044AF6" w:rsidP="004C65AB">
            <w:pPr>
              <w:rPr>
                <w:sz w:val="16"/>
                <w:lang w:val="de-DE" w:eastAsia="de-DE"/>
              </w:rPr>
            </w:pPr>
            <w:r>
              <w:rPr>
                <w:sz w:val="16"/>
                <w:lang w:eastAsia="de-DE"/>
              </w:rPr>
              <w:t>String</w:t>
            </w:r>
          </w:p>
        </w:tc>
        <w:tc>
          <w:tcPr>
            <w:tcW w:w="400" w:type="pct"/>
            <w:shd w:val="clear" w:color="auto" w:fill="92D050"/>
            <w:noWrap/>
            <w:vAlign w:val="center"/>
            <w:hideMark/>
          </w:tcPr>
          <w:p w14:paraId="16F9883D" w14:textId="77777777" w:rsidR="00044AF6" w:rsidRPr="006309FD" w:rsidRDefault="00271C1A" w:rsidP="004C65AB">
            <w:pPr>
              <w:rPr>
                <w:sz w:val="16"/>
                <w:lang w:val="de-DE" w:eastAsia="de-DE"/>
              </w:rPr>
            </w:pPr>
            <w:r>
              <w:rPr>
                <w:sz w:val="16"/>
                <w:lang w:val="de-DE" w:eastAsia="de-DE"/>
              </w:rPr>
              <w:t>5</w:t>
            </w:r>
          </w:p>
        </w:tc>
        <w:tc>
          <w:tcPr>
            <w:tcW w:w="350" w:type="pct"/>
            <w:shd w:val="clear" w:color="auto" w:fill="92D050"/>
            <w:noWrap/>
            <w:vAlign w:val="center"/>
            <w:hideMark/>
          </w:tcPr>
          <w:p w14:paraId="16F9883E" w14:textId="77777777" w:rsidR="00044AF6" w:rsidRPr="006309FD" w:rsidRDefault="00044AF6" w:rsidP="004C65AB">
            <w:pPr>
              <w:rPr>
                <w:sz w:val="16"/>
                <w:lang w:val="de-DE" w:eastAsia="de-DE"/>
              </w:rPr>
            </w:pPr>
            <w:r w:rsidRPr="006309FD">
              <w:rPr>
                <w:sz w:val="16"/>
                <w:lang w:val="de-DE" w:eastAsia="de-DE"/>
              </w:rPr>
              <w:t>4</w:t>
            </w:r>
          </w:p>
        </w:tc>
        <w:tc>
          <w:tcPr>
            <w:tcW w:w="950" w:type="pct"/>
            <w:shd w:val="clear" w:color="auto" w:fill="92D050"/>
            <w:noWrap/>
            <w:vAlign w:val="center"/>
            <w:hideMark/>
          </w:tcPr>
          <w:p w14:paraId="16F9883F" w14:textId="77777777" w:rsidR="00044AF6" w:rsidRPr="006309FD" w:rsidRDefault="003336DF" w:rsidP="004C65AB">
            <w:pPr>
              <w:rPr>
                <w:sz w:val="16"/>
                <w:lang w:val="de-DE" w:eastAsia="de-DE"/>
              </w:rPr>
            </w:pPr>
            <w:r>
              <w:rPr>
                <w:sz w:val="16"/>
                <w:lang w:val="de-DE" w:eastAsia="de-DE"/>
              </w:rPr>
              <w:t>VMI</w:t>
            </w:r>
          </w:p>
        </w:tc>
        <w:tc>
          <w:tcPr>
            <w:tcW w:w="300" w:type="pct"/>
            <w:shd w:val="clear" w:color="auto" w:fill="92D050"/>
            <w:noWrap/>
            <w:vAlign w:val="center"/>
            <w:hideMark/>
          </w:tcPr>
          <w:p w14:paraId="16F98840" w14:textId="77777777" w:rsidR="00044AF6" w:rsidRPr="006309FD" w:rsidRDefault="00271C1A" w:rsidP="004C65AB">
            <w:pPr>
              <w:rPr>
                <w:sz w:val="16"/>
                <w:lang w:val="de-DE" w:eastAsia="de-DE"/>
              </w:rPr>
            </w:pPr>
            <w:r>
              <w:rPr>
                <w:sz w:val="16"/>
                <w:lang w:eastAsia="de-DE"/>
              </w:rPr>
              <w:t>C</w:t>
            </w:r>
          </w:p>
        </w:tc>
        <w:tc>
          <w:tcPr>
            <w:tcW w:w="1500" w:type="pct"/>
            <w:shd w:val="clear" w:color="auto" w:fill="92D050"/>
            <w:vAlign w:val="center"/>
          </w:tcPr>
          <w:p w14:paraId="16F98841" w14:textId="77777777" w:rsidR="00044AF6" w:rsidRPr="006309FD" w:rsidRDefault="00271C1A" w:rsidP="004C65AB">
            <w:pPr>
              <w:rPr>
                <w:rFonts w:eastAsia="Times New Roman"/>
                <w:color w:val="000000"/>
                <w:sz w:val="16"/>
                <w:lang w:eastAsia="de-DE"/>
              </w:rPr>
            </w:pPr>
            <w:r w:rsidRPr="00271C1A">
              <w:rPr>
                <w:sz w:val="16"/>
                <w:lang w:eastAsia="de-DE"/>
              </w:rPr>
              <w:t>Business Scenar</w:t>
            </w:r>
            <w:r>
              <w:rPr>
                <w:sz w:val="16"/>
                <w:lang w:eastAsia="de-DE"/>
              </w:rPr>
              <w:t>io</w:t>
            </w:r>
          </w:p>
        </w:tc>
      </w:tr>
    </w:tbl>
    <w:p w14:paraId="16F98843" w14:textId="77777777" w:rsidR="00323B77" w:rsidRDefault="00323B77" w:rsidP="00044AF6"/>
    <w:p w14:paraId="16F98844" w14:textId="77777777" w:rsidR="00323B77" w:rsidRDefault="00323B77">
      <w:pPr>
        <w:spacing w:line="240" w:lineRule="auto"/>
      </w:pPr>
      <w:r>
        <w:br w:type="page"/>
      </w:r>
    </w:p>
    <w:p w14:paraId="16F98845" w14:textId="77777777" w:rsidR="00A07FC2" w:rsidRDefault="00330A22" w:rsidP="00044AF6">
      <w:pPr>
        <w:pStyle w:val="berschrift1"/>
      </w:pPr>
      <w:bookmarkStart w:id="29" w:name="_Toc347482175"/>
      <w:r w:rsidRPr="00330A22">
        <w:t>as:CISExchangedDocument</w:t>
      </w:r>
      <w:bookmarkEnd w:id="29"/>
    </w:p>
    <w:p w14:paraId="16F98846" w14:textId="77777777" w:rsidR="00CB5C03" w:rsidRPr="00CB5C03" w:rsidRDefault="00CB5C03" w:rsidP="00CB5C03"/>
    <w:p w14:paraId="16F98847" w14:textId="77777777" w:rsidR="00CB5C03" w:rsidRDefault="00F37174" w:rsidP="00810051">
      <w:r>
        <w:rPr>
          <w:noProof/>
          <w:lang w:eastAsia="zh-TW"/>
        </w:rPr>
        <mc:AlternateContent>
          <mc:Choice Requires="wpg">
            <w:drawing>
              <wp:inline distT="0" distB="0" distL="0" distR="0" wp14:anchorId="16F991CA" wp14:editId="16F991CB">
                <wp:extent cx="5130354" cy="3547091"/>
                <wp:effectExtent l="0" t="0" r="13335" b="0"/>
                <wp:docPr id="165" name="Gruppieren 165"/>
                <wp:cNvGraphicFramePr/>
                <a:graphic xmlns:a="http://schemas.openxmlformats.org/drawingml/2006/main">
                  <a:graphicData uri="http://schemas.microsoft.com/office/word/2010/wordprocessingGroup">
                    <wpg:wgp>
                      <wpg:cNvGrpSpPr/>
                      <wpg:grpSpPr>
                        <a:xfrm>
                          <a:off x="0" y="0"/>
                          <a:ext cx="5130354" cy="3547091"/>
                          <a:chOff x="0" y="0"/>
                          <a:chExt cx="5130354" cy="3547091"/>
                        </a:xfrm>
                      </wpg:grpSpPr>
                      <wps:wsp>
                        <wps:cNvPr id="166" name="Rechteck 166"/>
                        <wps:cNvSpPr>
                          <a:spLocks noChangeArrowheads="1"/>
                        </wps:cNvSpPr>
                        <wps:spPr bwMode="auto">
                          <a:xfrm>
                            <a:off x="2627194" y="109182"/>
                            <a:ext cx="499745" cy="292735"/>
                          </a:xfrm>
                          <a:prstGeom prst="rect">
                            <a:avLst/>
                          </a:prstGeom>
                          <a:noFill/>
                          <a:ln>
                            <a:noFill/>
                          </a:ln>
                          <a:extLst/>
                        </wps:spPr>
                        <wps:txbx>
                          <w:txbxContent>
                            <w:p w14:paraId="16F99291" w14:textId="77777777" w:rsidR="009502FA" w:rsidRDefault="009502FA" w:rsidP="00F3717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67" name="Rectangle 6926"/>
                        <wps:cNvSpPr>
                          <a:spLocks noChangeArrowheads="1"/>
                        </wps:cNvSpPr>
                        <wps:spPr bwMode="auto">
                          <a:xfrm>
                            <a:off x="2627194" y="1726442"/>
                            <a:ext cx="50038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92" w14:textId="77777777" w:rsidR="009502FA" w:rsidRDefault="009502FA" w:rsidP="00F3717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68" name="Rectangle 6128"/>
                        <wps:cNvSpPr>
                          <a:spLocks noChangeArrowheads="1"/>
                        </wps:cNvSpPr>
                        <wps:spPr bwMode="auto">
                          <a:xfrm>
                            <a:off x="2647666" y="2879678"/>
                            <a:ext cx="51943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93" w14:textId="77777777" w:rsidR="009502FA" w:rsidRDefault="009502FA" w:rsidP="00F3717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169" name="Rectangle 6127"/>
                        <wps:cNvSpPr>
                          <a:spLocks noChangeArrowheads="1"/>
                        </wps:cNvSpPr>
                        <wps:spPr bwMode="auto">
                          <a:xfrm>
                            <a:off x="2654489" y="2122227"/>
                            <a:ext cx="448945"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94" w14:textId="77777777" w:rsidR="009502FA" w:rsidRDefault="009502FA" w:rsidP="00F3717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170" name="Rectangle 6108"/>
                        <wps:cNvSpPr>
                          <a:spLocks noChangeArrowheads="1"/>
                        </wps:cNvSpPr>
                        <wps:spPr bwMode="auto">
                          <a:xfrm>
                            <a:off x="2620370" y="1357952"/>
                            <a:ext cx="50038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95" w14:textId="77777777" w:rsidR="009502FA" w:rsidRDefault="009502FA" w:rsidP="00F3717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71" name="Rechteck 171"/>
                        <wps:cNvSpPr>
                          <a:spLocks noChangeArrowheads="1"/>
                        </wps:cNvSpPr>
                        <wps:spPr bwMode="auto">
                          <a:xfrm>
                            <a:off x="2729552" y="532263"/>
                            <a:ext cx="438785" cy="29210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96" w14:textId="77777777" w:rsidR="009502FA" w:rsidRDefault="009502FA" w:rsidP="00F37174">
                              <w:pPr>
                                <w:ind w:right="240"/>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172" name="Rechteck 172"/>
                        <wps:cNvSpPr>
                          <a:spLocks noChangeArrowheads="1"/>
                        </wps:cNvSpPr>
                        <wps:spPr bwMode="auto">
                          <a:xfrm>
                            <a:off x="2756848" y="3254991"/>
                            <a:ext cx="267335" cy="29210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97" w14:textId="77777777" w:rsidR="009502FA" w:rsidRDefault="009502FA" w:rsidP="00F37174">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grpSp>
                        <wpg:cNvPr id="173" name="Gruppieren 173"/>
                        <wpg:cNvGrpSpPr/>
                        <wpg:grpSpPr>
                          <a:xfrm>
                            <a:off x="0" y="1535373"/>
                            <a:ext cx="2606675" cy="344170"/>
                            <a:chOff x="0" y="0"/>
                            <a:chExt cx="2606675" cy="344170"/>
                          </a:xfrm>
                        </wpg:grpSpPr>
                        <wpg:grpSp>
                          <wpg:cNvPr id="174" name="Gruppieren 174"/>
                          <wpg:cNvGrpSpPr/>
                          <wpg:grpSpPr>
                            <a:xfrm>
                              <a:off x="0" y="0"/>
                              <a:ext cx="2606675" cy="344170"/>
                              <a:chOff x="0" y="0"/>
                              <a:chExt cx="2606951" cy="344170"/>
                            </a:xfrm>
                          </wpg:grpSpPr>
                          <wps:wsp>
                            <wps:cNvPr id="175" name="Rectangle 6110"/>
                            <wps:cNvSpPr>
                              <a:spLocks noChangeArrowheads="1"/>
                            </wps:cNvSpPr>
                            <wps:spPr bwMode="auto">
                              <a:xfrm>
                                <a:off x="286247" y="0"/>
                                <a:ext cx="1906905" cy="344170"/>
                              </a:xfrm>
                              <a:prstGeom prst="rect">
                                <a:avLst/>
                              </a:prstGeom>
                              <a:solidFill>
                                <a:srgbClr val="8DB3E2"/>
                              </a:solidFill>
                              <a:ln w="25400">
                                <a:solidFill>
                                  <a:srgbClr val="000000"/>
                                </a:solidFill>
                                <a:miter lim="800000"/>
                                <a:headEnd/>
                                <a:tailEnd/>
                              </a:ln>
                            </wps:spPr>
                            <wps:txbx>
                              <w:txbxContent>
                                <w:p w14:paraId="16F99298" w14:textId="77777777" w:rsidR="009502FA" w:rsidRDefault="009502FA" w:rsidP="00F37174">
                                  <w:pPr>
                                    <w:spacing w:line="240" w:lineRule="auto"/>
                                    <w:rPr>
                                      <w:b/>
                                      <w:szCs w:val="20"/>
                                    </w:rPr>
                                  </w:pPr>
                                  <w:proofErr w:type="spellStart"/>
                                  <w:proofErr w:type="gramStart"/>
                                  <w:r>
                                    <w:rPr>
                                      <w:rFonts w:cs="Arial"/>
                                      <w:b/>
                                      <w:bCs/>
                                      <w:szCs w:val="20"/>
                                    </w:rPr>
                                    <w:t>as:</w:t>
                                  </w:r>
                                  <w:proofErr w:type="gramEnd"/>
                                  <w:r>
                                    <w:rPr>
                                      <w:rFonts w:cs="Arial"/>
                                      <w:b/>
                                      <w:bCs/>
                                      <w:szCs w:val="20"/>
                                    </w:rPr>
                                    <w:t>CISExchangedDocument</w:t>
                                  </w:r>
                                  <w:proofErr w:type="spellEnd"/>
                                </w:p>
                              </w:txbxContent>
                            </wps:txbx>
                            <wps:bodyPr rot="0" vert="horz" wrap="square" lIns="91440" tIns="45720" rIns="91440" bIns="45720" anchor="t" anchorCtr="0" upright="1">
                              <a:noAutofit/>
                            </wps:bodyPr>
                          </wps:wsp>
                          <wps:wsp>
                            <wps:cNvPr id="176" name="AutoShape 6105"/>
                            <wps:cNvCnPr>
                              <a:cxnSpLocks noChangeShapeType="1"/>
                            </wps:cNvCnPr>
                            <wps:spPr bwMode="auto">
                              <a:xfrm>
                                <a:off x="2353586" y="190831"/>
                                <a:ext cx="25336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7" name="Rechteck 177"/>
                            <wps:cNvSpPr>
                              <a:spLocks noChangeArrowheads="1"/>
                            </wps:cNvSpPr>
                            <wps:spPr bwMode="auto">
                              <a:xfrm>
                                <a:off x="0" y="39756"/>
                                <a:ext cx="364490" cy="265430"/>
                              </a:xfrm>
                              <a:prstGeom prst="rect">
                                <a:avLst/>
                              </a:prstGeom>
                              <a:noFill/>
                              <a:ln>
                                <a:noFill/>
                              </a:ln>
                              <a:extLst/>
                            </wps:spPr>
                            <wps:txbx>
                              <w:txbxContent>
                                <w:p w14:paraId="16F99299" w14:textId="77777777" w:rsidR="009502FA" w:rsidRDefault="009502FA" w:rsidP="00F37174">
                                  <w:pPr>
                                    <w:jc w:val="cente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178" name="Rectangle 6111"/>
                            <wps:cNvSpPr>
                              <a:spLocks noChangeArrowheads="1"/>
                            </wps:cNvSpPr>
                            <wps:spPr bwMode="auto">
                              <a:xfrm>
                                <a:off x="2186609" y="111318"/>
                                <a:ext cx="189865" cy="165735"/>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g:grpSp>
                        <wps:wsp>
                          <wps:cNvPr id="179" name="AutoShape 6114"/>
                          <wps:cNvCnPr>
                            <a:cxnSpLocks noChangeShapeType="1"/>
                          </wps:cNvCnPr>
                          <wps:spPr bwMode="auto">
                            <a:xfrm>
                              <a:off x="2190466" y="191069"/>
                              <a:ext cx="21526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88" name="Rectangle 6143"/>
                        <wps:cNvSpPr>
                          <a:spLocks noChangeArrowheads="1"/>
                        </wps:cNvSpPr>
                        <wps:spPr bwMode="auto">
                          <a:xfrm>
                            <a:off x="3016155" y="2367887"/>
                            <a:ext cx="1790700" cy="24511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9A" w14:textId="77777777" w:rsidR="009502FA" w:rsidRDefault="009502FA" w:rsidP="00F37174">
                              <w:pPr>
                                <w:spacing w:line="240" w:lineRule="auto"/>
                                <w:rPr>
                                  <w:szCs w:val="20"/>
                                </w:rPr>
                              </w:pPr>
                              <w:proofErr w:type="spellStart"/>
                              <w:r>
                                <w:rPr>
                                  <w:rFonts w:cs="Arial"/>
                                  <w:bCs/>
                                  <w:szCs w:val="20"/>
                                  <w:lang w:val="de-DE"/>
                                </w:rPr>
                                <w:t>asram</w:t>
                              </w:r>
                              <w:proofErr w:type="spellEnd"/>
                              <w:r>
                                <w:rPr>
                                  <w:rFonts w:cs="Arial"/>
                                  <w:bCs/>
                                  <w:szCs w:val="20"/>
                                  <w:lang w:val="de-DE"/>
                                </w:rPr>
                                <w:t xml:space="preserve">: </w:t>
                              </w:r>
                              <w:proofErr w:type="spellStart"/>
                              <w:r>
                                <w:rPr>
                                  <w:rFonts w:cs="Arial"/>
                                  <w:bCs/>
                                  <w:szCs w:val="20"/>
                                  <w:lang w:val="de-DE"/>
                                </w:rPr>
                                <w:t>IssuerCITradeParty</w:t>
                              </w:r>
                              <w:proofErr w:type="spellEnd"/>
                            </w:p>
                          </w:txbxContent>
                        </wps:txbx>
                        <wps:bodyPr rot="0" vert="horz" wrap="square" lIns="91440" tIns="45720" rIns="91440" bIns="45720" anchor="t" anchorCtr="0" upright="1">
                          <a:noAutofit/>
                        </wps:bodyPr>
                      </wps:wsp>
                      <wpg:grpSp>
                        <wpg:cNvPr id="189" name="Group 6145"/>
                        <wpg:cNvGrpSpPr>
                          <a:grpSpLocks/>
                        </wpg:cNvGrpSpPr>
                        <wpg:grpSpPr bwMode="auto">
                          <a:xfrm>
                            <a:off x="4496937" y="2013045"/>
                            <a:ext cx="189865" cy="165735"/>
                            <a:chOff x="308986" y="3439"/>
                            <a:chExt cx="300" cy="262"/>
                          </a:xfrm>
                        </wpg:grpSpPr>
                        <wps:wsp>
                          <wps:cNvPr id="191" name="Rectangle 6146"/>
                          <wps:cNvSpPr>
                            <a:spLocks noChangeArrowheads="1"/>
                          </wps:cNvSpPr>
                          <wps:spPr bwMode="auto">
                            <a:xfrm>
                              <a:off x="308986" y="3439"/>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01" name="AutoShape 6147"/>
                          <wps:cNvCnPr>
                            <a:cxnSpLocks noChangeShapeType="1"/>
                          </wps:cNvCnPr>
                          <wps:spPr bwMode="auto">
                            <a:xfrm>
                              <a:off x="309070" y="3564"/>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02" name="AutoShape 6148"/>
                          <wps:cNvCnPr>
                            <a:cxnSpLocks noChangeShapeType="1"/>
                          </wps:cNvCnPr>
                          <wps:spPr bwMode="auto">
                            <a:xfrm flipV="1">
                              <a:off x="309140" y="3509"/>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08" name="Rectangle 6099"/>
                        <wps:cNvSpPr>
                          <a:spLocks noChangeArrowheads="1"/>
                        </wps:cNvSpPr>
                        <wps:spPr bwMode="auto">
                          <a:xfrm>
                            <a:off x="3009331" y="3104866"/>
                            <a:ext cx="1791335" cy="2667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9B" w14:textId="77777777" w:rsidR="009502FA" w:rsidRDefault="009502FA" w:rsidP="00F37174">
                              <w:pPr>
                                <w:spacing w:line="240" w:lineRule="auto"/>
                                <w:rPr>
                                  <w:szCs w:val="20"/>
                                </w:rPr>
                              </w:pPr>
                              <w:proofErr w:type="spellStart"/>
                              <w:r>
                                <w:rPr>
                                  <w:rFonts w:cs="Arial"/>
                                  <w:bCs/>
                                  <w:szCs w:val="20"/>
                                  <w:lang w:val="de-DE"/>
                                </w:rPr>
                                <w:t>asram:SenderCITradeParty</w:t>
                              </w:r>
                              <w:proofErr w:type="spellEnd"/>
                            </w:p>
                          </w:txbxContent>
                        </wps:txbx>
                        <wps:bodyPr rot="0" vert="horz" wrap="square" lIns="91440" tIns="45720" rIns="91440" bIns="45720" anchor="t" anchorCtr="0" upright="1">
                          <a:noAutofit/>
                        </wps:bodyPr>
                      </wps:wsp>
                      <wps:wsp>
                        <wps:cNvPr id="209" name="Rectangle 6112"/>
                        <wps:cNvSpPr>
                          <a:spLocks noChangeArrowheads="1"/>
                        </wps:cNvSpPr>
                        <wps:spPr bwMode="auto">
                          <a:xfrm>
                            <a:off x="3016155" y="1965278"/>
                            <a:ext cx="1475740" cy="2940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9C" w14:textId="77777777" w:rsidR="009502FA" w:rsidRDefault="009502FA" w:rsidP="00F37174">
                              <w:pPr>
                                <w:spacing w:line="240" w:lineRule="auto"/>
                              </w:pPr>
                              <w:proofErr w:type="spellStart"/>
                              <w:r>
                                <w:rPr>
                                  <w:rFonts w:cs="Arial"/>
                                  <w:bCs/>
                                  <w:szCs w:val="20"/>
                                  <w:lang w:val="de-DE"/>
                                </w:rPr>
                                <w:t>asram:IncludedCINote</w:t>
                              </w:r>
                              <w:proofErr w:type="spellEnd"/>
                            </w:p>
                          </w:txbxContent>
                        </wps:txbx>
                        <wps:bodyPr rot="0" vert="horz" wrap="square" lIns="91440" tIns="45720" rIns="91440" bIns="45720" anchor="t" anchorCtr="0" upright="1">
                          <a:noAutofit/>
                        </wps:bodyPr>
                      </wps:wsp>
                      <wpg:grpSp>
                        <wpg:cNvPr id="210" name="Group 6101"/>
                        <wpg:cNvGrpSpPr>
                          <a:grpSpLocks/>
                        </wpg:cNvGrpSpPr>
                        <wpg:grpSpPr bwMode="auto">
                          <a:xfrm>
                            <a:off x="4797188" y="3159457"/>
                            <a:ext cx="189865" cy="165735"/>
                            <a:chOff x="308984" y="5160"/>
                            <a:chExt cx="300" cy="262"/>
                          </a:xfrm>
                        </wpg:grpSpPr>
                        <wps:wsp>
                          <wps:cNvPr id="242" name="Rectangle 6102"/>
                          <wps:cNvSpPr>
                            <a:spLocks noChangeArrowheads="1"/>
                          </wps:cNvSpPr>
                          <wps:spPr bwMode="auto">
                            <a:xfrm>
                              <a:off x="308984" y="516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43" name="AutoShape 6103"/>
                          <wps:cNvCnPr>
                            <a:cxnSpLocks noChangeShapeType="1"/>
                          </wps:cNvCnPr>
                          <wps:spPr bwMode="auto">
                            <a:xfrm>
                              <a:off x="309068" y="528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44" name="AutoShape 6104"/>
                          <wps:cNvCnPr>
                            <a:cxnSpLocks noChangeShapeType="1"/>
                          </wps:cNvCnPr>
                          <wps:spPr bwMode="auto">
                            <a:xfrm flipV="1">
                              <a:off x="309138" y="523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376" name="Group 6119"/>
                        <wpg:cNvGrpSpPr>
                          <a:grpSpLocks/>
                        </wpg:cNvGrpSpPr>
                        <wpg:grpSpPr bwMode="auto">
                          <a:xfrm>
                            <a:off x="4940489" y="2790967"/>
                            <a:ext cx="189865" cy="165735"/>
                            <a:chOff x="308485" y="2630"/>
                            <a:chExt cx="300" cy="262"/>
                          </a:xfrm>
                        </wpg:grpSpPr>
                        <wps:wsp>
                          <wps:cNvPr id="379" name="Rectangle 6120"/>
                          <wps:cNvSpPr>
                            <a:spLocks noChangeArrowheads="1"/>
                          </wps:cNvSpPr>
                          <wps:spPr bwMode="auto">
                            <a:xfrm>
                              <a:off x="308485" y="263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58" name="AutoShape 6121"/>
                          <wps:cNvCnPr>
                            <a:cxnSpLocks noChangeShapeType="1"/>
                          </wps:cNvCnPr>
                          <wps:spPr bwMode="auto">
                            <a:xfrm>
                              <a:off x="308569" y="275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12" name="AutoShape 6122"/>
                          <wps:cNvCnPr>
                            <a:cxnSpLocks noChangeShapeType="1"/>
                          </wps:cNvCnPr>
                          <wps:spPr bwMode="auto">
                            <a:xfrm flipV="1">
                              <a:off x="308639" y="270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142" name="Group 6123"/>
                        <wpg:cNvGrpSpPr>
                          <a:grpSpLocks/>
                        </wpg:cNvGrpSpPr>
                        <wpg:grpSpPr bwMode="auto">
                          <a:xfrm>
                            <a:off x="4804012" y="2408830"/>
                            <a:ext cx="189865" cy="165735"/>
                            <a:chOff x="309205" y="4287"/>
                            <a:chExt cx="300" cy="262"/>
                          </a:xfrm>
                        </wpg:grpSpPr>
                        <wps:wsp>
                          <wps:cNvPr id="621" name="Rectangle 6124"/>
                          <wps:cNvSpPr>
                            <a:spLocks noChangeArrowheads="1"/>
                          </wps:cNvSpPr>
                          <wps:spPr bwMode="auto">
                            <a:xfrm>
                              <a:off x="309205" y="428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5" name="AutoShape 6125"/>
                          <wps:cNvCnPr>
                            <a:cxnSpLocks noChangeShapeType="1"/>
                          </wps:cNvCnPr>
                          <wps:spPr bwMode="auto">
                            <a:xfrm>
                              <a:off x="309289" y="4412"/>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46" name="AutoShape 6126"/>
                          <wps:cNvCnPr>
                            <a:cxnSpLocks noChangeShapeType="1"/>
                          </wps:cNvCnPr>
                          <wps:spPr bwMode="auto">
                            <a:xfrm flipV="1">
                              <a:off x="309359" y="4357"/>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48" name="Rectangle 6116"/>
                        <wps:cNvSpPr>
                          <a:spLocks noChangeArrowheads="1"/>
                        </wps:cNvSpPr>
                        <wps:spPr bwMode="auto">
                          <a:xfrm>
                            <a:off x="3016155" y="2729552"/>
                            <a:ext cx="1926590" cy="27813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9D" w14:textId="77777777" w:rsidR="009502FA" w:rsidRDefault="009502FA" w:rsidP="00F37174">
                              <w:pPr>
                                <w:spacing w:line="240" w:lineRule="auto"/>
                                <w:rPr>
                                  <w:szCs w:val="20"/>
                                </w:rPr>
                              </w:pPr>
                              <w:proofErr w:type="spellStart"/>
                              <w:r>
                                <w:rPr>
                                  <w:rFonts w:cs="Arial"/>
                                  <w:bCs/>
                                  <w:szCs w:val="20"/>
                                  <w:lang w:val="de-DE"/>
                                </w:rPr>
                                <w:t>asram:RecipientCITradeParty</w:t>
                              </w:r>
                              <w:proofErr w:type="spellEnd"/>
                            </w:p>
                          </w:txbxContent>
                        </wps:txbx>
                        <wps:bodyPr rot="0" vert="horz" wrap="square" lIns="91440" tIns="45720" rIns="91440" bIns="45720" anchor="t" anchorCtr="0" upright="1">
                          <a:noAutofit/>
                        </wps:bodyPr>
                      </wps:wsp>
                      <wps:wsp>
                        <wps:cNvPr id="6149" name="Rechteck 6149"/>
                        <wps:cNvSpPr>
                          <a:spLocks noChangeArrowheads="1"/>
                        </wps:cNvSpPr>
                        <wps:spPr bwMode="auto">
                          <a:xfrm>
                            <a:off x="3036627" y="1207827"/>
                            <a:ext cx="1659255" cy="24638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9E"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RevisionDateTime</w:t>
                              </w:r>
                              <w:proofErr w:type="spellEnd"/>
                            </w:p>
                          </w:txbxContent>
                        </wps:txbx>
                        <wps:bodyPr rot="0" vert="horz" wrap="square" lIns="91440" tIns="45720" rIns="91440" bIns="45720" anchor="t" anchorCtr="0" upright="1">
                          <a:noAutofit/>
                        </wps:bodyPr>
                      </wps:wsp>
                      <wps:wsp>
                        <wps:cNvPr id="6151" name="Rectangle 6141"/>
                        <wps:cNvSpPr>
                          <a:spLocks noChangeArrowheads="1"/>
                        </wps:cNvSpPr>
                        <wps:spPr bwMode="auto">
                          <a:xfrm>
                            <a:off x="3022979" y="388961"/>
                            <a:ext cx="1564640" cy="28575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9F"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IssueDateTime</w:t>
                              </w:r>
                              <w:proofErr w:type="spellEnd"/>
                            </w:p>
                          </w:txbxContent>
                        </wps:txbx>
                        <wps:bodyPr rot="0" vert="horz" wrap="square" lIns="91440" tIns="45720" rIns="91440" bIns="45720" anchor="t" anchorCtr="0" upright="1">
                          <a:noAutofit/>
                        </wps:bodyPr>
                      </wps:wsp>
                      <wps:wsp>
                        <wps:cNvPr id="6166" name="Rectangle 6115"/>
                        <wps:cNvSpPr>
                          <a:spLocks noChangeArrowheads="1"/>
                        </wps:cNvSpPr>
                        <wps:spPr bwMode="auto">
                          <a:xfrm>
                            <a:off x="3016155" y="1596788"/>
                            <a:ext cx="1930400" cy="254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A0" w14:textId="77777777" w:rsidR="009502FA" w:rsidRDefault="009502FA" w:rsidP="00F37174">
                              <w:pPr>
                                <w:spacing w:line="240" w:lineRule="auto"/>
                                <w:rPr>
                                  <w:szCs w:val="20"/>
                                </w:rPr>
                              </w:pPr>
                              <w:proofErr w:type="spellStart"/>
                              <w:proofErr w:type="gramStart"/>
                              <w:r>
                                <w:rPr>
                                  <w:rFonts w:cs="Arial"/>
                                  <w:bCs/>
                                  <w:szCs w:val="20"/>
                                </w:rPr>
                                <w:t>asram:</w:t>
                              </w:r>
                              <w:proofErr w:type="gramEnd"/>
                              <w:r>
                                <w:rPr>
                                  <w:rFonts w:cs="Arial"/>
                                  <w:bCs/>
                                  <w:szCs w:val="20"/>
                                </w:rPr>
                                <w:t>SubmissionDateTime</w:t>
                              </w:r>
                              <w:proofErr w:type="spellEnd"/>
                            </w:p>
                          </w:txbxContent>
                        </wps:txbx>
                        <wps:bodyPr rot="0" vert="horz" wrap="square" lIns="91440" tIns="45720" rIns="91440" bIns="45720" anchor="t" anchorCtr="0" upright="1">
                          <a:noAutofit/>
                        </wps:bodyPr>
                      </wps:wsp>
                      <wps:wsp>
                        <wps:cNvPr id="6167" name="Rectangle 6141"/>
                        <wps:cNvSpPr>
                          <a:spLocks noChangeArrowheads="1"/>
                        </wps:cNvSpPr>
                        <wps:spPr bwMode="auto">
                          <a:xfrm>
                            <a:off x="3029803" y="0"/>
                            <a:ext cx="1918970" cy="2698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A1"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IdentificationIdentifier</w:t>
                              </w:r>
                              <w:proofErr w:type="spellEnd"/>
                            </w:p>
                          </w:txbxContent>
                        </wps:txbx>
                        <wps:bodyPr rot="0" vert="horz" wrap="square" lIns="91440" tIns="45720" rIns="91440" bIns="45720" anchor="t" anchorCtr="0" upright="1">
                          <a:noAutofit/>
                        </wps:bodyPr>
                      </wps:wsp>
                      <wps:wsp>
                        <wps:cNvPr id="6170" name="Rectangle 6141"/>
                        <wps:cNvSpPr>
                          <a:spLocks noChangeArrowheads="1"/>
                        </wps:cNvSpPr>
                        <wps:spPr bwMode="auto">
                          <a:xfrm>
                            <a:off x="3016155" y="818866"/>
                            <a:ext cx="1240155" cy="26225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A2"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NameText</w:t>
                              </w:r>
                              <w:proofErr w:type="spellEnd"/>
                            </w:p>
                          </w:txbxContent>
                        </wps:txbx>
                        <wps:bodyPr rot="0" vert="horz" wrap="square" lIns="91440" tIns="45720" rIns="91440" bIns="45720" anchor="t" anchorCtr="0" upright="1">
                          <a:noAutofit/>
                        </wps:bodyPr>
                      </wps:wsp>
                      <wpg:grpSp>
                        <wpg:cNvPr id="642" name="Gruppieren 642"/>
                        <wpg:cNvGrpSpPr/>
                        <wpg:grpSpPr>
                          <a:xfrm>
                            <a:off x="2606722" y="102358"/>
                            <a:ext cx="418044" cy="3135887"/>
                            <a:chOff x="0" y="0"/>
                            <a:chExt cx="418044" cy="3135887"/>
                          </a:xfrm>
                        </wpg:grpSpPr>
                        <wps:wsp>
                          <wps:cNvPr id="645" name="AutoShape 6144"/>
                          <wps:cNvCnPr>
                            <a:cxnSpLocks noChangeShapeType="1"/>
                          </wps:cNvCnPr>
                          <wps:spPr bwMode="auto">
                            <a:xfrm>
                              <a:off x="16830" y="2013924"/>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4" name="AutoShape 6117"/>
                          <wps:cNvCnPr>
                            <a:cxnSpLocks noChangeShapeType="1"/>
                          </wps:cNvCnPr>
                          <wps:spPr bwMode="auto">
                            <a:xfrm>
                              <a:off x="11220" y="0"/>
                              <a:ext cx="0" cy="313245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5" name="AutoShape 6144"/>
                          <wps:cNvCnPr>
                            <a:cxnSpLocks noChangeShapeType="1"/>
                          </wps:cNvCnPr>
                          <wps:spPr bwMode="auto">
                            <a:xfrm>
                              <a:off x="22439" y="11219"/>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6" name="AutoShape 6144"/>
                          <wps:cNvCnPr>
                            <a:cxnSpLocks noChangeShapeType="1"/>
                          </wps:cNvCnPr>
                          <wps:spPr bwMode="auto">
                            <a:xfrm>
                              <a:off x="16830" y="409516"/>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2" name="AutoShape 6144"/>
                          <wps:cNvCnPr>
                            <a:cxnSpLocks noChangeShapeType="1"/>
                          </wps:cNvCnPr>
                          <wps:spPr bwMode="auto">
                            <a:xfrm>
                              <a:off x="22439" y="841472"/>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3" name="AutoShape 6144"/>
                          <wps:cNvCnPr>
                            <a:cxnSpLocks noChangeShapeType="1"/>
                          </wps:cNvCnPr>
                          <wps:spPr bwMode="auto">
                            <a:xfrm>
                              <a:off x="22439" y="1239769"/>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4" name="AutoShape 6144"/>
                          <wps:cNvCnPr>
                            <a:cxnSpLocks noChangeShapeType="1"/>
                          </wps:cNvCnPr>
                          <wps:spPr bwMode="auto">
                            <a:xfrm>
                              <a:off x="16830" y="1621237"/>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5" name="AutoShape 6144"/>
                          <wps:cNvCnPr>
                            <a:cxnSpLocks noChangeShapeType="1"/>
                          </wps:cNvCnPr>
                          <wps:spPr bwMode="auto">
                            <a:xfrm>
                              <a:off x="11220" y="2384172"/>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8" name="AutoShape 6144"/>
                          <wps:cNvCnPr>
                            <a:cxnSpLocks noChangeShapeType="1"/>
                          </wps:cNvCnPr>
                          <wps:spPr bwMode="auto">
                            <a:xfrm>
                              <a:off x="5610" y="2765639"/>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9" name="AutoShape 6144"/>
                          <wps:cNvCnPr>
                            <a:cxnSpLocks noChangeShapeType="1"/>
                          </wps:cNvCnPr>
                          <wps:spPr bwMode="auto">
                            <a:xfrm>
                              <a:off x="0" y="3135887"/>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200" name="Rectangle 6108"/>
                        <wps:cNvSpPr>
                          <a:spLocks noChangeArrowheads="1"/>
                        </wps:cNvSpPr>
                        <wps:spPr bwMode="auto">
                          <a:xfrm>
                            <a:off x="2647666" y="955343"/>
                            <a:ext cx="500380" cy="292735"/>
                          </a:xfrm>
                          <a:prstGeom prst="rect">
                            <a:avLst/>
                          </a:prstGeom>
                          <a:noFill/>
                          <a:ln>
                            <a:noFill/>
                          </a:ln>
                          <a:extLst/>
                        </wps:spPr>
                        <wps:txbx>
                          <w:txbxContent>
                            <w:p w14:paraId="16F992A3" w14:textId="77777777" w:rsidR="009502FA" w:rsidRDefault="009502FA" w:rsidP="00F3717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01" name="Rechteck 6201"/>
                        <wps:cNvSpPr>
                          <a:spLocks noChangeArrowheads="1"/>
                        </wps:cNvSpPr>
                        <wps:spPr bwMode="auto">
                          <a:xfrm>
                            <a:off x="2647666" y="2477069"/>
                            <a:ext cx="499745" cy="292735"/>
                          </a:xfrm>
                          <a:prstGeom prst="rect">
                            <a:avLst/>
                          </a:prstGeom>
                          <a:noFill/>
                          <a:ln>
                            <a:noFill/>
                          </a:ln>
                          <a:extLst/>
                        </wps:spPr>
                        <wps:txbx>
                          <w:txbxContent>
                            <w:p w14:paraId="16F992A4" w14:textId="77777777" w:rsidR="009502FA" w:rsidRDefault="009502FA" w:rsidP="00F3717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165" o:spid="_x0000_s1114" style="width:403.95pt;height:279.3pt;mso-position-horizontal-relative:char;mso-position-vertical-relative:line" coordsize="51303,35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">
                <v:rect id="Rechteck 166" o:spid="_x0000_s1115" style="position:absolute;left:26271;top:1091;width:4998;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DXcIA&#10;AADcAAAADwAAAGRycy9kb3ducmV2LnhtbERPTWvCQBC9F/oflin0UnRjD6FEVylCMRRBTNTzkB2T&#10;YHY2ZrdJ/PeuIPQ2j/c5i9VoGtFT52rLCmbTCARxYXXNpYJD/jP5AuE8ssbGMim4kYPV8vVlgYm2&#10;A++pz3wpQgi7BBVU3reJlK6oyKCb2pY4cGfbGfQBdqXUHQ4h3DTyM4piabDm0FBhS+uKikv2ZxQM&#10;xa4/5duN3H2cUsvX9LrOjr9Kvb+N33MQnkb/L366Ux3mxzE8ngkX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CENdwgAAANwAAAAPAAAAAAAAAAAAAAAAAJgCAABkcnMvZG93&#10;bnJldi54bWxQSwUGAAAAAAQABAD1AAAAhwMAAAAA&#10;" filled="f" stroked="f">
                  <v:textbox>
                    <w:txbxContent>
                      <w:p w14:paraId="16F99291" w14:textId="77777777" w:rsidR="009502FA" w:rsidRDefault="009502FA" w:rsidP="00F37174">
                        <w:pPr>
                          <w:rPr>
                            <w:rFonts w:cs="Arial"/>
                            <w:b/>
                            <w:sz w:val="24"/>
                            <w:szCs w:val="24"/>
                            <w:lang w:val="de-DE"/>
                          </w:rPr>
                        </w:pPr>
                        <w:r>
                          <w:rPr>
                            <w:rFonts w:cs="Arial"/>
                            <w:b/>
                            <w:sz w:val="24"/>
                            <w:szCs w:val="24"/>
                            <w:lang w:val="de-DE"/>
                          </w:rPr>
                          <w:t>0..1</w:t>
                        </w:r>
                      </w:p>
                    </w:txbxContent>
                  </v:textbox>
                </v:rect>
                <v:rect id="Rectangle 6926" o:spid="_x0000_s1116" style="position:absolute;left:26271;top:17264;width:5004;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7d5MMA&#10;AADcAAAADwAAAGRycy9kb3ducmV2LnhtbERPS2sCMRC+C/6HMEJvmrTVbbvdKKUgCNpD10Kvw2b2&#10;QTeT7Sbq+u+NIHibj+852WqwrThS7xvHGh5nCgRx4UzDlYaf/Xr6CsIHZIOtY9JwJg+r5XiUYWrc&#10;ib/pmIdKxBD2KWqoQ+hSKX1Rk0U/cx1x5ErXWwwR9pU0PZ5iuG3lk1KJtNhwbKixo8+air/8YDVg&#10;Mjf/X+Xzbr89JPhWDWq9+FVaP0yGj3cQgYZwF9/cGxPnJy9wfSZeIJ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7d5MMAAADcAAAADwAAAAAAAAAAAAAAAACYAgAAZHJzL2Rv&#10;d25yZXYueG1sUEsFBgAAAAAEAAQA9QAAAIgDAAAAAA==&#10;" stroked="f">
                  <v:textbox>
                    <w:txbxContent>
                      <w:p w14:paraId="16F99292" w14:textId="77777777" w:rsidR="009502FA" w:rsidRDefault="009502FA" w:rsidP="00F37174">
                        <w:pPr>
                          <w:rPr>
                            <w:rFonts w:cs="Arial"/>
                            <w:b/>
                            <w:sz w:val="24"/>
                            <w:szCs w:val="24"/>
                            <w:lang w:val="de-DE"/>
                          </w:rPr>
                        </w:pPr>
                        <w:r>
                          <w:rPr>
                            <w:rFonts w:cs="Arial"/>
                            <w:b/>
                            <w:sz w:val="24"/>
                            <w:szCs w:val="24"/>
                            <w:lang w:val="de-DE"/>
                          </w:rPr>
                          <w:t>0..1</w:t>
                        </w:r>
                      </w:p>
                    </w:txbxContent>
                  </v:textbox>
                </v:rect>
                <v:rect id="Rectangle 6128" o:spid="_x0000_s1117" style="position:absolute;left:26476;top:28796;width:5194;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FJlsUA&#10;AADcAAAADwAAAGRycy9kb3ducmV2LnhtbESPT2vCQBDF70K/wzKF3nS3fwwaXaUUhEL1YBS8Dtkx&#10;Cc3OptlV02/vHAq9zfDevPeb5XrwrbpSH5vAFp4nBhRxGVzDlYXjYTOegYoJ2WEbmCz8UoT16mG0&#10;xNyFG+/pWqRKSQjHHC3UKXW51rGsyWOchI5YtHPoPSZZ+0q7Hm8S7lv9YkymPTYsDTV29FFT+V1c&#10;vAXM3tzP7vy6PXxdMpxXg9lMT8bap8fhfQEq0ZD+zX/Xn07wM6GVZ2QC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UmWxQAAANwAAAAPAAAAAAAAAAAAAAAAAJgCAABkcnMv&#10;ZG93bnJldi54bWxQSwUGAAAAAAQABAD1AAAAigMAAAAA&#10;" stroked="f">
                  <v:textbox>
                    <w:txbxContent>
                      <w:p w14:paraId="16F99293" w14:textId="77777777" w:rsidR="009502FA" w:rsidRDefault="009502FA" w:rsidP="00F37174">
                        <w:pPr>
                          <w:rPr>
                            <w:rFonts w:cs="Arial"/>
                            <w:b/>
                            <w:color w:val="C00000"/>
                            <w:sz w:val="24"/>
                            <w:szCs w:val="24"/>
                            <w:lang w:val="de-DE"/>
                          </w:rPr>
                        </w:pPr>
                        <w:r>
                          <w:rPr>
                            <w:rFonts w:cs="Arial"/>
                            <w:b/>
                            <w:color w:val="C00000"/>
                            <w:sz w:val="24"/>
                            <w:szCs w:val="24"/>
                            <w:lang w:val="de-DE"/>
                          </w:rPr>
                          <w:t>1..*</w:t>
                        </w:r>
                      </w:p>
                    </w:txbxContent>
                  </v:textbox>
                </v:rect>
                <v:rect id="Rectangle 6127" o:spid="_x0000_s1118" style="position:absolute;left:26544;top:21222;width:449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sDcMA&#10;AADcAAAADwAAAGRycy9kb3ducmV2LnhtbERPTWvCQBC9F/oflin0VndrNdTUTRBBEKyHaqHXITsm&#10;odnZmF2T+O+7gtDbPN7nLPPRNqKnzteONbxOFAjiwpmaSw3fx83LOwgfkA02jknDlTzk2ePDElPj&#10;Bv6i/hBKEUPYp6ihCqFNpfRFRRb9xLXEkTu5zmKIsCul6XCI4baRU6USabHm2FBhS+uKit/DxWrA&#10;ZGbO+9Pb53F3SXBRjmoz/1FaPz+Nqw8QgcbwL767tybOTxZweyZe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sDcMAAADcAAAADwAAAAAAAAAAAAAAAACYAgAAZHJzL2Rv&#10;d25yZXYueG1sUEsFBgAAAAAEAAQA9QAAAIgDAAAAAA==&#10;" stroked="f">
                  <v:textbox>
                    <w:txbxContent>
                      <w:p w14:paraId="16F99294" w14:textId="77777777" w:rsidR="009502FA" w:rsidRDefault="009502FA" w:rsidP="00F37174">
                        <w:pPr>
                          <w:rPr>
                            <w:rFonts w:cs="Arial"/>
                            <w:b/>
                            <w:color w:val="C00000"/>
                            <w:sz w:val="24"/>
                            <w:szCs w:val="24"/>
                            <w:lang w:val="de-DE"/>
                          </w:rPr>
                        </w:pPr>
                        <w:r>
                          <w:rPr>
                            <w:rFonts w:cs="Arial"/>
                            <w:b/>
                            <w:color w:val="C00000"/>
                            <w:sz w:val="24"/>
                            <w:szCs w:val="24"/>
                            <w:lang w:val="de-DE"/>
                          </w:rPr>
                          <w:t>1..*</w:t>
                        </w:r>
                      </w:p>
                    </w:txbxContent>
                  </v:textbox>
                </v:rect>
                <v:rect id="Rectangle 6108" o:spid="_x0000_s1119" style="position:absolute;left:26203;top:13579;width:5004;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7TTcUA&#10;AADcAAAADwAAAGRycy9kb3ducmV2LnhtbESPQWvCQBCF7wX/wzKF3nS3tqaauooUhIL1UBW8Dtkx&#10;Cc3Oxuyq6b93DoXeZnhv3vtmvux9o67UxTqwheeRAUVcBFdzaeGwXw+noGJCdtgEJgu/FGG5GDzM&#10;MXfhxt903aVSSQjHHC1UKbW51rGoyGMchZZYtFPoPCZZu1K7Dm8S7hs9NibTHmuWhgpb+qio+Nld&#10;vAXMXt15e3r52m8uGc7K3qwnR2Pt02O/egeVqE//5r/rTyf4b4Ivz8gEe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DtNNxQAAANwAAAAPAAAAAAAAAAAAAAAAAJgCAABkcnMv&#10;ZG93bnJldi54bWxQSwUGAAAAAAQABAD1AAAAigMAAAAA&#10;" stroked="f">
                  <v:textbox>
                    <w:txbxContent>
                      <w:p w14:paraId="16F99295" w14:textId="77777777" w:rsidR="009502FA" w:rsidRDefault="009502FA" w:rsidP="00F37174">
                        <w:pPr>
                          <w:rPr>
                            <w:rFonts w:cs="Arial"/>
                            <w:b/>
                            <w:sz w:val="24"/>
                            <w:szCs w:val="24"/>
                            <w:lang w:val="de-DE"/>
                          </w:rPr>
                        </w:pPr>
                        <w:r>
                          <w:rPr>
                            <w:rFonts w:cs="Arial"/>
                            <w:b/>
                            <w:sz w:val="24"/>
                            <w:szCs w:val="24"/>
                            <w:lang w:val="de-DE"/>
                          </w:rPr>
                          <w:t>0..1</w:t>
                        </w:r>
                      </w:p>
                    </w:txbxContent>
                  </v:textbox>
                </v:rect>
                <v:rect id="Rechteck 171" o:spid="_x0000_s1120" style="position:absolute;left:27295;top:5322;width:4388;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hN9MIA&#10;AADcAAAADwAAAGRycy9kb3ducmV2LnhtbERPTWvCQBC9F/wPywi9lLrRg0rqKiKIoQhitJ6H7DQJ&#10;Zmdjdk3iv3cLBW/zeJ+zWPWmEi01rrSsYDyKQBBnVpecKziftp9zEM4ja6wsk4IHOVgtB28LjLXt&#10;+Eht6nMRQtjFqKDwvo6ldFlBBt3I1sSB+7WNQR9gk0vdYBfCTSUnUTSVBksODQXWtCkou6Z3o6DL&#10;Du3ltN/Jw8clsXxLbpv051up92G//gLhqfcv8b870WH+bAx/z4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OE30wgAAANwAAAAPAAAAAAAAAAAAAAAAAJgCAABkcnMvZG93&#10;bnJldi54bWxQSwUGAAAAAAQABAD1AAAAhwMAAAAA&#10;" filled="f" stroked="f">
                  <v:textbox>
                    <w:txbxContent>
                      <w:p w14:paraId="16F99296" w14:textId="77777777" w:rsidR="009502FA" w:rsidRDefault="009502FA" w:rsidP="00F37174">
                        <w:pPr>
                          <w:ind w:right="240"/>
                          <w:jc w:val="right"/>
                          <w:rPr>
                            <w:rFonts w:cs="Arial"/>
                            <w:b/>
                            <w:color w:val="C00000"/>
                            <w:sz w:val="24"/>
                            <w:szCs w:val="24"/>
                            <w:lang w:val="de-DE"/>
                          </w:rPr>
                        </w:pPr>
                        <w:r>
                          <w:rPr>
                            <w:rFonts w:cs="Arial"/>
                            <w:b/>
                            <w:color w:val="C00000"/>
                            <w:sz w:val="24"/>
                            <w:szCs w:val="24"/>
                            <w:lang w:val="de-DE"/>
                          </w:rPr>
                          <w:t>1</w:t>
                        </w:r>
                      </w:p>
                    </w:txbxContent>
                  </v:textbox>
                </v:rect>
                <v:rect id="Rechteck 172" o:spid="_x0000_s1121" style="position:absolute;left:27568;top:32549;width:2673;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rTg8IA&#10;AADcAAAADwAAAGRycy9kb3ducmV2LnhtbERPTWvCQBC9F/wPywheSt3ooZXUVUQQgwjSaD0P2WkS&#10;zM7G7JrEf98VBG/zeJ8zX/amEi01rrSsYDKOQBBnVpecKzgdNx8zEM4ja6wsk4I7OVguBm9zjLXt&#10;+Ifa1OcihLCLUUHhfR1L6bKCDLqxrYkD92cbgz7AJpe6wS6Em0pOo+hTGiw5NBRY07qg7JLejIIu&#10;O7Tn434rD+/nxPI1ua7T351So2G/+gbhqfcv8dOd6DD/awqPZ8IF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6tODwgAAANwAAAAPAAAAAAAAAAAAAAAAAJgCAABkcnMvZG93&#10;bnJldi54bWxQSwUGAAAAAAQABAD1AAAAhwMAAAAA&#10;" filled="f" stroked="f">
                  <v:textbox>
                    <w:txbxContent>
                      <w:p w14:paraId="16F99297" w14:textId="77777777" w:rsidR="009502FA" w:rsidRDefault="009502FA" w:rsidP="00F37174">
                        <w:pPr>
                          <w:jc w:val="right"/>
                          <w:rPr>
                            <w:rFonts w:cs="Arial"/>
                            <w:b/>
                            <w:color w:val="C00000"/>
                            <w:sz w:val="24"/>
                            <w:szCs w:val="24"/>
                            <w:lang w:val="de-DE"/>
                          </w:rPr>
                        </w:pPr>
                        <w:r>
                          <w:rPr>
                            <w:rFonts w:cs="Arial"/>
                            <w:b/>
                            <w:color w:val="C00000"/>
                            <w:sz w:val="24"/>
                            <w:szCs w:val="24"/>
                            <w:lang w:val="de-DE"/>
                          </w:rPr>
                          <w:t>1</w:t>
                        </w:r>
                      </w:p>
                    </w:txbxContent>
                  </v:textbox>
                </v:rect>
                <v:group id="Gruppieren 173" o:spid="_x0000_s1122" style="position:absolute;top:15353;width:26066;height:3442" coordsize="26066,3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group id="Gruppieren 174" o:spid="_x0000_s1123" style="position:absolute;width:26066;height:3441" coordsize="26069,3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rect id="Rectangle 6110" o:spid="_x0000_s1124" style="position:absolute;left:2862;width:19069;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JP+MEA&#10;AADcAAAADwAAAGRycy9kb3ducmV2LnhtbERPTYvCMBC9C/sfwgh7s6mCulajLIogHgR1wevYjE2x&#10;mZQmatdfbxYWvM3jfc5s0dpK3KnxpWMF/SQFQZw7XXKh4Oe47n2B8AFZY+WYFPySh8X8ozPDTLsH&#10;7+l+CIWIIewzVGBCqDMpfW7Iok9cTRy5i2sshgibQuoGHzHcVnKQpiNpseTYYLCmpaH8erhZBavb&#10;yayfzvjtjsqnPqNbTgYbpT677fcURKA2vMX/7o2O88dD+HsmXi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T/jBAAAA3AAAAA8AAAAAAAAAAAAAAAAAmAIAAGRycy9kb3du&#10;cmV2LnhtbFBLBQYAAAAABAAEAPUAAACGAwAAAAA=&#10;" fillcolor="#8db3e2" strokeweight="2pt">
                      <v:textbox>
                        <w:txbxContent>
                          <w:p w14:paraId="16F99298" w14:textId="77777777" w:rsidR="009502FA" w:rsidRDefault="009502FA" w:rsidP="00F37174">
                            <w:pPr>
                              <w:spacing w:line="240" w:lineRule="auto"/>
                              <w:rPr>
                                <w:b/>
                                <w:szCs w:val="20"/>
                              </w:rPr>
                            </w:pPr>
                            <w:proofErr w:type="spellStart"/>
                            <w:proofErr w:type="gramStart"/>
                            <w:r>
                              <w:rPr>
                                <w:rFonts w:cs="Arial"/>
                                <w:b/>
                                <w:bCs/>
                                <w:szCs w:val="20"/>
                              </w:rPr>
                              <w:t>as:</w:t>
                            </w:r>
                            <w:proofErr w:type="gramEnd"/>
                            <w:r>
                              <w:rPr>
                                <w:rFonts w:cs="Arial"/>
                                <w:b/>
                                <w:bCs/>
                                <w:szCs w:val="20"/>
                              </w:rPr>
                              <w:t>CISExchangedDocument</w:t>
                            </w:r>
                            <w:proofErr w:type="spellEnd"/>
                          </w:p>
                        </w:txbxContent>
                      </v:textbox>
                    </v:rect>
                    <v:shape id="AutoShape 6105" o:spid="_x0000_s1125" type="#_x0000_t32" style="position:absolute;left:23535;top:1908;width:25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UA8IAAADcAAAADwAAAGRycy9kb3ducmV2LnhtbERPTYvCMBC9L/gfwgje1tRFdK1GEUFW&#10;BFeqotehGdtiMylNrPXfG2Fhb/N4nzNbtKYUDdWusKxg0I9AEKdWF5wpOB3Xn98gnEfWWFomBU9y&#10;sJh3PmYYa/vghJqDz0QIYRejgtz7KpbSpTkZdH1bEQfuamuDPsA6k7rGRwg3pfyKopE0WHBoyLGi&#10;VU7p7XA3Cpr9+Xe8rpqfvc/Ow2Q7nFzQ7JTqddvlFISn1v+L/9wbHeaPR/B+Jlwg5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8+UA8IAAADcAAAADwAAAAAAAAAAAAAA&#10;AAChAgAAZHJzL2Rvd25yZXYueG1sUEsFBgAAAAAEAAQA+QAAAJADAAAAAA==&#10;" strokeweight="2pt"/>
                    <v:rect id="Rechteck 177" o:spid="_x0000_s1126" style="position:absolute;top:397;width:3644;height:2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wG8MA&#10;AADcAAAADwAAAGRycy9kb3ducmV2LnhtbERPTWvCQBC9F/oflil4KXVTD1rSbKQIxVAEMWk9D9lp&#10;Epqdjdk1Sf+9Kwje5vE+J1lPphUD9a6xrOB1HoEgLq1uuFLwXXy+vIFwHllja5kU/JODdfr4kGCs&#10;7cgHGnJfiRDCLkYFtfddLKUrazLo5rYjDtyv7Q36APtK6h7HEG5auYiipTTYcGiosaNNTeVffjYK&#10;xnI/HIvdVu6fj5nlU3ba5D9fSs2epo93EJ4mfxff3JkO81cruD4TLpDp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1wG8MAAADcAAAADwAAAAAAAAAAAAAAAACYAgAAZHJzL2Rv&#10;d25yZXYueG1sUEsFBgAAAAAEAAQA9QAAAIgDAAAAAA==&#10;" filled="f" stroked="f">
                      <v:textbox>
                        <w:txbxContent>
                          <w:p w14:paraId="16F99299" w14:textId="77777777" w:rsidR="009502FA" w:rsidRDefault="009502FA" w:rsidP="00F37174">
                            <w:pPr>
                              <w:jc w:val="center"/>
                              <w:rPr>
                                <w:rFonts w:cs="Arial"/>
                                <w:b/>
                                <w:sz w:val="24"/>
                                <w:szCs w:val="24"/>
                                <w:lang w:val="de-DE"/>
                              </w:rPr>
                            </w:pPr>
                            <w:r>
                              <w:rPr>
                                <w:rFonts w:cs="Arial"/>
                                <w:b/>
                                <w:sz w:val="24"/>
                                <w:szCs w:val="24"/>
                                <w:lang w:val="de-DE"/>
                              </w:rPr>
                              <w:t>1</w:t>
                            </w:r>
                          </w:p>
                        </w:txbxContent>
                      </v:textbox>
                    </v:rect>
                    <v:rect id="Rectangle 6111" o:spid="_x0000_s1127" style="position:absolute;left:21866;top:1113;width:1898;height:16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9CsMUA&#10;AADcAAAADwAAAGRycy9kb3ducmV2LnhtbESPQUsDMRCF74L/IYzQm81a0Ja1aRGhVCiCXfU+bKa7&#10;SzeTNcm2qb/eOQi9zfDevPfNcp1dr04UYufZwMO0AEVce9txY+Drc3O/ABUTssXeMxm4UIT16vZm&#10;iaX1Z97TqUqNkhCOJRpoUxpKrWPdksM49QOxaAcfHCZZQ6NtwLOEu17PiuJJO+xYGloc6LWl+liN&#10;zsDw/jhu5z+78Pu9GD9q3GWfZtmYyV1+eQaVKKer+f/6zQr+XGjlGZl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0KwxQAAANwAAAAPAAAAAAAAAAAAAAAAAJgCAABkcnMv&#10;ZG93bnJldi54bWxQSwUGAAAAAAQABAD1AAAAigMAAAAA&#10;" strokeweight="2pt"/>
                  </v:group>
                  <v:shape id="AutoShape 6114" o:spid="_x0000_s1128" type="#_x0000_t32" style="position:absolute;left:21904;top:1910;width:21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AAccMAAADcAAAADwAAAGRycy9kb3ducmV2LnhtbERPTWvCQBC9C/0PyxR6001Fmia6ShGk&#10;pWBDouh1yI5JMDsbstuY/vuuUOhtHu9zVpvRtGKg3jWWFTzPIhDEpdUNVwqOh930FYTzyBpby6Tg&#10;hxxs1g+TFaba3jinofCVCCHsUlRQe9+lUrqyJoNuZjviwF1sb9AH2FdS93gL4aaV8yh6kQYbDg01&#10;drStqbwW30bBkJ2+4l03vGe+Oi3yz0VyRrNX6ulxfFuC8DT6f/Gf+0OH+XEC92fCB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QAHHDAAAA3AAAAA8AAAAAAAAAAAAA&#10;AAAAoQIAAGRycy9kb3ducmV2LnhtbFBLBQYAAAAABAAEAPkAAACRAwAAAAA=&#10;" strokeweight="2pt"/>
                </v:group>
                <v:rect id="Rectangle 6143" o:spid="_x0000_s1129" style="position:absolute;left:30161;top:23678;width:17907;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egMQA&#10;AADcAAAADwAAAGRycy9kb3ducmV2LnhtbESPQUvDQBCF7wX/wzKCl2I3kaIldlvEIkpPJornITsm&#10;wexs2N2223/vHAq9zWPe9+bNepvdqI4U4uDZQLkoQBG33g7cGfj+ertfgYoJ2eLomQycKcJ2czNb&#10;Y2X9iWs6NqlTEsKxQgN9SlOldWx7chgXfiKW3a8PDpPI0Gkb8CThbtQPRfGoHQ4sF3qc6LWn9q85&#10;OKlR5vqneZ+f/d7v6qG0YfmZn4y5u80vz6AS5XQ1X+gPK9xK2sozMoH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M3oDEAAAA3AAAAA8AAAAAAAAAAAAAAAAAmAIAAGRycy9k&#10;b3ducmV2LnhtbFBLBQYAAAAABAAEAPUAAACJAwAAAAA=&#10;" filled="f" fillcolor="#8db3e2" strokeweight="2pt">
                  <v:textbox>
                    <w:txbxContent>
                      <w:p w14:paraId="16F9929A" w14:textId="77777777" w:rsidR="009502FA" w:rsidRDefault="009502FA" w:rsidP="00F37174">
                        <w:pPr>
                          <w:spacing w:line="240" w:lineRule="auto"/>
                          <w:rPr>
                            <w:szCs w:val="20"/>
                          </w:rPr>
                        </w:pPr>
                        <w:proofErr w:type="spellStart"/>
                        <w:r>
                          <w:rPr>
                            <w:rFonts w:cs="Arial"/>
                            <w:bCs/>
                            <w:szCs w:val="20"/>
                            <w:lang w:val="de-DE"/>
                          </w:rPr>
                          <w:t>asram</w:t>
                        </w:r>
                        <w:proofErr w:type="spellEnd"/>
                        <w:r>
                          <w:rPr>
                            <w:rFonts w:cs="Arial"/>
                            <w:bCs/>
                            <w:szCs w:val="20"/>
                            <w:lang w:val="de-DE"/>
                          </w:rPr>
                          <w:t xml:space="preserve">: </w:t>
                        </w:r>
                        <w:proofErr w:type="spellStart"/>
                        <w:r>
                          <w:rPr>
                            <w:rFonts w:cs="Arial"/>
                            <w:bCs/>
                            <w:szCs w:val="20"/>
                            <w:lang w:val="de-DE"/>
                          </w:rPr>
                          <w:t>IssuerCITradeParty</w:t>
                        </w:r>
                        <w:proofErr w:type="spellEnd"/>
                      </w:p>
                    </w:txbxContent>
                  </v:textbox>
                </v:rect>
                <v:group id="Group 6145" o:spid="_x0000_s1130" style="position:absolute;left:44969;top:20130;width:1899;height:1657" coordorigin="308986,3439"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rect id="Rectangle 6146" o:spid="_x0000_s1131" style="position:absolute;left:308986;top:3439;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kN18IA&#10;AADcAAAADwAAAGRycy9kb3ducmV2LnhtbERP32vCMBB+H/g/hBN8m6mCTqtRZDA2kMFW9f1ozrbY&#10;XLok1cy/fhkM9nYf389bb6NpxZWcbywrmIwzEMSl1Q1XCo6Hl8cFCB+QNbaWScE3edhuBg9rzLW9&#10;8Sddi1CJFMI+RwV1CF0upS9rMujHtiNO3Nk6gyFBV0nt8JbCTSunWTaXBhtODTV29FxTeSl6o6B7&#10;n/WvT197dz8t+o8S99GGaVRqNIy7FYhAMfyL/9xvOs1fTuD3mXSB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GQ3XwgAAANwAAAAPAAAAAAAAAAAAAAAAAJgCAABkcnMvZG93&#10;bnJldi54bWxQSwUGAAAAAAQABAD1AAAAhwMAAAAA&#10;" strokeweight="2pt"/>
                  <v:shape id="AutoShape 6147" o:spid="_x0000_s1132" type="#_x0000_t32" style="position:absolute;left:309070;top:3564;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f3cAAAADcAAAADwAAAGRycy9kb3ducmV2LnhtbESPQYvCMBSE7wv+h/AEb5oosko1igiC&#10;17ri+dE822LzUpvUZv/9RhD2OMzMN8x2H20jXtT52rGG+UyBIC6cqbnUcP05TdcgfEA22DgmDb/k&#10;Yb8bfW0xM27gnF6XUIoEYZ+hhiqENpPSFxVZ9DPXEifv7jqLIcmulKbDIcFtIxdKfUuLNaeFCls6&#10;VlQ8Lr3VkOfP8tb7OBzW97haXs3Sqv6s9WQcDxsQgWL4D3/aZ6NhoebwPpOOgNz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r/393AAAAA3AAAAA8AAAAAAAAAAAAAAAAA&#10;oQIAAGRycy9kb3ducmV2LnhtbFBLBQYAAAAABAAEAPkAAACOAwAAAAA=&#10;" strokeweight="1.25pt"/>
                  <v:shape id="AutoShape 6148" o:spid="_x0000_s1133" type="#_x0000_t32" style="position:absolute;left:309140;top:3509;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7UyscAAADcAAAADwAAAGRycy9kb3ducmV2LnhtbESPT2vCQBTE7wW/w/IK3urGQKWkriJV&#10;oQctxD+H3p7ZZxLMvg3ZNYl+erdQ8DjMzG+Y6bw3lWipcaVlBeNRBII4s7rkXMFhv377AOE8ssbK&#10;Mim4kYP5bPAyxUTbjlNqdz4XAcIuQQWF93UipcsKMuhGtiYO3tk2Bn2QTS51g12Am0rGUTSRBksO&#10;CwXW9FVQdtldjYL3a3f6nYw5XWxXy2N6b7Ofy3Gj1PC1X3yC8NT7Z/i//a0VxFEMf2fCEZCz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3tTKxwAAANwAAAAPAAAAAAAA&#10;AAAAAAAAAKECAABkcnMvZG93bnJldi54bWxQSwUGAAAAAAQABAD5AAAAlQMAAAAA&#10;" strokeweight="1.25pt"/>
                </v:group>
                <v:rect id="Rectangle 6099" o:spid="_x0000_s1134" style="position:absolute;left:30093;top:31048;width:17913;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8psQA&#10;AADcAAAADwAAAGRycy9kb3ducmV2LnhtbESPwUrDQBCG74LvsIzgRewmpajEbosoxdKTieJ5yI5J&#10;MDsbdrft9u07h0KPwz//N98s19mN6kAhDp4NlLMCFHHr7cCdgZ/vzeMLqJiQLY6eycCJIqxXtzdL&#10;rKw/ck2HJnVKIBwrNNCnNFVax7Ynh3HmJ2LJ/nxwmGQMnbYBjwJ3o54XxZN2OLBc6HGi957a/2bv&#10;RKPM9W/z+XDyO/9RD6UNi6/8bMz9XX57BZUop+vypb21BuaF2MozQgC9O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6vKbEAAAA3AAAAA8AAAAAAAAAAAAAAAAAmAIAAGRycy9k&#10;b3ducmV2LnhtbFBLBQYAAAAABAAEAPUAAACJAwAAAAA=&#10;" filled="f" fillcolor="#8db3e2" strokeweight="2pt">
                  <v:textbox>
                    <w:txbxContent>
                      <w:p w14:paraId="16F9929B" w14:textId="77777777" w:rsidR="009502FA" w:rsidRDefault="009502FA" w:rsidP="00F37174">
                        <w:pPr>
                          <w:spacing w:line="240" w:lineRule="auto"/>
                          <w:rPr>
                            <w:szCs w:val="20"/>
                          </w:rPr>
                        </w:pPr>
                        <w:proofErr w:type="spellStart"/>
                        <w:r>
                          <w:rPr>
                            <w:rFonts w:cs="Arial"/>
                            <w:bCs/>
                            <w:szCs w:val="20"/>
                            <w:lang w:val="de-DE"/>
                          </w:rPr>
                          <w:t>asram:SenderCITradeParty</w:t>
                        </w:r>
                        <w:proofErr w:type="spellEnd"/>
                      </w:p>
                    </w:txbxContent>
                  </v:textbox>
                </v:rect>
                <v:rect id="Rectangle 6112" o:spid="_x0000_s1135" style="position:absolute;left:30161;top:19652;width:14757;height:2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ZPcUA&#10;AADcAAAADwAAAGRycy9kb3ducmV2LnhtbESPQWsCMRCF7wX/Q5hCL0WzK6XV1ShiKZWeuqt4Hjbj&#10;7tLNZEmixn/fCIUeH2/e9+Yt19H04kLOd5YV5JMMBHFtdceNgsP+YzwD4QOyxt4yKbiRh/Vq9LDE&#10;Qtsrl3SpQiMShH2BCtoQhkJKX7dk0E/sQJy8k3UGQ5KukdrhNcFNL6dZ9ioNdpwaWhxo21L9U51N&#10;eiOP5bH6fL7ZL/tedrl2L9/xTamnx7hZgAgUw//xX3qnFUyzOdzHJ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hk9xQAAANwAAAAPAAAAAAAAAAAAAAAAAJgCAABkcnMv&#10;ZG93bnJldi54bWxQSwUGAAAAAAQABAD1AAAAigMAAAAA&#10;" filled="f" fillcolor="#8db3e2" strokeweight="2pt">
                  <v:textbox>
                    <w:txbxContent>
                      <w:p w14:paraId="16F9929C" w14:textId="77777777" w:rsidR="009502FA" w:rsidRDefault="009502FA" w:rsidP="00F37174">
                        <w:pPr>
                          <w:spacing w:line="240" w:lineRule="auto"/>
                        </w:pPr>
                        <w:proofErr w:type="spellStart"/>
                        <w:r>
                          <w:rPr>
                            <w:rFonts w:cs="Arial"/>
                            <w:bCs/>
                            <w:szCs w:val="20"/>
                            <w:lang w:val="de-DE"/>
                          </w:rPr>
                          <w:t>asram:IncludedCINote</w:t>
                        </w:r>
                        <w:proofErr w:type="spellEnd"/>
                      </w:p>
                    </w:txbxContent>
                  </v:textbox>
                </v:rect>
                <v:group id="Group 6101" o:spid="_x0000_s1136" style="position:absolute;left:47971;top:31594;width:1899;height:1657" coordorigin="308984,516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ht/cEAAADcAAAADwAAAGRycy9kb3ducmV2LnhtbERPy4rCMBTdC/5DuMLs&#10;NK2DItUoIiqzEMEHiLtLc22LzU1pYlv/frIQXB7Oe7HqTCkaql1hWUE8ikAQp1YXnCm4XnbDGQjn&#10;kTWWlknBmxyslv3eAhNtWz5Rc/aZCCHsElSQe18lUro0J4NuZCviwD1sbdAHWGdS19iGcFPKcRRN&#10;pcGCQ0OOFW1ySp/nl1Gwb7Fd/8bb5vB8bN73y+R4O8Sk1M+gW89BeOr8V/xx/2kF4zjMD2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Tht/cEAAADcAAAADwAA&#10;AAAAAAAAAAAAAACqAgAAZHJzL2Rvd25yZXYueG1sUEsFBgAAAAAEAAQA+gAAAJgDAAAAAA==&#10;">
                  <v:rect id="Rectangle 6102" o:spid="_x0000_s1137" style="position:absolute;left:308984;top:516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7em8QA&#10;AADcAAAADwAAAGRycy9kb3ducmV2LnhtbESP3WoCMRSE7wu+QzhC72rWxVZZjSKFYkEK9e/+sDnu&#10;Lm5O1iSraZ++KRR6OczMN8xiFU0rbuR8Y1nBeJSBIC6tbrhScDy8Pc1A+ICssbVMCr7Iw2o5eFhg&#10;oe2dd3Tbh0okCPsCFdQhdIWUvqzJoB/Zjjh5Z+sMhiRdJbXDe4KbVuZZ9iINNpwWauzotabysu+N&#10;gu7jud9Mr1v3fZr1nyVuow15VOpxGNdzEIFi+A//td+1gnySw++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O3pvEAAAA3AAAAA8AAAAAAAAAAAAAAAAAmAIAAGRycy9k&#10;b3ducmV2LnhtbFBLBQYAAAAABAAEAPUAAACJAwAAAAA=&#10;" strokeweight="2pt"/>
                  <v:shape id="AutoShape 6103" o:spid="_x0000_s1138" type="#_x0000_t32" style="position:absolute;left:309068;top:528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td8cEAAADcAAAADwAAAGRycy9kb3ducmV2LnhtbESPQYvCMBSE74L/ITzBm6ZqWaUaRQTB&#10;a13x/GiebbF5qU1q47/fLCzscZiZb5jdIZhGvKlztWUFi3kCgriwuuZSwe37PNuAcB5ZY2OZFHzI&#10;wWE/Hu0w03bgnN5XX4oIYZehgsr7NpPSFRUZdHPbEkfvYTuDPsqulLrDIcJNI5dJ8iUN1hwXKmzp&#10;VFHxvPZGQZ6/ynvvwnDcPMI6venUJP1FqekkHLcgPAX/H/5rX7SCZbqC3zPxCMj9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13xwQAAANwAAAAPAAAAAAAAAAAAAAAA&#10;AKECAABkcnMvZG93bnJldi54bWxQSwUGAAAAAAQABAD5AAAAjwMAAAAA&#10;" strokeweight="1.25pt"/>
                  <v:shape id="AutoShape 6104" o:spid="_x0000_s1139" type="#_x0000_t32" style="position:absolute;left:309138;top:523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FQ5cYAAADcAAAADwAAAGRycy9kb3ducmV2LnhtbESPQWvCQBSE74L/YXlCb7pRrJToKqIt&#10;9FCF2Hrw9pp9TYLZtyG7JtFf7wpCj8PMfMMsVp0pRUO1KywrGI8iEMSp1QVnCn6+P4ZvIJxH1lha&#10;JgVXcrBa9nsLjLVtOaHm4DMRIOxiVJB7X8VSujQng25kK+Lg/dnaoA+yzqSusQ1wU8pJFM2kwYLD&#10;Qo4VbXJKz4eLUfB6aX9PszEn69379pjcmnR/Pn4p9TLo1nMQnjr/H362P7WCyXQKjzPhCM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RUOXGAAAA3AAAAA8AAAAAAAAA&#10;AAAAAAAAoQIAAGRycy9kb3ducmV2LnhtbFBLBQYAAAAABAAEAPkAAACUAwAAAAA=&#10;" strokeweight="1.25pt"/>
                </v:group>
                <v:group id="Group 6119" o:spid="_x0000_s1140" style="position:absolute;left:49404;top:27909;width:1899;height:1658" coordorigin="308485,263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rect id="Rectangle 6120" o:spid="_x0000_s1141" style="position:absolute;left:308485;top:263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eJysQA&#10;AADcAAAADwAAAGRycy9kb3ducmV2LnhtbESPQWsCMRSE7wX/Q3hCbzVbi1VXo0ihtCCC2np/bJ67&#10;Szcva5LV2F/fCAWPw8x8w8yX0TTiTM7XlhU8DzIQxIXVNZcKvr/enyYgfEDW2FgmBVfysFz0HuaY&#10;a3vhHZ33oRQJwj5HBVUIbS6lLyoy6Ae2JU7e0TqDIUlXSu3wkuCmkcMse5UGa04LFbb0VlHxs++M&#10;gnYz6j7Gp7X7PUy6bYHraMMwKvXYj6sZiEAx3MP/7U+t4GU8hdu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nicrEAAAA3AAAAA8AAAAAAAAAAAAAAAAAmAIAAGRycy9k&#10;b3ducmV2LnhtbFBLBQYAAAAABAAEAPUAAACJAwAAAAA=&#10;" strokeweight="2pt"/>
                  <v:shape id="AutoShape 6121" o:spid="_x0000_s1142" type="#_x0000_t32" style="position:absolute;left:308569;top:275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yUOL0AAADcAAAADwAAAGRycy9kb3ducmV2LnhtbERPy6rCMBDdC/5DGMGdpop6pRpFBMFt&#10;Ve56aMa22Exqk9r492YhuDyc93YfTC1e1LrKsoLZNAFBnFtdcaHgdj1N1iCcR9ZYWyYFb3Kw3w0H&#10;W0y17Tmj18UXIoawS1FB6X2TSunykgy6qW2II3e3rUEfYVtI3WIfw00t50mykgYrjg0lNnQsKX9c&#10;OqMgy57Ff+dCf1jfw9/iphcm6c5KjUfhsAHhKfif+Os+awXLZVwbz8QjIHc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jclDi9AAAA3AAAAA8AAAAAAAAAAAAAAAAAoQIA&#10;AGRycy9kb3ducmV2LnhtbFBLBQYAAAAABAAEAPkAAACLAwAAAAA=&#10;" strokeweight="1.25pt"/>
                  <v:shape id="AutoShape 6122" o:spid="_x0000_s1143" type="#_x0000_t32" style="position:absolute;left:308639;top:270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58McgAAADdAAAADwAAAGRycy9kb3ducmV2LnhtbESPzWrDMBCE74W8g9hAbrXsQE1xo4SQ&#10;H+ghKThtDr1tra1tYq2MpdhOn74qFHIcZuYbZrEaTSN66lxtWUESxSCIC6trLhV8vO8fn0E4j6yx&#10;sUwKbuRgtZw8LDDTduCc+pMvRYCwy1BB5X2bSemKigy6yLbEwfu2nUEfZFdK3eEQ4KaR8zhOpcGa&#10;w0KFLW0qKi6nq1HwdB2+PtOE8/Vxtz3nP33xdjkflJpNx/ULCE+jv4f/269aQZokc/h7E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58McgAAADdAAAADwAAAAAA&#10;AAAAAAAAAAChAgAAZHJzL2Rvd25yZXYueG1sUEsFBgAAAAAEAAQA+QAAAJYDAAAAAA==&#10;" strokeweight="1.25pt"/>
                </v:group>
                <v:group id="Group 6123" o:spid="_x0000_s1144" style="position:absolute;left:48040;top:24088;width:1898;height:1657" coordorigin="309205,4287"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DlScUAAADdAAAADwAAAGRycy9kb3ducmV2LnhtbESPQYvCMBSE78L+h/CE&#10;vWlaV2WpRhFZlz2IoC6It0fzbIvNS2liW/+9EQSPw8x8w8yXnSlFQ7UrLCuIhxEI4tTqgjMF/8fN&#10;4BuE88gaS8uk4E4OlouP3hwTbVveU3PwmQgQdgkqyL2vEildmpNBN7QVcfAutjbog6wzqWtsA9yU&#10;chRFU2mw4LCQY0XrnNLr4WYU/LbYrr7in2Z7vazv5+Nkd9rGpNRnv1vNQHjq/Dv8av9pBdN4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A5UnFAAAA3QAA&#10;AA8AAAAAAAAAAAAAAAAAqgIAAGRycy9kb3ducmV2LnhtbFBLBQYAAAAABAAEAPoAAACcAwAAAAA=&#10;">
                  <v:rect id="Rectangle 6124" o:spid="_x0000_s1145" style="position:absolute;left:309205;top:428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wJVcQA&#10;AADcAAAADwAAAGRycy9kb3ducmV2LnhtbESPQWsCMRSE7wX/Q3hCbzXrglZWo4hQKojQWr0/Ns/d&#10;xc3LmmQ19dc3hUKPw8x8wyxW0bTiRs43lhWMRxkI4tLqhisFx6+3lxkIH5A1tpZJwTd5WC0HTwss&#10;tL3zJ90OoRIJwr5ABXUIXSGlL2sy6Ee2I07e2TqDIUlXSe3wnuCmlXmWTaXBhtNCjR1taiovh94o&#10;6PaT/v31unOP06z/KHEXbcijUs/DuJ6DCBTDf/ivvdUKpvkY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MCVXEAAAA3AAAAA8AAAAAAAAAAAAAAAAAmAIAAGRycy9k&#10;b3ducmV2LnhtbFBLBQYAAAAABAAEAPUAAACJAwAAAAA=&#10;" strokeweight="2pt"/>
                  <v:shape id="AutoShape 6125" o:spid="_x0000_s1146" type="#_x0000_t32" style="position:absolute;left:309289;top:4412;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e/esEAAADcAAAADwAAAGRycy9kb3ducmV2LnhtbESPT4vCMBTE78J+h/AEb5q6/qVrFFkQ&#10;vFaL50fzbMs2L90mtfHbbxYEj8PM/IbZHYJpxIM6V1tWMJ8lIIgLq2suFeTX03QLwnlkjY1lUvAk&#10;B4f9x2iHqbYDZ/S4+FJECLsUFVTet6mUrqjIoJvZljh6d9sZ9FF2pdQdDhFuGvmZJGtpsOa4UGFL&#10;3xUVP5feKMiy3/LWuzAct/ewWeZ6aZL+rNRkHI5fIDwF/w6/2metYL1Ywf+ZeAT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J796wQAAANwAAAAPAAAAAAAAAAAAAAAA&#10;AKECAABkcnMvZG93bnJldi54bWxQSwUGAAAAAAQABAD5AAAAjwMAAAAA&#10;" strokeweight="1.25pt"/>
                  <v:shape id="AutoShape 6126" o:spid="_x0000_s1147" type="#_x0000_t32" style="position:absolute;left:309359;top:4357;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ZVL8gAAADdAAAADwAAAGRycy9kb3ducmV2LnhtbESPQWvCQBSE74X+h+UVvNVNpA2Suoqo&#10;BQ+1EFsPvb1mX5Ng9m3Irkn013cFweMwM98ws8VgatFR6yrLCuJxBII4t7riQsH31/vzFITzyBpr&#10;y6TgTA4W88eHGaba9pxRt/eFCBB2KSoovW9SKV1ekkE3tg1x8P5sa9AH2RZSt9gHuKnlJIoSabDi&#10;sFBiQ6uS8uP+ZBS8nvrfnyTmbLnbrA/Zpcs/j4cPpUZPw/INhKfB38O39lYrSOKXBK5vwhOQ8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nZVL8gAAADdAAAADwAAAAAA&#10;AAAAAAAAAAChAgAAZHJzL2Rvd25yZXYueG1sUEsFBgAAAAAEAAQA+QAAAJYDAAAAAA==&#10;" strokeweight="1.25pt"/>
                </v:group>
                <v:rect id="Rectangle 6116" o:spid="_x0000_s1148" style="position:absolute;left:30161;top:27295;width:19266;height:2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EdcUA&#10;AADdAAAADwAAAGRycy9kb3ducmV2LnhtbESPwUrDQBCG70LfYZmCF7GbSGkldltEEYsnE8XzkJ0m&#10;odnZsLu227fvHASPwz//N99sdtmN6kQhDp4NlIsCFHHr7cCdge+vt/tHUDEhWxw9k4ELRdhtZzcb&#10;rKw/c02nJnVKIBwrNNCnNFVax7Ynh3HhJ2LJDj44TDKGTtuAZ4G7UT8UxUo7HFgu9DjRS0/tsfl1&#10;olHm+qd5v7v4D/9aD6UNy8+8NuZ2np+fQCXK6X/5r723BlblUnTlG0GA3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IR1xQAAAN0AAAAPAAAAAAAAAAAAAAAAAJgCAABkcnMv&#10;ZG93bnJldi54bWxQSwUGAAAAAAQABAD1AAAAigMAAAAA&#10;" filled="f" fillcolor="#8db3e2" strokeweight="2pt">
                  <v:textbox>
                    <w:txbxContent>
                      <w:p w14:paraId="16F9929D" w14:textId="77777777" w:rsidR="009502FA" w:rsidRDefault="009502FA" w:rsidP="00F37174">
                        <w:pPr>
                          <w:spacing w:line="240" w:lineRule="auto"/>
                          <w:rPr>
                            <w:szCs w:val="20"/>
                          </w:rPr>
                        </w:pPr>
                        <w:proofErr w:type="spellStart"/>
                        <w:r>
                          <w:rPr>
                            <w:rFonts w:cs="Arial"/>
                            <w:bCs/>
                            <w:szCs w:val="20"/>
                            <w:lang w:val="de-DE"/>
                          </w:rPr>
                          <w:t>asram:RecipientCITradeParty</w:t>
                        </w:r>
                        <w:proofErr w:type="spellEnd"/>
                      </w:p>
                    </w:txbxContent>
                  </v:textbox>
                </v:rect>
                <v:rect id="Rechteck 6149" o:spid="_x0000_s1149" style="position:absolute;left:30366;top:12078;width:16592;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wh7sUA&#10;AADdAAAADwAAAGRycy9kb3ducmV2LnhtbESPQWsCMRCF74L/IYzgpdTsimi7NYpYSktP7lp6HjbT&#10;3aWbyZKkGv99IwgeH2/e9+att9H04kTOd5YV5LMMBHFtdceNgq/j2+MTCB+QNfaWScGFPGw349Ea&#10;C23PXNKpCo1IEPYFKmhDGAopfd2SQT+zA3HyfqwzGJJ0jdQOzwluejnPsqU02HFqaHGgfUv1b/Vn&#10;0ht5LL+r94eL/bSvZZdrtzjElVLTSdy9gAgUw/34lv7QCpb54hmuaxIC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CHuxQAAAN0AAAAPAAAAAAAAAAAAAAAAAJgCAABkcnMv&#10;ZG93bnJldi54bWxQSwUGAAAAAAQABAD1AAAAigMAAAAA&#10;" filled="f" fillcolor="#8db3e2" strokeweight="2pt">
                  <v:textbox>
                    <w:txbxContent>
                      <w:p w14:paraId="16F9929E"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RevisionDateTime</w:t>
                        </w:r>
                        <w:proofErr w:type="spellEnd"/>
                      </w:p>
                    </w:txbxContent>
                  </v:textbox>
                </v:rect>
                <v:rect id="Rectangle 6141" o:spid="_x0000_s1150" style="position:absolute;left:30229;top:3889;width:15647;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O7NcUA&#10;AADdAAAADwAAAGRycy9kb3ducmV2LnhtbESPQUsDMRCF74L/IYzQi7TZFK1l27SIpSie3LX0PGym&#10;u4ubyZLENv33RhA8Pt68781bb5MdxJl86B1rULMCBHHjTM+thsPnfroEESKywcExabhSgO3m9maN&#10;pXEXruhcx1ZkCIcSNXQxjqWUoenIYpi5kTh7J+ctxix9K43HS4bbQc6LYiEt9pwbOhzppaPmq/62&#10;+Q2VqmP9en91725X9cr4h4/0pPXkLj2vQERK8f/4L/1mNCzUo4LfNRkB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Y7s1xQAAAN0AAAAPAAAAAAAAAAAAAAAAAJgCAABkcnMv&#10;ZG93bnJldi54bWxQSwUGAAAAAAQABAD1AAAAigMAAAAA&#10;" filled="f" fillcolor="#8db3e2" strokeweight="2pt">
                  <v:textbox>
                    <w:txbxContent>
                      <w:p w14:paraId="16F9929F"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IssueDateTime</w:t>
                        </w:r>
                        <w:proofErr w:type="spellEnd"/>
                      </w:p>
                    </w:txbxContent>
                  </v:textbox>
                </v:rect>
                <v:rect id="Rectangle 6115" o:spid="_x0000_s1151" style="position:absolute;left:30161;top:15967;width:19304;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UA&#10;AADdAAAADwAAAGRycy9kb3ducmV2LnhtbESPQWvCQBCF74L/YRmhF6mbFIkldRVRSktPJi09D9lp&#10;EpqdDburrv++KxQ8Pt68781bb6MZxJmc7y0ryBcZCOLG6p5bBV+fr4/PIHxA1jhYJgVX8rDdTCdr&#10;LLW9cEXnOrQiQdiXqKALYSyl9E1HBv3CjsTJ+7HOYEjStVI7vCS4GeRTlhXSYM+pocOR9h01v/XJ&#10;pDfyWH3Xb/Or/bCHqs+1Wx7jSqmHWdy9gAgUw/34P/2uFRR5UcBtTUK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5un8xQAAAN0AAAAPAAAAAAAAAAAAAAAAAJgCAABkcnMv&#10;ZG93bnJldi54bWxQSwUGAAAAAAQABAD1AAAAigMAAAAA&#10;" filled="f" fillcolor="#8db3e2" strokeweight="2pt">
                  <v:textbox>
                    <w:txbxContent>
                      <w:p w14:paraId="16F992A0" w14:textId="77777777" w:rsidR="009502FA" w:rsidRDefault="009502FA" w:rsidP="00F37174">
                        <w:pPr>
                          <w:spacing w:line="240" w:lineRule="auto"/>
                          <w:rPr>
                            <w:szCs w:val="20"/>
                          </w:rPr>
                        </w:pPr>
                        <w:proofErr w:type="spellStart"/>
                        <w:proofErr w:type="gramStart"/>
                        <w:r>
                          <w:rPr>
                            <w:rFonts w:cs="Arial"/>
                            <w:bCs/>
                            <w:szCs w:val="20"/>
                          </w:rPr>
                          <w:t>asram:</w:t>
                        </w:r>
                        <w:proofErr w:type="gramEnd"/>
                        <w:r>
                          <w:rPr>
                            <w:rFonts w:cs="Arial"/>
                            <w:bCs/>
                            <w:szCs w:val="20"/>
                          </w:rPr>
                          <w:t>SubmissionDateTime</w:t>
                        </w:r>
                        <w:proofErr w:type="spellEnd"/>
                      </w:p>
                    </w:txbxContent>
                  </v:textbox>
                </v:rect>
                <v:rect id="Rectangle 6141" o:spid="_x0000_s1152" style="position:absolute;left:30298;width:19189;height:2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pMZ8UA&#10;AADdAAAADwAAAGRycy9kb3ducmV2LnhtbESPQWvCQBCF74L/YRmhF6mbFIkldRVRSounJi09D9lp&#10;EpqdDburrv++Kwg9Pt68781bb6MZxJmc7y0ryBcZCOLG6p5bBV+fr4/PIHxA1jhYJgVX8rDdTCdr&#10;LLW9cEXnOrQiQdiXqKALYSyl9E1HBv3CjsTJ+7HOYEjStVI7vCS4GeRTlhXSYM+pocOR9h01v/XJ&#10;pDfyWH3Xb/OrPdpD1efaLT/iSqmHWdy9gAgUw//xPf2uFRR5sYLbmoQA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kxnxQAAAN0AAAAPAAAAAAAAAAAAAAAAAJgCAABkcnMv&#10;ZG93bnJldi54bWxQSwUGAAAAAAQABAD1AAAAigMAAAAA&#10;" filled="f" fillcolor="#8db3e2" strokeweight="2pt">
                  <v:textbox>
                    <w:txbxContent>
                      <w:p w14:paraId="16F992A1"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IdentificationIdentifier</w:t>
                        </w:r>
                        <w:proofErr w:type="spellEnd"/>
                      </w:p>
                    </w:txbxContent>
                  </v:textbox>
                </v:rect>
                <v:rect id="Rectangle 6141" o:spid="_x0000_s1153" style="position:absolute;left:30161;top:8188;width:12402;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pCzsUA&#10;AADdAAAADwAAAGRycy9kb3ducmV2LnhtbESPwUrDQBCG70LfYRnBi7SbiLQldluKIoonk5aeh+yY&#10;BLOzYXdtt2/vHASPwz//N99sdtmN6kwhDp4NlIsCFHHr7cCdgePhdb4GFROyxdEzGbhShN12drPB&#10;yvoL13RuUqcEwrFCA31KU6V1bHtyGBd+IpbsyweHScbQaRvwInA36oeiWGqHA8uFHid67qn9bn6c&#10;aJS5PjVv91f/4V/qobTh8TOvjLm7zfsnUIly+l/+a79bA8tyJf7yjSB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kLOxQAAAN0AAAAPAAAAAAAAAAAAAAAAAJgCAABkcnMv&#10;ZG93bnJldi54bWxQSwUGAAAAAAQABAD1AAAAigMAAAAA&#10;" filled="f" fillcolor="#8db3e2" strokeweight="2pt">
                  <v:textbox>
                    <w:txbxContent>
                      <w:p w14:paraId="16F992A2" w14:textId="77777777" w:rsidR="009502FA" w:rsidRDefault="009502FA" w:rsidP="00F37174">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NameText</w:t>
                        </w:r>
                        <w:proofErr w:type="spellEnd"/>
                      </w:p>
                    </w:txbxContent>
                  </v:textbox>
                </v:rect>
                <v:group id="Gruppieren 642" o:spid="_x0000_s1154" style="position:absolute;left:26067;top:1023;width:4180;height:31359" coordsize="4180,31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rVFcUAAADcAAAADwAAAGRycy9kb3ducmV2LnhtbESPQYvCMBSE78L+h/CE&#10;vWlaV2WpRhFZlz2IoC6It0fzbIvNS2liW/+9EQSPw8x8w8yXnSlFQ7UrLCuIhxEI4tTqgjMF/8fN&#10;4BuE88gaS8uk4E4OlouP3hwTbVveU3PwmQgQdgkqyL2vEildmpNBN7QVcfAutjbog6wzqWtsA9yU&#10;chRFU2mw4LCQY0XrnNLr4WYU/LbYrr7in2Z7vazv5+Nk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a1RXFAAAA3AAA&#10;AA8AAAAAAAAAAAAAAAAAqgIAAGRycy9kb3ducmV2LnhtbFBLBQYAAAAABAAEAPoAAACcAwAAAAA=&#10;">
                  <v:shape id="AutoShape 6144" o:spid="_x0000_s1155" type="#_x0000_t32" style="position:absolute;left:168;top:20139;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sNrMYAAADcAAAADwAAAGRycy9kb3ducmV2LnhtbESPW2vCQBSE3wv+h+UIvtWNJfUSs0oR&#10;xFJoxQvx9ZA9JsHs2ZBdY/rvu4VCH4eZ+YZJ172pRUetqywrmIwjEMS51RUXCs6n7fMchPPIGmvL&#10;pOCbHKxXg6cUE20ffKDu6AsRIOwSVFB63yRSurwkg25sG+LgXW1r0AfZFlK3+AhwU8uXKJpKgxWH&#10;hRIb2pSU3453o6DbZ1+zbdPt9r7I4sNHvLig+VRqNOzfliA89f4//Nd+1wqm8Sv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bDazGAAAA3AAAAA8AAAAAAAAA&#10;AAAAAAAAoQIAAGRycy9kb3ducmV2LnhtbFBLBQYAAAAABAAEAPkAAACUAwAAAAA=&#10;" strokeweight="2pt"/>
                  <v:shape id="AutoShape 6117" o:spid="_x0000_s1156" type="#_x0000_t32" style="position:absolute;left:112;width:0;height:313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antMcAAADdAAAADwAAAGRycy9kb3ducmV2LnhtbESPzWrDMBCE74W+g9hCb7WcYlzHiRJC&#10;ILQU2pAfnOtibWwTa2Us1XHfvioEchxm5htmvhxNKwbqXWNZwSSKQRCXVjdcKTgeNi8ZCOeRNbaW&#10;ScEvOVguHh/mmGt75R0Ne1+JAGGXo4La+y6X0pU1GXSR7YiDd7a9QR9kX0nd4zXATStf4ziVBhsO&#10;CzV2tK6pvOx/jIJhW3y/bbrhfeurItl9JtMTmi+lnp/G1QyEp9Hfw7f2h1aQTrIE/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hqe0xwAAAN0AAAAPAAAAAAAA&#10;AAAAAAAAAKECAABkcnMvZG93bnJldi54bWxQSwUGAAAAAAQABAD5AAAAlQMAAAAA&#10;" strokeweight="2pt"/>
                  <v:shape id="AutoShape 6144" o:spid="_x0000_s1157" type="#_x0000_t32" style="position:absolute;left:224;top:112;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oCL8YAAADdAAAADwAAAGRycy9kb3ducmV2LnhtbESPW4vCMBSE3wX/QziCb5q6uF6qURZB&#10;XIRd8YK+HppjW2xOShNr/fdGWNjHYWa+YebLxhSipsrllhUM+hEI4sTqnFMFp+O6NwHhPLLGwjIp&#10;eJKD5aLdmmOs7YP3VB98KgKEXYwKMu/LWEqXZGTQ9W1JHLyrrQz6IKtU6gofAW4K+RFFI2kw57CQ&#10;YUmrjJLb4W4U1Lvz73hd1pudT8/D/XY4vaD5Uarbab5mIDw1/j/81/7WCkaDySe834QnIB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KAi/GAAAA3QAAAA8AAAAAAAAA&#10;AAAAAAAAoQIAAGRycy9kb3ducmV2LnhtbFBLBQYAAAAABAAEAPkAAACUAwAAAAA=&#10;" strokeweight="2pt"/>
                  <v:shape id="AutoShape 6144" o:spid="_x0000_s1158" type="#_x0000_t32" style="position:absolute;left:168;top:4095;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icWMUAAADdAAAADwAAAGRycy9kb3ducmV2LnhtbESPQYvCMBSE74L/ITzBm6aKVLcaZVkQ&#10;RVDRXfT6aN62ZZuX0sRa/70RhD0OM/MNs1i1phQN1a6wrGA0jEAQp1YXnCn4+V4PZiCcR9ZYWiYF&#10;D3KwWnY7C0y0vfOJmrPPRICwS1BB7n2VSOnSnAy6oa2Ig/dra4M+yDqTusZ7gJtSjqMolgYLDgs5&#10;VvSVU/p3vhkFzfFymK6rZnP02WVy2k0+rmj2SvV77ecchKfW/4ff7a1WEI9mMbzehCcgl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BicWMUAAADdAAAADwAAAAAAAAAA&#10;AAAAAAChAgAAZHJzL2Rvd25yZXYueG1sUEsFBgAAAAAEAAQA+QAAAJMDAAAAAA==&#10;" strokeweight="2pt"/>
                  <v:shape id="AutoShape 6144" o:spid="_x0000_s1159" type="#_x0000_t32" style="position:absolute;left:224;top:8414;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oMhsUAAADdAAAADwAAAGRycy9kb3ducmV2LnhtbESPQYvCMBSE74L/ITxhb5oq4mrXKCLI&#10;iqBSFff6aN62ZZuX0sRa/70RFjwOM/MNM1+2phQN1a6wrGA4iEAQp1YXnCm4nDf9KQjnkTWWlknB&#10;gxwsF93OHGNt75xQc/KZCBB2MSrIva9iKV2ak0E3sBVx8H5tbdAHWWdS13gPcFPKURRNpMGCw0KO&#10;Fa1zSv9ON6OgOV4Pn5uq+T767DpOduPZD5q9Uh+9dvUFwlPr3+H/9lYrmAxnI3i9C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oMhsUAAADdAAAADwAAAAAAAAAA&#10;AAAAAAChAgAAZHJzL2Rvd25yZXYueG1sUEsFBgAAAAAEAAQA+QAAAJMDAAAAAA==&#10;" strokeweight="2pt"/>
                  <v:shape id="AutoShape 6144" o:spid="_x0000_s1160" type="#_x0000_t32" style="position:absolute;left:224;top:12397;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apHcUAAADdAAAADwAAAGRycy9kb3ducmV2LnhtbESP3YrCMBSE7wXfIZwF7zT1B3ftGkUE&#10;UQQV3cW9PTRn22JzUppY69sbQfBymJlvmOm8MYWoqXK5ZQX9XgSCOLE651TB78+q+wXCeWSNhWVS&#10;cCcH81m7NcVY2xsfqT75VAQIuxgVZN6XsZQuycig69mSOHj/tjLog6xSqSu8Bbgp5CCKxtJgzmEh&#10;w5KWGSWX09UoqA/n/eeqrNcHn55Hx+1o8odmp1Tno1l8g/DU+Hf41d5oBeP+ZAj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bapHcUAAADdAAAADwAAAAAAAAAA&#10;AAAAAAChAgAAZHJzL2Rvd25yZXYueG1sUEsFBgAAAAAEAAQA+QAAAJMDAAAAAA==&#10;" strokeweight="2pt"/>
                  <v:shape id="AutoShape 6144" o:spid="_x0000_s1161" type="#_x0000_t32" style="position:absolute;left:168;top:16212;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8xacYAAADdAAAADwAAAGRycy9kb3ducmV2LnhtbESPQWvCQBSE74X+h+UVeqsbS4g1ukop&#10;SIugkrTY6yP7TEKzb0N2m8R/7wqCx2FmvmGW69E0oqfO1ZYVTCcRCOLC6ppLBT/fm5c3EM4ja2ws&#10;k4IzOVivHh+WmGo7cEZ97ksRIOxSVFB536ZSuqIig25iW+LgnWxn0AfZlVJ3OAS4aeRrFCXSYM1h&#10;ocKWPioq/vJ/o6A/HPezTdt/Hnx5jLNtPP9Fs1Pq+Wl8X4DwNPp7+Nb+0gqS6TyG65vwBOTq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fMWnGAAAA3QAAAA8AAAAAAAAA&#10;AAAAAAAAoQIAAGRycy9kb3ducmV2LnhtbFBLBQYAAAAABAAEAPkAAACUAwAAAAA=&#10;" strokeweight="2pt"/>
                  <v:shape id="AutoShape 6144" o:spid="_x0000_s1162" type="#_x0000_t32" style="position:absolute;left:112;top:23841;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OU8sUAAADdAAAADwAAAGRycy9kb3ducmV2LnhtbESPQYvCMBSE74L/IbwFb5oq6q5do4gg&#10;iqCiu7jXR/O2LTYvpYm1/nsjCB6HmfmGmc4bU4iaKpdbVtDvRSCIE6tzThX8/qy6XyCcR9ZYWCYF&#10;d3Iwn7VbU4y1vfGR6pNPRYCwi1FB5n0ZS+mSjAy6ni2Jg/dvK4M+yCqVusJbgJtCDqJoLA3mHBYy&#10;LGmZUXI5XY2C+nDef67Ken3w6Xl43A4nf2h2SnU+msU3CE+Nf4df7Y1WMO5PRv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ROU8sUAAADdAAAADwAAAAAAAAAA&#10;AAAAAAChAgAAZHJzL2Rvd25yZXYueG1sUEsFBgAAAAAEAAQA+QAAAJMDAAAAAA==&#10;" strokeweight="2pt"/>
                  <v:shape id="AutoShape 6144" o:spid="_x0000_s1163" type="#_x0000_t32" style="position:absolute;left:56;top:27656;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I7bMQAAADdAAAADwAAAGRycy9kb3ducmV2LnhtbERPTWvCQBC9F/oflin0VjcRSWvMKiIE&#10;S8EGbYnXITtNQrOzIbuN8d+7B6HHx/vONpPpxEiDay0riGcRCOLK6pZrBd9f+csbCOeRNXaWScGV&#10;HGzWjw8Zptpe+EjjydcihLBLUUHjfZ9K6aqGDLqZ7YkD92MHgz7AoZZ6wEsIN52cR1EiDbYcGhrs&#10;addQ9Xv6MwrGovx8zftxX/i6XBw/FsszmoNSz0/TdgXC0+T/xXf3u1aQxMswN7wJT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EjtsxAAAAN0AAAAPAAAAAAAAAAAA&#10;AAAAAKECAABkcnMvZG93bnJldi54bWxQSwUGAAAAAAQABAD5AAAAkgMAAAAA&#10;" strokeweight="2pt"/>
                  <v:shape id="AutoShape 6144" o:spid="_x0000_s1164" type="#_x0000_t32" style="position:absolute;top:31358;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6e98UAAADdAAAADwAAAGRycy9kb3ducmV2LnhtbESPQYvCMBSE78L+h/AWvGmqiG6rURZB&#10;FEFFd3Gvj+bZlm1eShNr/fdGEDwOM/MNM1u0phQN1a6wrGDQj0AQp1YXnCn4/Vn1vkA4j6yxtEwK&#10;7uRgMf/ozDDR9sZHak4+EwHCLkEFufdVIqVLczLo+rYiDt7F1gZ9kHUmdY23ADelHEbRWBosOCzk&#10;WNEyp/T/dDUKmsN5P1lVzfrgs/PouB3Ff2h2SnU/2+8pCE+tf4df7Y1WMB7EMTzfhCc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6e98UAAADdAAAADwAAAAAAAAAA&#10;AAAAAAChAgAAZHJzL2Rvd25yZXYueG1sUEsFBgAAAAAEAAQA+QAAAJMDAAAAAA==&#10;" strokeweight="2pt"/>
                </v:group>
                <v:rect id="Rectangle 6108" o:spid="_x0000_s1165" style="position:absolute;left:26476;top:9553;width:5004;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QJMQA&#10;AADdAAAADwAAAGRycy9kb3ducmV2LnhtbESPT4vCMBTE7wt+h/AEL4um60GkGkUE2bIsiPXP+dE8&#10;22LzUpts2/32RhA8DjPzG2a57k0lWmpcaVnB1yQCQZxZXXKu4HTcjecgnEfWWFkmBf/kYL0afCwx&#10;1rbjA7Wpz0WAsItRQeF9HUvpsoIMuomtiYN3tY1BH2STS91gF+CmktMomkmDJYeFAmvaFpTd0j+j&#10;oMv27eX4+y33n5fE8j25b9Pzj1KjYb9ZgPDU+3f41U60gllAwv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kCTEAAAA3QAAAA8AAAAAAAAAAAAAAAAAmAIAAGRycy9k&#10;b3ducmV2LnhtbFBLBQYAAAAABAAEAPUAAACJAwAAAAA=&#10;" filled="f" stroked="f">
                  <v:textbox>
                    <w:txbxContent>
                      <w:p w14:paraId="16F992A3" w14:textId="77777777" w:rsidR="009502FA" w:rsidRDefault="009502FA" w:rsidP="00F37174">
                        <w:pPr>
                          <w:rPr>
                            <w:rFonts w:cs="Arial"/>
                            <w:b/>
                            <w:sz w:val="24"/>
                            <w:szCs w:val="24"/>
                            <w:lang w:val="de-DE"/>
                          </w:rPr>
                        </w:pPr>
                        <w:r>
                          <w:rPr>
                            <w:rFonts w:cs="Arial"/>
                            <w:b/>
                            <w:sz w:val="24"/>
                            <w:szCs w:val="24"/>
                            <w:lang w:val="de-DE"/>
                          </w:rPr>
                          <w:t>0..1</w:t>
                        </w:r>
                      </w:p>
                    </w:txbxContent>
                  </v:textbox>
                </v:rect>
                <v:rect id="Rechteck 6201" o:spid="_x0000_s1166" style="position:absolute;left:26476;top:24770;width:4998;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k1v8UA&#10;AADdAAAADwAAAGRycy9kb3ducmV2LnhtbESPQYvCMBSE7wv+h/AEL4umepClGkUE2SKCWHc9P5pn&#10;W2xeapNt6783grDHYWa+YZbr3lSipcaVlhVMJxEI4szqknMFP+fd+AuE88gaK8uk4EEO1qvBxxJj&#10;bTs+UZv6XAQIuxgVFN7XsZQuK8igm9iaOHhX2xj0QTa51A12AW4qOYuiuTRYclgosKZtQdkt/TMK&#10;uuzYXs6Hb3n8vCSW78l9m/7ulRoN+80ChKfe/4ff7UQrmM+iK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TW/xQAAAN0AAAAPAAAAAAAAAAAAAAAAAJgCAABkcnMv&#10;ZG93bnJldi54bWxQSwUGAAAAAAQABAD1AAAAigMAAAAA&#10;" filled="f" stroked="f">
                  <v:textbox>
                    <w:txbxContent>
                      <w:p w14:paraId="16F992A4" w14:textId="77777777" w:rsidR="009502FA" w:rsidRDefault="009502FA" w:rsidP="00F37174">
                        <w:pPr>
                          <w:rPr>
                            <w:rFonts w:cs="Arial"/>
                            <w:b/>
                            <w:sz w:val="24"/>
                            <w:szCs w:val="24"/>
                            <w:lang w:val="de-DE"/>
                          </w:rPr>
                        </w:pPr>
                        <w:r>
                          <w:rPr>
                            <w:rFonts w:cs="Arial"/>
                            <w:b/>
                            <w:sz w:val="24"/>
                            <w:szCs w:val="24"/>
                            <w:lang w:val="de-DE"/>
                          </w:rPr>
                          <w:t>0..1</w:t>
                        </w:r>
                      </w:p>
                    </w:txbxContent>
                  </v:textbox>
                </v:rect>
                <w10:anchorlock/>
              </v:group>
            </w:pict>
          </mc:Fallback>
        </mc:AlternateContent>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F948C1" w:rsidRPr="00AD4FE7" w14:paraId="16F98849" w14:textId="77777777" w:rsidTr="00DD1805">
        <w:trPr>
          <w:cantSplit/>
          <w:trHeight w:val="329"/>
        </w:trPr>
        <w:tc>
          <w:tcPr>
            <w:tcW w:w="5000" w:type="pct"/>
            <w:shd w:val="clear" w:color="auto" w:fill="FFFFCC"/>
            <w:vAlign w:val="center"/>
          </w:tcPr>
          <w:p w14:paraId="16F98848" w14:textId="77777777" w:rsidR="00F948C1" w:rsidRPr="00A370B7" w:rsidRDefault="00F948C1" w:rsidP="00155264">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F948C1" w:rsidRPr="00AD4FE7" w14:paraId="16F9884B" w14:textId="77777777" w:rsidTr="00DD1805">
        <w:trPr>
          <w:cantSplit/>
        </w:trPr>
        <w:tc>
          <w:tcPr>
            <w:tcW w:w="5000" w:type="pct"/>
            <w:vAlign w:val="center"/>
          </w:tcPr>
          <w:p w14:paraId="16F9884A" w14:textId="77777777" w:rsidR="00F948C1" w:rsidRPr="00A370B7" w:rsidRDefault="00CB5C03" w:rsidP="00155264">
            <w:pPr>
              <w:spacing w:line="240" w:lineRule="auto"/>
            </w:pPr>
            <w:r w:rsidRPr="00A370B7">
              <w:rPr>
                <w:b/>
              </w:rPr>
              <w:t xml:space="preserve"> </w:t>
            </w:r>
            <w:r w:rsidR="00F948C1" w:rsidRPr="00A370B7">
              <w:rPr>
                <w:b/>
              </w:rPr>
              <w:t>“</w:t>
            </w:r>
            <w:r w:rsidR="00F948C1" w:rsidRPr="00A370B7">
              <w:rPr>
                <w:rFonts w:cs="Arial"/>
                <w:b/>
                <w:bCs/>
                <w:szCs w:val="20"/>
              </w:rPr>
              <w:t>as:CISExchangedDocument”</w:t>
            </w:r>
            <w:r w:rsidR="00A4386E">
              <w:rPr>
                <w:rFonts w:cs="Arial"/>
                <w:bCs/>
                <w:szCs w:val="20"/>
              </w:rPr>
              <w:t xml:space="preserve"> contains header</w:t>
            </w:r>
            <w:r w:rsidR="00F948C1" w:rsidRPr="00A370B7">
              <w:rPr>
                <w:rFonts w:cs="Arial"/>
                <w:bCs/>
                <w:szCs w:val="20"/>
              </w:rPr>
              <w:t xml:space="preserve"> information about the </w:t>
            </w:r>
            <w:r w:rsidR="00A4386E">
              <w:rPr>
                <w:rFonts w:cs="Arial"/>
                <w:bCs/>
                <w:szCs w:val="20"/>
              </w:rPr>
              <w:t xml:space="preserve">VMI demand </w:t>
            </w:r>
            <w:r w:rsidR="00F948C1" w:rsidRPr="00A370B7">
              <w:rPr>
                <w:rFonts w:cs="Arial"/>
                <w:bCs/>
                <w:szCs w:val="20"/>
              </w:rPr>
              <w:t>forecast data.</w:t>
            </w:r>
          </w:p>
        </w:tc>
      </w:tr>
    </w:tbl>
    <w:p w14:paraId="16F9884C" w14:textId="77777777" w:rsidR="00FC365E" w:rsidRDefault="00FC365E" w:rsidP="00A07FC2"/>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36"/>
        <w:gridCol w:w="1298"/>
        <w:gridCol w:w="1157"/>
        <w:gridCol w:w="1010"/>
        <w:gridCol w:w="2741"/>
        <w:gridCol w:w="863"/>
        <w:gridCol w:w="4319"/>
      </w:tblGrid>
      <w:tr w:rsidR="00155264" w:rsidRPr="00AD4FE7" w14:paraId="16F98854" w14:textId="77777777" w:rsidTr="00DD1805">
        <w:trPr>
          <w:cantSplit/>
          <w:trHeight w:val="330"/>
        </w:trPr>
        <w:tc>
          <w:tcPr>
            <w:tcW w:w="1052" w:type="pct"/>
            <w:shd w:val="clear" w:color="auto" w:fill="FFFFCC"/>
            <w:noWrap/>
            <w:vAlign w:val="center"/>
            <w:hideMark/>
          </w:tcPr>
          <w:p w14:paraId="16F9884D" w14:textId="77777777" w:rsidR="00155264" w:rsidRPr="00A370B7" w:rsidRDefault="00155264" w:rsidP="0004052C">
            <w:pPr>
              <w:spacing w:line="240" w:lineRule="auto"/>
              <w:rPr>
                <w:rFonts w:eastAsia="Times New Roman"/>
                <w:b/>
                <w:bCs/>
                <w:color w:val="000000"/>
                <w:lang w:val="de-DE" w:eastAsia="de-DE"/>
              </w:rPr>
            </w:pPr>
            <w:r>
              <w:rPr>
                <w:sz w:val="30"/>
                <w:szCs w:val="30"/>
              </w:rPr>
              <w:br w:type="page"/>
            </w:r>
            <w:r w:rsidRPr="00A370B7">
              <w:rPr>
                <w:rFonts w:eastAsia="Times New Roman"/>
                <w:b/>
                <w:bCs/>
                <w:color w:val="000000"/>
                <w:lang w:eastAsia="de-DE"/>
              </w:rPr>
              <w:t>Name</w:t>
            </w:r>
          </w:p>
        </w:tc>
        <w:tc>
          <w:tcPr>
            <w:tcW w:w="450" w:type="pct"/>
            <w:shd w:val="clear" w:color="auto" w:fill="FFFFCC"/>
            <w:noWrap/>
            <w:vAlign w:val="center"/>
            <w:hideMark/>
          </w:tcPr>
          <w:p w14:paraId="16F9884E" w14:textId="77777777" w:rsidR="00155264" w:rsidRPr="00A370B7" w:rsidRDefault="00155264"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1" w:type="pct"/>
            <w:shd w:val="clear" w:color="auto" w:fill="FFFFCC"/>
            <w:noWrap/>
            <w:vAlign w:val="center"/>
            <w:hideMark/>
          </w:tcPr>
          <w:p w14:paraId="16F9884F" w14:textId="77777777" w:rsidR="00155264" w:rsidRPr="00A370B7" w:rsidRDefault="00155264"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0" w:type="pct"/>
            <w:shd w:val="clear" w:color="auto" w:fill="FFFFCC"/>
            <w:noWrap/>
            <w:vAlign w:val="center"/>
            <w:hideMark/>
          </w:tcPr>
          <w:p w14:paraId="16F98850" w14:textId="77777777" w:rsidR="00155264" w:rsidRPr="00A370B7" w:rsidRDefault="00155264"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0" w:type="pct"/>
            <w:shd w:val="clear" w:color="auto" w:fill="FFFFCC"/>
            <w:noWrap/>
            <w:vAlign w:val="center"/>
            <w:hideMark/>
          </w:tcPr>
          <w:p w14:paraId="16F98851" w14:textId="77777777" w:rsidR="00155264" w:rsidRPr="00A370B7" w:rsidRDefault="00155264"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299" w:type="pct"/>
            <w:shd w:val="clear" w:color="auto" w:fill="FFFFCC"/>
            <w:noWrap/>
            <w:vAlign w:val="center"/>
            <w:hideMark/>
          </w:tcPr>
          <w:p w14:paraId="16F98852" w14:textId="77777777" w:rsidR="00155264" w:rsidRPr="00A370B7" w:rsidRDefault="00155264"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97" w:type="pct"/>
            <w:shd w:val="clear" w:color="auto" w:fill="FFFFCC"/>
            <w:vAlign w:val="center"/>
          </w:tcPr>
          <w:p w14:paraId="16F98853" w14:textId="77777777" w:rsidR="00155264" w:rsidRPr="00A370B7" w:rsidRDefault="00155264"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F37174" w:rsidRPr="00AD4FE7" w14:paraId="16F9885C" w14:textId="77777777" w:rsidTr="00F37174">
        <w:trPr>
          <w:cantSplit/>
          <w:trHeight w:val="315"/>
        </w:trPr>
        <w:tc>
          <w:tcPr>
            <w:tcW w:w="1052" w:type="pct"/>
            <w:shd w:val="clear" w:color="auto" w:fill="92D050"/>
            <w:noWrap/>
            <w:vAlign w:val="center"/>
          </w:tcPr>
          <w:p w14:paraId="16F98855" w14:textId="77777777" w:rsidR="00F37174" w:rsidRPr="00F37174" w:rsidRDefault="00F37174" w:rsidP="00155264">
            <w:pPr>
              <w:spacing w:line="240" w:lineRule="auto"/>
              <w:rPr>
                <w:rFonts w:cs="Arial"/>
                <w:bCs/>
                <w:sz w:val="16"/>
                <w:szCs w:val="20"/>
              </w:rPr>
            </w:pPr>
            <w:r>
              <w:rPr>
                <w:rFonts w:cs="Arial"/>
                <w:bCs/>
                <w:sz w:val="16"/>
                <w:szCs w:val="20"/>
              </w:rPr>
              <w:t>asram:IdentificationIdentifier</w:t>
            </w:r>
          </w:p>
        </w:tc>
        <w:tc>
          <w:tcPr>
            <w:tcW w:w="450" w:type="pct"/>
            <w:shd w:val="clear" w:color="auto" w:fill="92D050"/>
            <w:vAlign w:val="center"/>
          </w:tcPr>
          <w:p w14:paraId="16F98856" w14:textId="77777777" w:rsidR="00F37174" w:rsidRPr="00F37174" w:rsidRDefault="00F37174" w:rsidP="00155264">
            <w:pPr>
              <w:spacing w:line="240" w:lineRule="auto"/>
              <w:rPr>
                <w:rFonts w:eastAsia="Times New Roman" w:cs="Arial"/>
                <w:sz w:val="16"/>
                <w:szCs w:val="20"/>
                <w:lang w:eastAsia="de-DE"/>
              </w:rPr>
            </w:pPr>
            <w:r>
              <w:rPr>
                <w:rFonts w:eastAsia="Times New Roman" w:cs="Arial"/>
                <w:sz w:val="16"/>
                <w:szCs w:val="20"/>
                <w:lang w:eastAsia="de-DE"/>
              </w:rPr>
              <w:t>String</w:t>
            </w:r>
          </w:p>
        </w:tc>
        <w:tc>
          <w:tcPr>
            <w:tcW w:w="401" w:type="pct"/>
            <w:shd w:val="clear" w:color="auto" w:fill="92D050"/>
            <w:noWrap/>
            <w:vAlign w:val="center"/>
          </w:tcPr>
          <w:p w14:paraId="16F98857" w14:textId="77777777" w:rsidR="00F37174" w:rsidRPr="00F37174" w:rsidRDefault="00F37174" w:rsidP="00155264">
            <w:pPr>
              <w:spacing w:line="240" w:lineRule="auto"/>
              <w:rPr>
                <w:rFonts w:eastAsia="Times New Roman" w:cs="Arial"/>
                <w:sz w:val="16"/>
                <w:szCs w:val="20"/>
                <w:lang w:eastAsia="de-DE"/>
              </w:rPr>
            </w:pPr>
            <w:r>
              <w:rPr>
                <w:rFonts w:eastAsia="Times New Roman" w:cs="Arial"/>
                <w:sz w:val="16"/>
                <w:szCs w:val="20"/>
                <w:lang w:eastAsia="de-DE"/>
              </w:rPr>
              <w:t>16</w:t>
            </w:r>
          </w:p>
        </w:tc>
        <w:tc>
          <w:tcPr>
            <w:tcW w:w="350" w:type="pct"/>
            <w:shd w:val="clear" w:color="auto" w:fill="92D050"/>
            <w:noWrap/>
            <w:vAlign w:val="center"/>
          </w:tcPr>
          <w:p w14:paraId="16F98858" w14:textId="77777777" w:rsidR="00F37174" w:rsidRPr="00F37174" w:rsidRDefault="00F37174" w:rsidP="00155264">
            <w:pPr>
              <w:spacing w:line="240" w:lineRule="auto"/>
              <w:rPr>
                <w:rFonts w:eastAsia="Times New Roman" w:cs="Arial"/>
                <w:sz w:val="16"/>
                <w:szCs w:val="20"/>
                <w:lang w:val="de-DE" w:eastAsia="de-DE"/>
              </w:rPr>
            </w:pPr>
            <w:r>
              <w:rPr>
                <w:rFonts w:eastAsia="Times New Roman" w:cs="Arial"/>
                <w:sz w:val="16"/>
                <w:szCs w:val="20"/>
                <w:lang w:val="de-DE" w:eastAsia="de-DE"/>
              </w:rPr>
              <w:t>3</w:t>
            </w:r>
          </w:p>
        </w:tc>
        <w:tc>
          <w:tcPr>
            <w:tcW w:w="950" w:type="pct"/>
            <w:shd w:val="clear" w:color="auto" w:fill="92D050"/>
            <w:noWrap/>
            <w:vAlign w:val="center"/>
          </w:tcPr>
          <w:p w14:paraId="16F98859" w14:textId="77777777" w:rsidR="00F37174" w:rsidRPr="00F37174" w:rsidRDefault="00F37174" w:rsidP="00155264">
            <w:pPr>
              <w:spacing w:line="240" w:lineRule="auto"/>
              <w:rPr>
                <w:rFonts w:eastAsia="Times New Roman" w:cs="Arial"/>
                <w:sz w:val="16"/>
                <w:szCs w:val="20"/>
                <w:lang w:val="de-DE" w:eastAsia="de-DE"/>
              </w:rPr>
            </w:pPr>
            <w:r w:rsidRPr="00F37174">
              <w:rPr>
                <w:rFonts w:eastAsia="Times New Roman" w:cs="Arial"/>
                <w:sz w:val="16"/>
                <w:szCs w:val="20"/>
                <w:lang w:val="de-DE" w:eastAsia="de-DE"/>
              </w:rPr>
              <w:t>2271498</w:t>
            </w:r>
          </w:p>
        </w:tc>
        <w:tc>
          <w:tcPr>
            <w:tcW w:w="299" w:type="pct"/>
            <w:shd w:val="clear" w:color="auto" w:fill="92D050"/>
            <w:noWrap/>
            <w:vAlign w:val="center"/>
          </w:tcPr>
          <w:p w14:paraId="16F9885A" w14:textId="77777777" w:rsidR="00F37174" w:rsidRPr="00F37174" w:rsidRDefault="00F37174" w:rsidP="00155264">
            <w:pPr>
              <w:spacing w:line="240" w:lineRule="auto"/>
              <w:rPr>
                <w:rFonts w:eastAsia="Times New Roman"/>
                <w:sz w:val="16"/>
                <w:lang w:eastAsia="de-DE"/>
              </w:rPr>
            </w:pPr>
            <w:r>
              <w:rPr>
                <w:rFonts w:eastAsia="Times New Roman"/>
                <w:sz w:val="16"/>
                <w:lang w:eastAsia="de-DE"/>
              </w:rPr>
              <w:t>C</w:t>
            </w:r>
          </w:p>
        </w:tc>
        <w:tc>
          <w:tcPr>
            <w:tcW w:w="1497" w:type="pct"/>
            <w:shd w:val="clear" w:color="auto" w:fill="92D050"/>
            <w:vAlign w:val="center"/>
          </w:tcPr>
          <w:p w14:paraId="16F9885B" w14:textId="77777777" w:rsidR="00F37174" w:rsidRPr="00F37174" w:rsidRDefault="00F37174" w:rsidP="00155264">
            <w:pPr>
              <w:spacing w:line="240" w:lineRule="auto"/>
              <w:rPr>
                <w:rFonts w:eastAsia="Times New Roman"/>
                <w:sz w:val="16"/>
                <w:lang w:eastAsia="de-DE"/>
              </w:rPr>
            </w:pPr>
            <w:r>
              <w:rPr>
                <w:rFonts w:eastAsia="Times New Roman"/>
                <w:sz w:val="16"/>
                <w:lang w:eastAsia="de-DE"/>
              </w:rPr>
              <w:t>Customers ERP document ID (e.g. SAP Idoc Number)</w:t>
            </w:r>
          </w:p>
        </w:tc>
      </w:tr>
      <w:tr w:rsidR="00155264" w:rsidRPr="00AD4FE7" w14:paraId="16F98864" w14:textId="77777777" w:rsidTr="00C87929">
        <w:trPr>
          <w:cantSplit/>
          <w:trHeight w:val="315"/>
        </w:trPr>
        <w:tc>
          <w:tcPr>
            <w:tcW w:w="1052" w:type="pct"/>
            <w:shd w:val="clear" w:color="auto" w:fill="C00000"/>
            <w:noWrap/>
            <w:vAlign w:val="center"/>
          </w:tcPr>
          <w:p w14:paraId="16F9885D" w14:textId="77777777" w:rsidR="00155264" w:rsidRPr="00A370B7" w:rsidRDefault="00155264" w:rsidP="00155264">
            <w:pPr>
              <w:spacing w:line="240" w:lineRule="auto"/>
              <w:rPr>
                <w:rFonts w:cs="Arial"/>
                <w:bCs/>
                <w:sz w:val="16"/>
                <w:szCs w:val="20"/>
              </w:rPr>
            </w:pPr>
            <w:r>
              <w:rPr>
                <w:rFonts w:cs="Arial"/>
                <w:bCs/>
                <w:sz w:val="16"/>
                <w:szCs w:val="20"/>
              </w:rPr>
              <w:t>asram:IssueDateTime</w:t>
            </w:r>
          </w:p>
        </w:tc>
        <w:tc>
          <w:tcPr>
            <w:tcW w:w="450" w:type="pct"/>
            <w:shd w:val="clear" w:color="auto" w:fill="C00000"/>
            <w:vAlign w:val="center"/>
          </w:tcPr>
          <w:p w14:paraId="16F9885E" w14:textId="77777777" w:rsidR="00155264" w:rsidRPr="00C87929" w:rsidRDefault="00155264" w:rsidP="00155264">
            <w:pPr>
              <w:spacing w:line="240" w:lineRule="auto"/>
              <w:rPr>
                <w:rFonts w:eastAsia="Times New Roman" w:cs="Arial"/>
                <w:color w:val="FFFFFF" w:themeColor="background1"/>
                <w:sz w:val="16"/>
                <w:szCs w:val="20"/>
                <w:lang w:eastAsia="de-DE"/>
              </w:rPr>
            </w:pPr>
            <w:r w:rsidRPr="00C87929">
              <w:rPr>
                <w:rFonts w:eastAsia="Times New Roman" w:cs="Arial"/>
                <w:color w:val="FFFFFF" w:themeColor="background1"/>
                <w:sz w:val="16"/>
                <w:szCs w:val="20"/>
                <w:lang w:eastAsia="de-DE"/>
              </w:rPr>
              <w:t>Datetime</w:t>
            </w:r>
          </w:p>
        </w:tc>
        <w:tc>
          <w:tcPr>
            <w:tcW w:w="401" w:type="pct"/>
            <w:shd w:val="clear" w:color="auto" w:fill="C00000"/>
            <w:noWrap/>
            <w:vAlign w:val="center"/>
          </w:tcPr>
          <w:p w14:paraId="16F9885F" w14:textId="77777777" w:rsidR="00155264" w:rsidRPr="00C87929" w:rsidRDefault="00155264" w:rsidP="00155264">
            <w:pPr>
              <w:spacing w:line="240" w:lineRule="auto"/>
              <w:rPr>
                <w:rFonts w:eastAsia="Times New Roman" w:cs="Arial"/>
                <w:color w:val="FFFFFF" w:themeColor="background1"/>
                <w:sz w:val="16"/>
                <w:szCs w:val="20"/>
                <w:lang w:eastAsia="de-DE"/>
              </w:rPr>
            </w:pPr>
            <w:r w:rsidRPr="00C87929">
              <w:rPr>
                <w:rFonts w:eastAsia="Times New Roman" w:cs="Arial"/>
                <w:color w:val="FFFFFF" w:themeColor="background1"/>
                <w:sz w:val="16"/>
                <w:szCs w:val="20"/>
                <w:lang w:eastAsia="de-DE"/>
              </w:rPr>
              <w:t>-</w:t>
            </w:r>
          </w:p>
        </w:tc>
        <w:tc>
          <w:tcPr>
            <w:tcW w:w="350" w:type="pct"/>
            <w:shd w:val="clear" w:color="auto" w:fill="C00000"/>
            <w:noWrap/>
            <w:vAlign w:val="center"/>
          </w:tcPr>
          <w:p w14:paraId="16F98860" w14:textId="77777777" w:rsidR="00155264" w:rsidRPr="00C87929" w:rsidRDefault="00155264" w:rsidP="00155264">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3</w:t>
            </w:r>
          </w:p>
        </w:tc>
        <w:tc>
          <w:tcPr>
            <w:tcW w:w="950" w:type="pct"/>
            <w:shd w:val="clear" w:color="auto" w:fill="C00000"/>
            <w:noWrap/>
            <w:vAlign w:val="center"/>
          </w:tcPr>
          <w:p w14:paraId="16F98861" w14:textId="77777777" w:rsidR="00155264" w:rsidRPr="00C87929" w:rsidRDefault="00155264" w:rsidP="00155264">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2011-05-31T13:20:05</w:t>
            </w:r>
          </w:p>
        </w:tc>
        <w:tc>
          <w:tcPr>
            <w:tcW w:w="299" w:type="pct"/>
            <w:shd w:val="clear" w:color="auto" w:fill="C00000"/>
            <w:noWrap/>
            <w:vAlign w:val="center"/>
          </w:tcPr>
          <w:p w14:paraId="16F98862" w14:textId="77777777" w:rsidR="00155264" w:rsidRPr="00C87929" w:rsidRDefault="00155264" w:rsidP="00155264">
            <w:pPr>
              <w:spacing w:line="240" w:lineRule="auto"/>
              <w:rPr>
                <w:rFonts w:eastAsia="Times New Roman"/>
                <w:color w:val="FFFFFF" w:themeColor="background1"/>
                <w:sz w:val="16"/>
                <w:lang w:eastAsia="de-DE"/>
              </w:rPr>
            </w:pPr>
            <w:r w:rsidRPr="00C87929">
              <w:rPr>
                <w:rFonts w:eastAsia="Times New Roman"/>
                <w:color w:val="FFFFFF" w:themeColor="background1"/>
                <w:sz w:val="16"/>
                <w:lang w:eastAsia="de-DE"/>
              </w:rPr>
              <w:t>M</w:t>
            </w:r>
          </w:p>
        </w:tc>
        <w:tc>
          <w:tcPr>
            <w:tcW w:w="1497" w:type="pct"/>
            <w:shd w:val="clear" w:color="auto" w:fill="C00000"/>
            <w:vAlign w:val="center"/>
          </w:tcPr>
          <w:p w14:paraId="16F98863" w14:textId="77777777" w:rsidR="00155264" w:rsidRPr="00C87929" w:rsidRDefault="007D2310" w:rsidP="00155264">
            <w:pPr>
              <w:spacing w:line="240" w:lineRule="auto"/>
              <w:rPr>
                <w:rFonts w:eastAsia="Times New Roman"/>
                <w:color w:val="FFFFFF" w:themeColor="background1"/>
                <w:sz w:val="16"/>
                <w:lang w:eastAsia="de-DE"/>
              </w:rPr>
            </w:pPr>
            <w:r w:rsidRPr="00C87929">
              <w:rPr>
                <w:rFonts w:eastAsia="Times New Roman"/>
                <w:color w:val="FFFFFF" w:themeColor="background1"/>
                <w:sz w:val="16"/>
                <w:lang w:eastAsia="de-DE"/>
              </w:rPr>
              <w:t>Cus</w:t>
            </w:r>
            <w:r w:rsidR="00F37174">
              <w:rPr>
                <w:rFonts w:eastAsia="Times New Roman"/>
                <w:color w:val="FFFFFF" w:themeColor="background1"/>
                <w:sz w:val="16"/>
                <w:lang w:eastAsia="de-DE"/>
              </w:rPr>
              <w:t>tomer</w:t>
            </w:r>
            <w:r w:rsidRPr="00C87929">
              <w:rPr>
                <w:rFonts w:eastAsia="Times New Roman"/>
                <w:color w:val="FFFFFF" w:themeColor="background1"/>
                <w:sz w:val="16"/>
                <w:lang w:eastAsia="de-DE"/>
              </w:rPr>
              <w:t xml:space="preserve">s ERP </w:t>
            </w:r>
            <w:r w:rsidR="00155264" w:rsidRPr="00C87929">
              <w:rPr>
                <w:rFonts w:eastAsia="Times New Roman"/>
                <w:color w:val="FFFFFF" w:themeColor="background1"/>
                <w:sz w:val="16"/>
                <w:lang w:eastAsia="de-DE"/>
              </w:rPr>
              <w:t>MRP Run datetime (CET)</w:t>
            </w:r>
          </w:p>
        </w:tc>
      </w:tr>
      <w:tr w:rsidR="00F37174" w:rsidRPr="00AD4FE7" w14:paraId="16F9886C" w14:textId="77777777" w:rsidTr="00C87929">
        <w:trPr>
          <w:cantSplit/>
          <w:trHeight w:val="315"/>
        </w:trPr>
        <w:tc>
          <w:tcPr>
            <w:tcW w:w="1052" w:type="pct"/>
            <w:shd w:val="clear" w:color="auto" w:fill="92D050"/>
            <w:noWrap/>
            <w:vAlign w:val="center"/>
          </w:tcPr>
          <w:p w14:paraId="16F98865" w14:textId="77777777" w:rsidR="00F37174" w:rsidRPr="00A370B7" w:rsidRDefault="00F37174" w:rsidP="00155264">
            <w:pPr>
              <w:spacing w:line="240" w:lineRule="auto"/>
              <w:rPr>
                <w:rFonts w:cs="Arial"/>
                <w:bCs/>
                <w:sz w:val="16"/>
                <w:szCs w:val="20"/>
              </w:rPr>
            </w:pPr>
            <w:r>
              <w:rPr>
                <w:rFonts w:cs="Arial"/>
                <w:bCs/>
                <w:sz w:val="16"/>
                <w:szCs w:val="20"/>
              </w:rPr>
              <w:t>asram:NameText</w:t>
            </w:r>
          </w:p>
        </w:tc>
        <w:tc>
          <w:tcPr>
            <w:tcW w:w="450" w:type="pct"/>
            <w:shd w:val="clear" w:color="auto" w:fill="92D050"/>
            <w:vAlign w:val="center"/>
          </w:tcPr>
          <w:p w14:paraId="16F98866" w14:textId="77777777" w:rsidR="00F37174" w:rsidRPr="00A370B7" w:rsidRDefault="00023F5C" w:rsidP="00155264">
            <w:pPr>
              <w:spacing w:line="240" w:lineRule="auto"/>
              <w:rPr>
                <w:rFonts w:eastAsia="Times New Roman" w:cs="Arial"/>
                <w:color w:val="000000"/>
                <w:sz w:val="16"/>
                <w:szCs w:val="20"/>
                <w:lang w:eastAsia="de-DE"/>
              </w:rPr>
            </w:pPr>
            <w:r>
              <w:rPr>
                <w:rFonts w:eastAsia="Times New Roman" w:cs="Arial"/>
                <w:color w:val="000000"/>
                <w:sz w:val="16"/>
                <w:szCs w:val="20"/>
                <w:lang w:eastAsia="de-DE"/>
              </w:rPr>
              <w:t>String</w:t>
            </w:r>
          </w:p>
        </w:tc>
        <w:tc>
          <w:tcPr>
            <w:tcW w:w="401" w:type="pct"/>
            <w:shd w:val="clear" w:color="auto" w:fill="92D050"/>
            <w:noWrap/>
            <w:vAlign w:val="center"/>
          </w:tcPr>
          <w:p w14:paraId="16F98867" w14:textId="77777777" w:rsidR="00F37174" w:rsidRDefault="00023F5C" w:rsidP="00155264">
            <w:pPr>
              <w:spacing w:line="240" w:lineRule="auto"/>
              <w:rPr>
                <w:rFonts w:eastAsia="Times New Roman" w:cs="Arial"/>
                <w:color w:val="000000"/>
                <w:sz w:val="16"/>
                <w:szCs w:val="20"/>
                <w:lang w:eastAsia="de-DE"/>
              </w:rPr>
            </w:pPr>
            <w:r>
              <w:rPr>
                <w:rFonts w:eastAsia="Times New Roman" w:cs="Arial"/>
                <w:color w:val="000000"/>
                <w:sz w:val="16"/>
                <w:szCs w:val="20"/>
                <w:lang w:eastAsia="de-DE"/>
              </w:rPr>
              <w:t>50</w:t>
            </w:r>
          </w:p>
        </w:tc>
        <w:tc>
          <w:tcPr>
            <w:tcW w:w="350" w:type="pct"/>
            <w:shd w:val="clear" w:color="auto" w:fill="92D050"/>
            <w:noWrap/>
            <w:vAlign w:val="center"/>
          </w:tcPr>
          <w:p w14:paraId="16F98868" w14:textId="77777777" w:rsidR="00F37174" w:rsidRPr="00A370B7" w:rsidRDefault="00023F5C" w:rsidP="00155264">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3</w:t>
            </w:r>
          </w:p>
        </w:tc>
        <w:tc>
          <w:tcPr>
            <w:tcW w:w="950" w:type="pct"/>
            <w:shd w:val="clear" w:color="auto" w:fill="92D050"/>
            <w:noWrap/>
            <w:vAlign w:val="center"/>
          </w:tcPr>
          <w:p w14:paraId="16F98869" w14:textId="77777777" w:rsidR="00F37174" w:rsidRPr="00A370B7" w:rsidRDefault="00722599" w:rsidP="00155264">
            <w:pPr>
              <w:spacing w:line="240" w:lineRule="auto"/>
              <w:rPr>
                <w:rFonts w:eastAsia="Times New Roman" w:cs="Arial"/>
                <w:color w:val="000000"/>
                <w:sz w:val="16"/>
                <w:szCs w:val="20"/>
                <w:lang w:val="de-DE" w:eastAsia="de-DE"/>
              </w:rPr>
            </w:pPr>
            <w:r w:rsidRPr="00722599">
              <w:rPr>
                <w:rFonts w:eastAsia="Times New Roman" w:cs="Arial"/>
                <w:color w:val="000000"/>
                <w:sz w:val="16"/>
                <w:szCs w:val="20"/>
                <w:lang w:val="de-DE" w:eastAsia="de-DE"/>
              </w:rPr>
              <w:t>VMI_DEMAND_FORECAST</w:t>
            </w:r>
          </w:p>
        </w:tc>
        <w:tc>
          <w:tcPr>
            <w:tcW w:w="299" w:type="pct"/>
            <w:shd w:val="clear" w:color="auto" w:fill="92D050"/>
            <w:noWrap/>
            <w:vAlign w:val="center"/>
          </w:tcPr>
          <w:p w14:paraId="16F9886A" w14:textId="77777777" w:rsidR="00F37174" w:rsidRPr="00A370B7" w:rsidRDefault="00271C1A" w:rsidP="00155264">
            <w:pPr>
              <w:spacing w:line="240" w:lineRule="auto"/>
              <w:rPr>
                <w:rFonts w:eastAsia="Times New Roman"/>
                <w:color w:val="000000"/>
                <w:sz w:val="16"/>
                <w:lang w:eastAsia="de-DE"/>
              </w:rPr>
            </w:pPr>
            <w:r>
              <w:rPr>
                <w:rFonts w:eastAsia="Times New Roman"/>
                <w:color w:val="000000"/>
                <w:sz w:val="16"/>
                <w:lang w:eastAsia="de-DE"/>
              </w:rPr>
              <w:t>C</w:t>
            </w:r>
          </w:p>
        </w:tc>
        <w:tc>
          <w:tcPr>
            <w:tcW w:w="1497" w:type="pct"/>
            <w:shd w:val="clear" w:color="auto" w:fill="92D050"/>
            <w:vAlign w:val="center"/>
          </w:tcPr>
          <w:p w14:paraId="16F9886B" w14:textId="77777777" w:rsidR="00F37174" w:rsidRPr="00A370B7" w:rsidRDefault="00271C1A" w:rsidP="00155264">
            <w:pPr>
              <w:spacing w:line="240" w:lineRule="auto"/>
              <w:rPr>
                <w:rFonts w:eastAsia="Times New Roman"/>
                <w:color w:val="000000"/>
                <w:sz w:val="16"/>
                <w:lang w:eastAsia="de-DE"/>
              </w:rPr>
            </w:pPr>
            <w:r>
              <w:rPr>
                <w:rFonts w:eastAsia="Times New Roman"/>
                <w:color w:val="000000"/>
                <w:sz w:val="16"/>
                <w:lang w:eastAsia="de-DE"/>
              </w:rPr>
              <w:t>Defines the type</w:t>
            </w:r>
            <w:r w:rsidR="00722599" w:rsidRPr="00722599">
              <w:rPr>
                <w:rFonts w:eastAsia="Times New Roman"/>
                <w:color w:val="000000"/>
                <w:sz w:val="16"/>
                <w:lang w:eastAsia="de-DE"/>
              </w:rPr>
              <w:t xml:space="preserve"> of the document</w:t>
            </w:r>
            <w:r>
              <w:rPr>
                <w:rFonts w:eastAsia="Times New Roman"/>
                <w:color w:val="000000"/>
                <w:sz w:val="16"/>
                <w:lang w:eastAsia="de-DE"/>
              </w:rPr>
              <w:t xml:space="preserve"> </w:t>
            </w:r>
          </w:p>
        </w:tc>
      </w:tr>
      <w:tr w:rsidR="00155264" w:rsidRPr="00AD4FE7" w14:paraId="16F98874" w14:textId="77777777" w:rsidTr="00C87929">
        <w:trPr>
          <w:cantSplit/>
          <w:trHeight w:val="315"/>
        </w:trPr>
        <w:tc>
          <w:tcPr>
            <w:tcW w:w="1052" w:type="pct"/>
            <w:shd w:val="clear" w:color="auto" w:fill="92D050"/>
            <w:noWrap/>
            <w:vAlign w:val="center"/>
          </w:tcPr>
          <w:p w14:paraId="16F9886D" w14:textId="77777777" w:rsidR="00155264" w:rsidRPr="00A370B7" w:rsidRDefault="00155264" w:rsidP="00155264">
            <w:pPr>
              <w:spacing w:line="240" w:lineRule="auto"/>
              <w:rPr>
                <w:rFonts w:cs="Arial"/>
                <w:bCs/>
                <w:sz w:val="16"/>
                <w:szCs w:val="20"/>
              </w:rPr>
            </w:pPr>
            <w:r w:rsidRPr="00A370B7">
              <w:rPr>
                <w:rFonts w:cs="Arial"/>
                <w:bCs/>
                <w:sz w:val="16"/>
                <w:szCs w:val="20"/>
              </w:rPr>
              <w:t>asram:Revisio</w:t>
            </w:r>
            <w:r>
              <w:rPr>
                <w:rFonts w:cs="Arial"/>
                <w:bCs/>
                <w:sz w:val="16"/>
                <w:szCs w:val="20"/>
              </w:rPr>
              <w:t>nDateTime</w:t>
            </w:r>
          </w:p>
        </w:tc>
        <w:tc>
          <w:tcPr>
            <w:tcW w:w="450" w:type="pct"/>
            <w:shd w:val="clear" w:color="auto" w:fill="92D050"/>
            <w:vAlign w:val="center"/>
          </w:tcPr>
          <w:p w14:paraId="16F9886E" w14:textId="77777777" w:rsidR="00155264" w:rsidRPr="00A370B7" w:rsidRDefault="00155264" w:rsidP="00155264">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Datetime</w:t>
            </w:r>
          </w:p>
        </w:tc>
        <w:tc>
          <w:tcPr>
            <w:tcW w:w="401" w:type="pct"/>
            <w:shd w:val="clear" w:color="auto" w:fill="92D050"/>
            <w:noWrap/>
            <w:vAlign w:val="center"/>
          </w:tcPr>
          <w:p w14:paraId="16F9886F" w14:textId="77777777" w:rsidR="00155264" w:rsidRPr="00A370B7" w:rsidRDefault="00155264" w:rsidP="00155264">
            <w:pPr>
              <w:spacing w:line="240" w:lineRule="auto"/>
              <w:rPr>
                <w:rFonts w:eastAsia="Times New Roman" w:cs="Arial"/>
                <w:color w:val="000000"/>
                <w:sz w:val="16"/>
                <w:szCs w:val="20"/>
                <w:lang w:eastAsia="de-DE"/>
              </w:rPr>
            </w:pPr>
            <w:r>
              <w:rPr>
                <w:rFonts w:eastAsia="Times New Roman" w:cs="Arial"/>
                <w:color w:val="000000"/>
                <w:sz w:val="16"/>
                <w:szCs w:val="20"/>
                <w:lang w:eastAsia="de-DE"/>
              </w:rPr>
              <w:t>-</w:t>
            </w:r>
          </w:p>
        </w:tc>
        <w:tc>
          <w:tcPr>
            <w:tcW w:w="350" w:type="pct"/>
            <w:shd w:val="clear" w:color="auto" w:fill="92D050"/>
            <w:noWrap/>
            <w:vAlign w:val="center"/>
          </w:tcPr>
          <w:p w14:paraId="16F98870" w14:textId="77777777" w:rsidR="00155264" w:rsidRPr="00A370B7" w:rsidRDefault="00155264" w:rsidP="00155264">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w:t>
            </w:r>
          </w:p>
        </w:tc>
        <w:tc>
          <w:tcPr>
            <w:tcW w:w="950" w:type="pct"/>
            <w:shd w:val="clear" w:color="auto" w:fill="92D050"/>
            <w:noWrap/>
            <w:vAlign w:val="center"/>
          </w:tcPr>
          <w:p w14:paraId="16F98871" w14:textId="77777777" w:rsidR="00155264" w:rsidRPr="00A370B7" w:rsidRDefault="00155264" w:rsidP="00155264">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2011-05-31T13:20:05</w:t>
            </w:r>
          </w:p>
        </w:tc>
        <w:tc>
          <w:tcPr>
            <w:tcW w:w="299" w:type="pct"/>
            <w:shd w:val="clear" w:color="auto" w:fill="92D050"/>
            <w:noWrap/>
            <w:vAlign w:val="center"/>
          </w:tcPr>
          <w:p w14:paraId="16F98872" w14:textId="77777777" w:rsidR="00155264" w:rsidRPr="00A370B7" w:rsidRDefault="00155264" w:rsidP="00155264">
            <w:pPr>
              <w:spacing w:line="240" w:lineRule="auto"/>
              <w:rPr>
                <w:rFonts w:eastAsia="Times New Roman"/>
                <w:color w:val="000000"/>
                <w:sz w:val="16"/>
                <w:lang w:eastAsia="de-DE"/>
              </w:rPr>
            </w:pPr>
            <w:r w:rsidRPr="00A370B7">
              <w:rPr>
                <w:rFonts w:eastAsia="Times New Roman"/>
                <w:color w:val="000000"/>
                <w:sz w:val="16"/>
                <w:lang w:eastAsia="de-DE"/>
              </w:rPr>
              <w:t>C</w:t>
            </w:r>
          </w:p>
        </w:tc>
        <w:tc>
          <w:tcPr>
            <w:tcW w:w="1497" w:type="pct"/>
            <w:shd w:val="clear" w:color="auto" w:fill="92D050"/>
            <w:vAlign w:val="center"/>
          </w:tcPr>
          <w:p w14:paraId="16F98873" w14:textId="77777777" w:rsidR="00155264" w:rsidRPr="00A370B7" w:rsidRDefault="00155264" w:rsidP="00155264">
            <w:pPr>
              <w:spacing w:line="240" w:lineRule="auto"/>
              <w:rPr>
                <w:rFonts w:eastAsia="Times New Roman"/>
                <w:color w:val="000000"/>
                <w:sz w:val="16"/>
                <w:lang w:eastAsia="de-DE"/>
              </w:rPr>
            </w:pPr>
            <w:r w:rsidRPr="00A370B7">
              <w:rPr>
                <w:rFonts w:eastAsia="Times New Roman"/>
                <w:color w:val="000000"/>
                <w:sz w:val="16"/>
                <w:lang w:eastAsia="de-DE"/>
              </w:rPr>
              <w:t>Extracted</w:t>
            </w:r>
            <w:r w:rsidR="000C467F">
              <w:rPr>
                <w:rFonts w:eastAsia="Times New Roman"/>
                <w:color w:val="000000"/>
                <w:sz w:val="16"/>
                <w:lang w:eastAsia="de-DE"/>
              </w:rPr>
              <w:t xml:space="preserve"> </w:t>
            </w:r>
            <w:r w:rsidRPr="00A370B7">
              <w:rPr>
                <w:rFonts w:eastAsia="Times New Roman"/>
                <w:color w:val="000000"/>
                <w:sz w:val="16"/>
                <w:lang w:eastAsia="de-DE"/>
              </w:rPr>
              <w:t>Timestamp</w:t>
            </w:r>
          </w:p>
        </w:tc>
      </w:tr>
      <w:tr w:rsidR="00155264" w:rsidRPr="00AD4FE7" w14:paraId="16F9887C" w14:textId="77777777" w:rsidTr="00C87929">
        <w:trPr>
          <w:cantSplit/>
          <w:trHeight w:val="315"/>
        </w:trPr>
        <w:tc>
          <w:tcPr>
            <w:tcW w:w="1052" w:type="pct"/>
            <w:shd w:val="clear" w:color="auto" w:fill="92D050"/>
            <w:noWrap/>
            <w:vAlign w:val="center"/>
          </w:tcPr>
          <w:p w14:paraId="16F98875" w14:textId="77777777" w:rsidR="00155264" w:rsidRPr="00A370B7" w:rsidRDefault="00155264" w:rsidP="00155264">
            <w:pPr>
              <w:spacing w:line="240" w:lineRule="auto"/>
              <w:rPr>
                <w:rFonts w:cs="Arial"/>
                <w:bCs/>
                <w:sz w:val="16"/>
                <w:szCs w:val="20"/>
              </w:rPr>
            </w:pPr>
            <w:r>
              <w:rPr>
                <w:rFonts w:cs="Arial"/>
                <w:bCs/>
                <w:sz w:val="16"/>
                <w:szCs w:val="20"/>
              </w:rPr>
              <w:t>asram:SubmissionDateTime</w:t>
            </w:r>
          </w:p>
        </w:tc>
        <w:tc>
          <w:tcPr>
            <w:tcW w:w="450" w:type="pct"/>
            <w:shd w:val="clear" w:color="auto" w:fill="92D050"/>
            <w:vAlign w:val="center"/>
          </w:tcPr>
          <w:p w14:paraId="16F98876" w14:textId="77777777" w:rsidR="00155264" w:rsidRPr="00A370B7" w:rsidRDefault="00155264" w:rsidP="00155264">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Datetime</w:t>
            </w:r>
          </w:p>
        </w:tc>
        <w:tc>
          <w:tcPr>
            <w:tcW w:w="401" w:type="pct"/>
            <w:shd w:val="clear" w:color="auto" w:fill="92D050"/>
            <w:noWrap/>
            <w:vAlign w:val="center"/>
          </w:tcPr>
          <w:p w14:paraId="16F98877" w14:textId="77777777" w:rsidR="00155264" w:rsidRPr="00A370B7" w:rsidRDefault="00155264" w:rsidP="00155264">
            <w:pPr>
              <w:spacing w:line="240" w:lineRule="auto"/>
              <w:rPr>
                <w:rFonts w:eastAsia="Times New Roman" w:cs="Arial"/>
                <w:color w:val="000000"/>
                <w:sz w:val="16"/>
                <w:szCs w:val="20"/>
                <w:lang w:eastAsia="de-DE"/>
              </w:rPr>
            </w:pPr>
            <w:r>
              <w:rPr>
                <w:rFonts w:eastAsia="Times New Roman" w:cs="Arial"/>
                <w:color w:val="000000"/>
                <w:sz w:val="16"/>
                <w:szCs w:val="20"/>
                <w:lang w:eastAsia="de-DE"/>
              </w:rPr>
              <w:t xml:space="preserve"> -</w:t>
            </w:r>
          </w:p>
        </w:tc>
        <w:tc>
          <w:tcPr>
            <w:tcW w:w="350" w:type="pct"/>
            <w:shd w:val="clear" w:color="auto" w:fill="92D050"/>
            <w:noWrap/>
            <w:vAlign w:val="center"/>
          </w:tcPr>
          <w:p w14:paraId="16F98878" w14:textId="77777777" w:rsidR="00155264" w:rsidRPr="00A370B7" w:rsidRDefault="00155264" w:rsidP="00155264">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w:t>
            </w:r>
          </w:p>
        </w:tc>
        <w:tc>
          <w:tcPr>
            <w:tcW w:w="950" w:type="pct"/>
            <w:shd w:val="clear" w:color="auto" w:fill="92D050"/>
            <w:noWrap/>
            <w:vAlign w:val="center"/>
          </w:tcPr>
          <w:p w14:paraId="16F98879" w14:textId="77777777" w:rsidR="00155264" w:rsidRPr="00A370B7" w:rsidRDefault="00155264" w:rsidP="00155264">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2011-05-31T13:20:05</w:t>
            </w:r>
          </w:p>
        </w:tc>
        <w:tc>
          <w:tcPr>
            <w:tcW w:w="299" w:type="pct"/>
            <w:shd w:val="clear" w:color="auto" w:fill="92D050"/>
            <w:noWrap/>
            <w:vAlign w:val="center"/>
          </w:tcPr>
          <w:p w14:paraId="16F9887A" w14:textId="77777777" w:rsidR="00155264" w:rsidRPr="00A370B7" w:rsidRDefault="00155264" w:rsidP="00155264">
            <w:pPr>
              <w:spacing w:line="240" w:lineRule="auto"/>
              <w:rPr>
                <w:rFonts w:eastAsia="Times New Roman"/>
                <w:color w:val="000000"/>
                <w:sz w:val="16"/>
                <w:lang w:eastAsia="de-DE"/>
              </w:rPr>
            </w:pPr>
            <w:r w:rsidRPr="00A370B7">
              <w:rPr>
                <w:rFonts w:eastAsia="Times New Roman"/>
                <w:color w:val="000000"/>
                <w:sz w:val="16"/>
                <w:lang w:eastAsia="de-DE"/>
              </w:rPr>
              <w:t>C</w:t>
            </w:r>
          </w:p>
        </w:tc>
        <w:tc>
          <w:tcPr>
            <w:tcW w:w="1497" w:type="pct"/>
            <w:shd w:val="clear" w:color="auto" w:fill="92D050"/>
            <w:vAlign w:val="center"/>
          </w:tcPr>
          <w:p w14:paraId="16F9887B" w14:textId="77777777" w:rsidR="00155264" w:rsidRPr="00A370B7" w:rsidRDefault="00155264" w:rsidP="00155264">
            <w:pPr>
              <w:spacing w:line="240" w:lineRule="auto"/>
              <w:rPr>
                <w:rFonts w:eastAsia="Times New Roman"/>
                <w:color w:val="000000"/>
                <w:sz w:val="16"/>
                <w:lang w:eastAsia="de-DE"/>
              </w:rPr>
            </w:pPr>
            <w:r w:rsidRPr="00A370B7">
              <w:rPr>
                <w:rFonts w:eastAsia="Times New Roman"/>
                <w:color w:val="000000"/>
                <w:sz w:val="16"/>
                <w:lang w:eastAsia="de-DE"/>
              </w:rPr>
              <w:t>S</w:t>
            </w:r>
            <w:r w:rsidR="007D2310">
              <w:rPr>
                <w:rFonts w:eastAsia="Times New Roman"/>
                <w:color w:val="000000"/>
                <w:sz w:val="16"/>
                <w:lang w:eastAsia="de-DE"/>
              </w:rPr>
              <w:t>entDat</w:t>
            </w:r>
            <w:r w:rsidR="00722599">
              <w:rPr>
                <w:rFonts w:eastAsia="Times New Roman"/>
                <w:color w:val="000000"/>
                <w:sz w:val="16"/>
                <w:lang w:eastAsia="de-DE"/>
              </w:rPr>
              <w:t>e/Time: Sent datetime (customer</w:t>
            </w:r>
            <w:r w:rsidR="007D2310">
              <w:rPr>
                <w:rFonts w:eastAsia="Times New Roman"/>
                <w:color w:val="000000"/>
                <w:sz w:val="16"/>
                <w:lang w:eastAsia="de-DE"/>
              </w:rPr>
              <w:t>s ERP/EAI datetime of</w:t>
            </w:r>
            <w:r w:rsidRPr="00A370B7">
              <w:rPr>
                <w:rFonts w:eastAsia="Times New Roman"/>
                <w:color w:val="000000"/>
                <w:sz w:val="16"/>
                <w:lang w:eastAsia="de-DE"/>
              </w:rPr>
              <w:t xml:space="preserve"> creation)</w:t>
            </w:r>
          </w:p>
        </w:tc>
      </w:tr>
    </w:tbl>
    <w:p w14:paraId="16F9887D" w14:textId="77777777" w:rsidR="00A07FC2" w:rsidRPr="0091556C" w:rsidRDefault="004C1998" w:rsidP="00991D97">
      <w:pPr>
        <w:pStyle w:val="berschrift2"/>
        <w:rPr>
          <w:szCs w:val="22"/>
          <w:lang w:val="de-DE"/>
        </w:rPr>
      </w:pPr>
      <w:bookmarkStart w:id="30" w:name="_Toc347482176"/>
      <w:r w:rsidRPr="0091556C">
        <w:rPr>
          <w:szCs w:val="22"/>
        </w:rPr>
        <w:t>asram:Included</w:t>
      </w:r>
      <w:r w:rsidRPr="0091556C">
        <w:rPr>
          <w:rStyle w:val="berschrift1Zchn"/>
          <w:sz w:val="22"/>
          <w:szCs w:val="22"/>
        </w:rPr>
        <w:t>C</w:t>
      </w:r>
      <w:r w:rsidRPr="0091556C">
        <w:rPr>
          <w:szCs w:val="22"/>
        </w:rPr>
        <w:t>INote</w:t>
      </w:r>
      <w:bookmarkEnd w:id="30"/>
    </w:p>
    <w:p w14:paraId="16F9887E" w14:textId="77777777" w:rsidR="00A07FC2" w:rsidRPr="00EB1314" w:rsidRDefault="00A07FC2" w:rsidP="00EE393D"/>
    <w:p w14:paraId="16F9887F" w14:textId="77777777" w:rsidR="00EE393D" w:rsidRDefault="00EE393D" w:rsidP="00EE393D">
      <w:pPr>
        <w:rPr>
          <w:lang w:val="de-DE"/>
        </w:rPr>
      </w:pPr>
      <w:r>
        <w:rPr>
          <w:noProof/>
          <w:lang w:eastAsia="zh-TW"/>
        </w:rPr>
        <mc:AlternateContent>
          <mc:Choice Requires="wps">
            <w:drawing>
              <wp:anchor distT="0" distB="0" distL="114300" distR="114300" simplePos="0" relativeHeight="251017216" behindDoc="0" locked="0" layoutInCell="1" allowOverlap="1" wp14:anchorId="16F991CC" wp14:editId="16F991CD">
                <wp:simplePos x="0" y="0"/>
                <wp:positionH relativeFrom="column">
                  <wp:posOffset>2380051</wp:posOffset>
                </wp:positionH>
                <wp:positionV relativeFrom="paragraph">
                  <wp:posOffset>1004617</wp:posOffset>
                </wp:positionV>
                <wp:extent cx="413515" cy="321925"/>
                <wp:effectExtent l="0" t="0" r="0" b="2540"/>
                <wp:wrapNone/>
                <wp:docPr id="1138" name="Rectangle 7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3515" cy="321925"/>
                        </a:xfrm>
                        <a:prstGeom prst="rect">
                          <a:avLst/>
                        </a:prstGeom>
                        <a:noFill/>
                        <a:ln>
                          <a:noFill/>
                        </a:ln>
                        <a:extLst/>
                      </wps:spPr>
                      <wps:txbx>
                        <w:txbxContent>
                          <w:p w14:paraId="16F992A5" w14:textId="77777777" w:rsidR="009502FA" w:rsidRPr="002274A0" w:rsidRDefault="009502FA" w:rsidP="00EE393D">
                            <w:pPr>
                              <w:rPr>
                                <w:rFonts w:cs="Arial"/>
                                <w:b/>
                                <w:color w:val="C00000"/>
                                <w:sz w:val="24"/>
                                <w:szCs w:val="24"/>
                                <w:lang w:val="de-DE"/>
                              </w:rPr>
                            </w:pPr>
                            <w:r w:rsidRPr="002274A0">
                              <w:rPr>
                                <w:rFonts w:cs="Arial"/>
                                <w:b/>
                                <w:color w:val="C00000"/>
                                <w:sz w:val="24"/>
                                <w:szCs w:val="24"/>
                                <w:lang w:val="de-DE"/>
                              </w:rPr>
                              <w:t>1..*</w:t>
                            </w:r>
                            <w:r>
                              <w:rPr>
                                <w:rFonts w:cs="Arial"/>
                                <w:b/>
                                <w:color w:val="C00000"/>
                                <w:sz w:val="24"/>
                                <w:szCs w:val="24"/>
                                <w:lang w:val="de-D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7002" o:spid="_x0000_s1167" style="position:absolute;margin-left:187.4pt;margin-top:79.1pt;width:32.55pt;height:25.35pt;z-index:25101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" filled="f" stroked="f">
                <v:textbox>
                  <w:txbxContent>
                    <w:p w14:paraId="16F992A5" w14:textId="77777777" w:rsidR="009502FA" w:rsidRPr="002274A0" w:rsidRDefault="009502FA" w:rsidP="00EE393D">
                      <w:pPr>
                        <w:rPr>
                          <w:rFonts w:cs="Arial"/>
                          <w:b/>
                          <w:color w:val="C00000"/>
                          <w:sz w:val="24"/>
                          <w:szCs w:val="24"/>
                          <w:lang w:val="de-DE"/>
                        </w:rPr>
                      </w:pPr>
                      <w:r w:rsidRPr="002274A0">
                        <w:rPr>
                          <w:rFonts w:cs="Arial"/>
                          <w:b/>
                          <w:color w:val="C00000"/>
                          <w:sz w:val="24"/>
                          <w:szCs w:val="24"/>
                          <w:lang w:val="de-DE"/>
                        </w:rPr>
                        <w:t>1..*</w:t>
                      </w:r>
                      <w:r>
                        <w:rPr>
                          <w:rFonts w:cs="Arial"/>
                          <w:b/>
                          <w:color w:val="C00000"/>
                          <w:sz w:val="24"/>
                          <w:szCs w:val="24"/>
                          <w:lang w:val="de-DE"/>
                        </w:rPr>
                        <w:t xml:space="preserve"> </w:t>
                      </w:r>
                    </w:p>
                  </w:txbxContent>
                </v:textbox>
              </v:rect>
            </w:pict>
          </mc:Fallback>
        </mc:AlternateContent>
      </w:r>
      <w:r>
        <w:rPr>
          <w:noProof/>
          <w:lang w:eastAsia="zh-TW"/>
        </w:rPr>
        <mc:AlternateContent>
          <mc:Choice Requires="wpg">
            <w:drawing>
              <wp:inline distT="0" distB="0" distL="0" distR="0" wp14:anchorId="16F991CE" wp14:editId="16F991CF">
                <wp:extent cx="4131789" cy="1207447"/>
                <wp:effectExtent l="0" t="0" r="21590" b="12065"/>
                <wp:docPr id="1137" name="Gruppieren 1137"/>
                <wp:cNvGraphicFramePr/>
                <a:graphic xmlns:a="http://schemas.openxmlformats.org/drawingml/2006/main">
                  <a:graphicData uri="http://schemas.microsoft.com/office/word/2010/wordprocessingGroup">
                    <wpg:wgp>
                      <wpg:cNvGrpSpPr/>
                      <wpg:grpSpPr>
                        <a:xfrm>
                          <a:off x="0" y="0"/>
                          <a:ext cx="4131789" cy="1207447"/>
                          <a:chOff x="112144" y="0"/>
                          <a:chExt cx="4131789" cy="1207447"/>
                        </a:xfrm>
                      </wpg:grpSpPr>
                      <wps:wsp>
                        <wps:cNvPr id="1124" name="Rectangle 7002"/>
                        <wps:cNvSpPr>
                          <a:spLocks noChangeArrowheads="1"/>
                        </wps:cNvSpPr>
                        <wps:spPr bwMode="auto">
                          <a:xfrm>
                            <a:off x="2458529" y="138023"/>
                            <a:ext cx="500380" cy="292735"/>
                          </a:xfrm>
                          <a:prstGeom prst="rect">
                            <a:avLst/>
                          </a:prstGeom>
                          <a:noFill/>
                          <a:ln>
                            <a:noFill/>
                          </a:ln>
                          <a:extLst/>
                        </wps:spPr>
                        <wps:txbx>
                          <w:txbxContent>
                            <w:p w14:paraId="16F992A6" w14:textId="77777777" w:rsidR="009502FA" w:rsidRPr="002274A0" w:rsidRDefault="009502FA" w:rsidP="006F7190">
                              <w:pPr>
                                <w:rPr>
                                  <w:rFonts w:cs="Arial"/>
                                  <w:b/>
                                  <w:color w:val="C00000"/>
                                  <w:sz w:val="24"/>
                                  <w:szCs w:val="24"/>
                                  <w:lang w:val="de-DE"/>
                                </w:rPr>
                              </w:pPr>
                              <w:r w:rsidRPr="002274A0">
                                <w:rPr>
                                  <w:rFonts w:cs="Arial"/>
                                  <w:b/>
                                  <w:color w:val="C00000"/>
                                  <w:sz w:val="24"/>
                                  <w:szCs w:val="24"/>
                                  <w:lang w:val="de-DE"/>
                                </w:rPr>
                                <w:t>1..*</w:t>
                              </w:r>
                              <w:r>
                                <w:rPr>
                                  <w:rFonts w:cs="Arial"/>
                                  <w:b/>
                                  <w:color w:val="C00000"/>
                                  <w:sz w:val="24"/>
                                  <w:szCs w:val="24"/>
                                  <w:lang w:val="de-DE"/>
                                </w:rPr>
                                <w:t xml:space="preserve"> </w:t>
                              </w:r>
                            </w:p>
                          </w:txbxContent>
                        </wps:txbx>
                        <wps:bodyPr rot="0" vert="horz" wrap="square" lIns="91440" tIns="45720" rIns="91440" bIns="45720" anchor="t" anchorCtr="0" upright="1">
                          <a:spAutoFit/>
                        </wps:bodyPr>
                      </wps:wsp>
                      <wps:wsp>
                        <wps:cNvPr id="1125" name="Rectangle 6371"/>
                        <wps:cNvSpPr>
                          <a:spLocks noChangeArrowheads="1"/>
                        </wps:cNvSpPr>
                        <wps:spPr bwMode="auto">
                          <a:xfrm>
                            <a:off x="112144" y="431321"/>
                            <a:ext cx="46006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A7" w14:textId="77777777" w:rsidR="009502FA" w:rsidRPr="002274A0" w:rsidRDefault="009502FA" w:rsidP="006F7190">
                              <w:pPr>
                                <w:rPr>
                                  <w:rFonts w:cs="Arial"/>
                                  <w:b/>
                                  <w:color w:val="C00000"/>
                                  <w:sz w:val="24"/>
                                  <w:szCs w:val="24"/>
                                  <w:lang w:val="de-DE"/>
                                </w:rPr>
                              </w:pPr>
                              <w:r w:rsidRPr="002274A0">
                                <w:rPr>
                                  <w:rFonts w:cs="Arial"/>
                                  <w:b/>
                                  <w:color w:val="C00000"/>
                                  <w:sz w:val="24"/>
                                  <w:szCs w:val="24"/>
                                  <w:lang w:val="de-DE"/>
                                </w:rPr>
                                <w:t>1..*</w:t>
                              </w:r>
                            </w:p>
                          </w:txbxContent>
                        </wps:txbx>
                        <wps:bodyPr rot="0" vert="horz" wrap="square" lIns="91440" tIns="45720" rIns="91440" bIns="45720" anchor="t" anchorCtr="0" upright="1">
                          <a:spAutoFit/>
                        </wps:bodyPr>
                      </wps:wsp>
                      <wps:wsp>
                        <wps:cNvPr id="1113" name="Rectangle 6201"/>
                        <wps:cNvSpPr>
                          <a:spLocks noChangeArrowheads="1"/>
                        </wps:cNvSpPr>
                        <wps:spPr bwMode="auto">
                          <a:xfrm>
                            <a:off x="517585" y="414068"/>
                            <a:ext cx="1576070" cy="344805"/>
                          </a:xfrm>
                          <a:prstGeom prst="rect">
                            <a:avLst/>
                          </a:prstGeom>
                          <a:solidFill>
                            <a:srgbClr val="8DB3E2"/>
                          </a:solidFill>
                          <a:ln w="25400">
                            <a:solidFill>
                              <a:srgbClr val="000000"/>
                            </a:solidFill>
                            <a:miter lim="800000"/>
                            <a:headEnd/>
                            <a:tailEnd/>
                          </a:ln>
                        </wps:spPr>
                        <wps:txbx>
                          <w:txbxContent>
                            <w:p w14:paraId="16F992A8" w14:textId="77777777" w:rsidR="009502FA" w:rsidRPr="00C532BE" w:rsidRDefault="009502FA" w:rsidP="00BA5201">
                              <w:pPr>
                                <w:spacing w:line="240" w:lineRule="auto"/>
                                <w:rPr>
                                  <w:b/>
                                  <w:szCs w:val="20"/>
                                </w:rPr>
                              </w:pPr>
                              <w:proofErr w:type="spellStart"/>
                              <w:proofErr w:type="gramStart"/>
                              <w:r w:rsidRPr="00083E6E">
                                <w:rPr>
                                  <w:rFonts w:cs="Arial"/>
                                  <w:b/>
                                  <w:bCs/>
                                  <w:szCs w:val="20"/>
                                </w:rPr>
                                <w:t>asram:</w:t>
                              </w:r>
                              <w:proofErr w:type="gramEnd"/>
                              <w:r w:rsidRPr="00083E6E">
                                <w:rPr>
                                  <w:rFonts w:cs="Arial"/>
                                  <w:b/>
                                  <w:bCs/>
                                  <w:szCs w:val="20"/>
                                </w:rPr>
                                <w:t>IncludedCINote</w:t>
                              </w:r>
                              <w:proofErr w:type="spellEnd"/>
                            </w:p>
                          </w:txbxContent>
                        </wps:txbx>
                        <wps:bodyPr rot="0" vert="horz" wrap="square" lIns="91440" tIns="45720" rIns="91440" bIns="45720" anchor="t" anchorCtr="0" upright="1">
                          <a:noAutofit/>
                        </wps:bodyPr>
                      </wps:wsp>
                      <wps:wsp>
                        <wps:cNvPr id="1114" name="AutoShape 6204"/>
                        <wps:cNvCnPr>
                          <a:cxnSpLocks noChangeShapeType="1"/>
                        </wps:cNvCnPr>
                        <wps:spPr bwMode="auto">
                          <a:xfrm>
                            <a:off x="2484408" y="163902"/>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15" name="Rectangle 6205"/>
                        <wps:cNvSpPr>
                          <a:spLocks noChangeArrowheads="1"/>
                        </wps:cNvSpPr>
                        <wps:spPr bwMode="auto">
                          <a:xfrm>
                            <a:off x="2104846" y="51758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116" name="Rectangle 6206"/>
                        <wps:cNvSpPr>
                          <a:spLocks noChangeArrowheads="1"/>
                        </wps:cNvSpPr>
                        <wps:spPr bwMode="auto">
                          <a:xfrm>
                            <a:off x="2881223" y="862642"/>
                            <a:ext cx="13627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A9" w14:textId="77777777" w:rsidR="009502FA" w:rsidRPr="001720AA" w:rsidRDefault="009502FA" w:rsidP="00BA5201">
                              <w:pPr>
                                <w:spacing w:line="240" w:lineRule="auto"/>
                              </w:pPr>
                              <w:proofErr w:type="spellStart"/>
                              <w:r w:rsidRPr="00FA1DA3">
                                <w:rPr>
                                  <w:rFonts w:cs="Arial"/>
                                  <w:bCs/>
                                  <w:szCs w:val="20"/>
                                  <w:lang w:val="de-DE"/>
                                </w:rPr>
                                <w:t>asram:SubjectCode</w:t>
                              </w:r>
                              <w:proofErr w:type="spellEnd"/>
                            </w:p>
                          </w:txbxContent>
                        </wps:txbx>
                        <wps:bodyPr rot="0" vert="horz" wrap="square" lIns="91440" tIns="45720" rIns="91440" bIns="45720" anchor="t" anchorCtr="0" upright="1">
                          <a:noAutofit/>
                        </wps:bodyPr>
                      </wps:wsp>
                      <wps:wsp>
                        <wps:cNvPr id="1117" name="AutoShape 6207"/>
                        <wps:cNvCnPr>
                          <a:cxnSpLocks noChangeShapeType="1"/>
                        </wps:cNvCnPr>
                        <wps:spPr bwMode="auto">
                          <a:xfrm>
                            <a:off x="2294627" y="603849"/>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19" name="Rectangle 6209"/>
                        <wps:cNvSpPr>
                          <a:spLocks noChangeArrowheads="1"/>
                        </wps:cNvSpPr>
                        <wps:spPr bwMode="auto">
                          <a:xfrm>
                            <a:off x="2881223" y="0"/>
                            <a:ext cx="13017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AA" w14:textId="77777777" w:rsidR="009502FA" w:rsidRPr="001720AA" w:rsidRDefault="009502FA" w:rsidP="00BA5201">
                              <w:pPr>
                                <w:spacing w:line="240" w:lineRule="auto"/>
                                <w:rPr>
                                  <w:szCs w:val="20"/>
                                </w:rPr>
                              </w:pPr>
                              <w:proofErr w:type="spellStart"/>
                              <w:r w:rsidRPr="00CD0FCF">
                                <w:rPr>
                                  <w:rFonts w:cs="Arial"/>
                                  <w:bCs/>
                                  <w:szCs w:val="20"/>
                                  <w:lang w:val="de-DE"/>
                                </w:rPr>
                                <w:t>asram:ContentText</w:t>
                              </w:r>
                              <w:proofErr w:type="spellEnd"/>
                            </w:p>
                          </w:txbxContent>
                        </wps:txbx>
                        <wps:bodyPr rot="0" vert="horz" wrap="square" lIns="91440" tIns="45720" rIns="91440" bIns="45720" anchor="t" anchorCtr="0" upright="1">
                          <a:noAutofit/>
                        </wps:bodyPr>
                      </wps:wsp>
                      <wps:wsp>
                        <wps:cNvPr id="1120" name="AutoShape 6210"/>
                        <wps:cNvCnPr>
                          <a:cxnSpLocks noChangeShapeType="1"/>
                        </wps:cNvCnPr>
                        <wps:spPr bwMode="auto">
                          <a:xfrm>
                            <a:off x="2484408" y="163902"/>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21" name="AutoShape 6211"/>
                        <wps:cNvCnPr>
                          <a:cxnSpLocks noChangeShapeType="1"/>
                        </wps:cNvCnPr>
                        <wps:spPr bwMode="auto">
                          <a:xfrm>
                            <a:off x="2493034" y="10524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uppieren 1137" o:spid="_x0000_s1168" style="width:325.35pt;height:95.05pt;mso-position-horizontal-relative:char;mso-position-vertical-relative:line" coordorigin="1121" coordsize="41317,120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">
                <v:rect id="_x0000_s1169" style="position:absolute;left:24585;top:1380;width:5004;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H9cQA&#10;AADdAAAADwAAAGRycy9kb3ducmV2LnhtbERPzWrCQBC+F/oOyxS8lLoxBFtTVylaIXoz9QHG7DRJ&#10;zc6G7DaJb98tCN7m4/ud5Xo0jeipc7VlBbNpBIK4sLrmUsHpa/fyBsJ5ZI2NZVJwJQfr1ePDElNt&#10;Bz5Sn/tShBB2KSqovG9TKV1RkUE3tS1x4L5tZ9AH2JVSdziEcNPIOIrm0mDNoaHCljYVFZf81yjY&#10;H5LDaZPJn8ui3j5nr3kkz/NPpSZP48c7CE+jv4tv7kyH+bM4gf9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pR/XEAAAA3QAAAA8AAAAAAAAAAAAAAAAAmAIAAGRycy9k&#10;b3ducmV2LnhtbFBLBQYAAAAABAAEAPUAAACJAwAAAAA=&#10;" filled="f" stroked="f">
                  <v:textbox style="mso-fit-shape-to-text:t">
                    <w:txbxContent>
                      <w:p w14:paraId="16F992A6" w14:textId="77777777" w:rsidR="009502FA" w:rsidRPr="002274A0" w:rsidRDefault="009502FA" w:rsidP="006F7190">
                        <w:pPr>
                          <w:rPr>
                            <w:rFonts w:cs="Arial"/>
                            <w:b/>
                            <w:color w:val="C00000"/>
                            <w:sz w:val="24"/>
                            <w:szCs w:val="24"/>
                            <w:lang w:val="de-DE"/>
                          </w:rPr>
                        </w:pPr>
                        <w:r w:rsidRPr="002274A0">
                          <w:rPr>
                            <w:rFonts w:cs="Arial"/>
                            <w:b/>
                            <w:color w:val="C00000"/>
                            <w:sz w:val="24"/>
                            <w:szCs w:val="24"/>
                            <w:lang w:val="de-DE"/>
                          </w:rPr>
                          <w:t>1..*</w:t>
                        </w:r>
                        <w:r>
                          <w:rPr>
                            <w:rFonts w:cs="Arial"/>
                            <w:b/>
                            <w:color w:val="C00000"/>
                            <w:sz w:val="24"/>
                            <w:szCs w:val="24"/>
                            <w:lang w:val="de-DE"/>
                          </w:rPr>
                          <w:t xml:space="preserve"> </w:t>
                        </w:r>
                      </w:p>
                    </w:txbxContent>
                  </v:textbox>
                </v:rect>
                <v:rect id="Rectangle 6371" o:spid="_x0000_s1170" style="position:absolute;left:1121;top:4313;width:460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z5cQA&#10;AADdAAAADwAAAGRycy9kb3ducmV2LnhtbERPzWrCQBC+F3yHZYTe6kahNkZXsU2F9tCDNg8wZsds&#10;MDsbsqtJ374rCN7m4/ud1WawjbhS52vHCqaTBARx6XTNlYLid/eSgvABWWPjmBT8kYfNevS0wky7&#10;nvd0PYRKxBD2GSowIbSZlL40ZNFPXEscuZPrLIYIu0rqDvsYbhs5S5K5tFhzbDDY0oeh8ny4WAXn&#10;ND/mZb9/vyz6H/O5SIv8+61Q6nk8bJcgAg3hIb67v3ScP529wu2beIJ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fM+XEAAAA3QAAAA8AAAAAAAAAAAAAAAAAmAIAAGRycy9k&#10;b3ducmV2LnhtbFBLBQYAAAAABAAEAPUAAACJAwAAAAA=&#10;" stroked="f">
                  <v:textbox style="mso-fit-shape-to-text:t">
                    <w:txbxContent>
                      <w:p w14:paraId="16F992A7" w14:textId="77777777" w:rsidR="009502FA" w:rsidRPr="002274A0" w:rsidRDefault="009502FA" w:rsidP="006F7190">
                        <w:pPr>
                          <w:rPr>
                            <w:rFonts w:cs="Arial"/>
                            <w:b/>
                            <w:color w:val="C00000"/>
                            <w:sz w:val="24"/>
                            <w:szCs w:val="24"/>
                            <w:lang w:val="de-DE"/>
                          </w:rPr>
                        </w:pPr>
                        <w:r w:rsidRPr="002274A0">
                          <w:rPr>
                            <w:rFonts w:cs="Arial"/>
                            <w:b/>
                            <w:color w:val="C00000"/>
                            <w:sz w:val="24"/>
                            <w:szCs w:val="24"/>
                            <w:lang w:val="de-DE"/>
                          </w:rPr>
                          <w:t>1..*</w:t>
                        </w:r>
                      </w:p>
                    </w:txbxContent>
                  </v:textbox>
                </v:rect>
                <v:rect id="Rectangle 6201" o:spid="_x0000_s1171" style="position:absolute;left:5175;top:4140;width:1576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n82MEA&#10;AADdAAAADwAAAGRycy9kb3ducmV2LnhtbERPTYvCMBC9C/6HMII3TasgazWKKIJ4WNBd8Do2Y1Ns&#10;JqWJWv31G0HY2zze58yXra3EnRpfOlaQDhMQxLnTJRcKfn+2gy8QPiBrrByTgid5WC66nTlm2j34&#10;QPdjKEQMYZ+hAhNCnUnpc0MW/dDVxJG7uMZiiLAppG7wEcNtJUdJMpEWS44NBmtaG8qvx5tVsLmd&#10;zPbljN9/U/nSZ3Tr6WinVL/XrmYgArXhX/xx73Scn6ZjeH8TT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J/NjBAAAA3QAAAA8AAAAAAAAAAAAAAAAAmAIAAGRycy9kb3du&#10;cmV2LnhtbFBLBQYAAAAABAAEAPUAAACGAwAAAAA=&#10;" fillcolor="#8db3e2" strokeweight="2pt">
                  <v:textbox>
                    <w:txbxContent>
                      <w:p w14:paraId="16F992A8" w14:textId="77777777" w:rsidR="009502FA" w:rsidRPr="00C532BE" w:rsidRDefault="009502FA" w:rsidP="00BA5201">
                        <w:pPr>
                          <w:spacing w:line="240" w:lineRule="auto"/>
                          <w:rPr>
                            <w:b/>
                            <w:szCs w:val="20"/>
                          </w:rPr>
                        </w:pPr>
                        <w:proofErr w:type="spellStart"/>
                        <w:proofErr w:type="gramStart"/>
                        <w:r w:rsidRPr="00083E6E">
                          <w:rPr>
                            <w:rFonts w:cs="Arial"/>
                            <w:b/>
                            <w:bCs/>
                            <w:szCs w:val="20"/>
                          </w:rPr>
                          <w:t>asram:</w:t>
                        </w:r>
                        <w:proofErr w:type="gramEnd"/>
                        <w:r w:rsidRPr="00083E6E">
                          <w:rPr>
                            <w:rFonts w:cs="Arial"/>
                            <w:b/>
                            <w:bCs/>
                            <w:szCs w:val="20"/>
                          </w:rPr>
                          <w:t>IncludedCINote</w:t>
                        </w:r>
                        <w:proofErr w:type="spellEnd"/>
                      </w:p>
                    </w:txbxContent>
                  </v:textbox>
                </v:rect>
                <v:shape id="AutoShape 6204" o:spid="_x0000_s1172" type="#_x0000_t32" style="position:absolute;left:24844;top:16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MzqMMAAADdAAAADwAAAGRycy9kb3ducmV2LnhtbERPTWvCQBC9F/oflil4q5tIUBtdpRRE&#10;EaxEi16H7DQJzc6G7Brjv3cLgrd5vM+ZL3tTi45aV1lWEA8jEMS51RUXCn6Oq/cpCOeRNdaWScGN&#10;HCwXry9zTLW9ckbdwRcihLBLUUHpfZNK6fKSDLqhbYgD92tbgz7AtpC6xWsIN7UcRdFYGqw4NJTY&#10;0FdJ+d/hYhR0+9P3ZNV0670vTkm2TT7OaHZKDd76zxkIT71/ih/ujQ7z4ziB/2/CC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2DM6jDAAAA3QAAAA8AAAAAAAAAAAAA&#10;AAAAoQIAAGRycy9kb3ducmV2LnhtbFBLBQYAAAAABAAEAPkAAACRAwAAAAA=&#10;" strokeweight="2pt"/>
                <v:rect id="Rectangle 6205" o:spid="_x0000_s1173" style="position:absolute;left:21048;top:5175;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ut+MIA&#10;AADdAAAADwAAAGRycy9kb3ducmV2LnhtbERP32vCMBB+H/g/hBN8m2kFN6lGEWFMkMHm9P1ozrbY&#10;XGqSavSvXwaDvd3H9/MWq2hacSXnG8sK8nEGgri0uuFKweH77XkGwgdkja1lUnAnD6vl4GmBhbY3&#10;/qLrPlQihbAvUEEdQldI6cuaDPqx7YgTd7LOYEjQVVI7vKVw08pJlr1Igw2nhho72tRUnve9UdB9&#10;TPv318vOPY6z/rPEXbRhEpUaDeN6DiJQDP/iP/dWp/l5PoXfb9IJ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m634wgAAAN0AAAAPAAAAAAAAAAAAAAAAAJgCAABkcnMvZG93&#10;bnJldi54bWxQSwUGAAAAAAQABAD1AAAAhwMAAAAA&#10;" strokeweight="2pt"/>
                <v:rect id="Rectangle 6206" o:spid="_x0000_s1174" style="position:absolute;left:28812;top:8626;width:136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GsQA&#10;AADdAAAADwAAAGRycy9kb3ducmV2LnhtbESPQWsCMRCF7wX/Qxihl6LZLUVlNYq0lBZP3VU8D5tx&#10;d3EzWZJU479vBKG3Gd773rxZbaLpxYWc7ywryKcZCOLa6o4bBYf952QBwgdkjb1lUnAjD5v16GmF&#10;hbZXLulShUakEPYFKmhDGAopfd2SQT+1A3HSTtYZDGl1jdQOrync9PI1y2bSYMfpQosDvbdUn6tf&#10;k2rksTxWXy83u7MfZZdr9/YT50o9j+N2CSJQDP/mB/2t71w+g/s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vmxrEAAAA3QAAAA8AAAAAAAAAAAAAAAAAmAIAAGRycy9k&#10;b3ducmV2LnhtbFBLBQYAAAAABAAEAPUAAACJAwAAAAA=&#10;" filled="f" fillcolor="#8db3e2" strokeweight="2pt">
                  <v:textbox>
                    <w:txbxContent>
                      <w:p w14:paraId="16F992A9" w14:textId="77777777" w:rsidR="009502FA" w:rsidRPr="001720AA" w:rsidRDefault="009502FA" w:rsidP="00BA5201">
                        <w:pPr>
                          <w:spacing w:line="240" w:lineRule="auto"/>
                        </w:pPr>
                        <w:proofErr w:type="spellStart"/>
                        <w:r w:rsidRPr="00FA1DA3">
                          <w:rPr>
                            <w:rFonts w:cs="Arial"/>
                            <w:bCs/>
                            <w:szCs w:val="20"/>
                            <w:lang w:val="de-DE"/>
                          </w:rPr>
                          <w:t>asram:SubjectCode</w:t>
                        </w:r>
                        <w:proofErr w:type="spellEnd"/>
                      </w:p>
                    </w:txbxContent>
                  </v:textbox>
                </v:rect>
                <v:shape id="AutoShape 6207" o:spid="_x0000_s1175" type="#_x0000_t32" style="position:absolute;left:22946;top:6038;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Gt38IAAADdAAAADwAAAGRycy9kb3ducmV2LnhtbERPTYvCMBC9C/6HMII3TbvIql2jyIIo&#10;Cyrq4l6HZrYtNpPSxFr/vREEb/N4nzNbtKYUDdWusKwgHkYgiFOrC84U/J5WgwkI55E1lpZJwZ0c&#10;LObdzgwTbW98oOboMxFC2CWoIPe+SqR0aU4G3dBWxIH7t7VBH2CdSV3jLYSbUn5E0ac0WHBoyLGi&#10;75zSy/FqFDT78268qpr13mfn0eFnNP1Ds1Wq32uXXyA8tf4tfrk3OsyP4zE8vwkn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VGt38IAAADdAAAADwAAAAAAAAAAAAAA&#10;AAChAgAAZHJzL2Rvd25yZXYueG1sUEsFBgAAAAAEAAQA+QAAAJADAAAAAA==&#10;" strokeweight="2pt"/>
                <v:rect id="Rectangle 6209" o:spid="_x0000_s1176" style="position:absolute;left:28812;width:130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APaMUA&#10;AADdAAAADwAAAGRycy9kb3ducmV2LnhtbESPQWsCMRCF7wX/Q5hCL0WzW6TV1SjSUiyeuqt4Hjbj&#10;7tLNZElSjf++EYTeZnjve/NmuY6mF2dyvrOsIJ9kIIhrqztuFBz2n+MZCB+QNfaWScGVPKxXo4cl&#10;FtpeuKRzFRqRQtgXqKANYSik9HVLBv3EDsRJO1lnMKTVNVI7vKRw08uXLHuVBjtOF1oc6L2l+qf6&#10;NalGHstjtX2+2p39KLtcu+l3fFPq6TFuFiACxfBvvtNf+sblc7h9k0a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A9oxQAAAN0AAAAPAAAAAAAAAAAAAAAAAJgCAABkcnMv&#10;ZG93bnJldi54bWxQSwUGAAAAAAQABAD1AAAAigMAAAAA&#10;" filled="f" fillcolor="#8db3e2" strokeweight="2pt">
                  <v:textbox>
                    <w:txbxContent>
                      <w:p w14:paraId="16F992AA" w14:textId="77777777" w:rsidR="009502FA" w:rsidRPr="001720AA" w:rsidRDefault="009502FA" w:rsidP="00BA5201">
                        <w:pPr>
                          <w:spacing w:line="240" w:lineRule="auto"/>
                          <w:rPr>
                            <w:szCs w:val="20"/>
                          </w:rPr>
                        </w:pPr>
                        <w:proofErr w:type="spellStart"/>
                        <w:r w:rsidRPr="00CD0FCF">
                          <w:rPr>
                            <w:rFonts w:cs="Arial"/>
                            <w:bCs/>
                            <w:szCs w:val="20"/>
                            <w:lang w:val="de-DE"/>
                          </w:rPr>
                          <w:t>asram:ContentText</w:t>
                        </w:r>
                        <w:proofErr w:type="spellEnd"/>
                      </w:p>
                    </w:txbxContent>
                  </v:textbox>
                </v:rect>
                <v:shape id="AutoShape 6210" o:spid="_x0000_s1177" type="#_x0000_t32" style="position:absolute;left:24844;top:163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T/FsYAAADdAAAADwAAAGRycy9kb3ducmV2LnhtbESPQWvCQBCF70L/wzIFb7pRpLXRVUpB&#10;lIIVteh1yE6T0OxsyK4x/nvnIHib4b1575v5snOVaqkJpWcDo2ECijjztuTcwO9xNZiCChHZYuWZ&#10;DNwowHLx0ptjav2V99QeYq4khEOKBooY61TrkBXkMAx9TSzan28cRlmbXNsGrxLuKj1OkjftsGRp&#10;KLCmr4Ky/8PFGWh3p5/3Vd2udzE/Tfbfk48zuq0x/dfucwYqUhef5sf1xgr+aCz88o2Mo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U/xbGAAAA3QAAAA8AAAAAAAAA&#10;AAAAAAAAoQIAAGRycy9kb3ducmV2LnhtbFBLBQYAAAAABAAEAPkAAACUAwAAAAA=&#10;" strokeweight="2pt"/>
                <v:shape id="AutoShape 6211" o:spid="_x0000_s1178" type="#_x0000_t32" style="position:absolute;left:24930;top:10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hajcQAAADdAAAADwAAAGRycy9kb3ducmV2LnhtbERP22rCQBB9F/yHZQq+6SYSekldRQqh&#10;IqgkLfZ1yE6T0OxsyK4x/XtXKPRtDuc6q81oWjFQ7xrLCuJFBIK4tLrhSsHnRzZ/BuE8ssbWMin4&#10;JQeb9XSywlTbK+c0FL4SIYRdigpq77tUSlfWZNAtbEccuG/bG/QB9pXUPV5DuGnlMooepcGGQ0ON&#10;Hb3VVP4UF6NgOJ2PT1k3vJ98dU7yffLyheag1Oxh3L6C8DT6f/Gfe6fD/HgZw/2bcIJ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mFqNxAAAAN0AAAAPAAAAAAAAAAAA&#10;AAAAAKECAABkcnMvZG93bnJldi54bWxQSwUGAAAAAAQABAD5AAAAkgMAAAAA&#10;" strokeweight="2pt"/>
                <w10:anchorlock/>
              </v:group>
            </w:pict>
          </mc:Fallback>
        </mc:AlternateContent>
      </w:r>
    </w:p>
    <w:p w14:paraId="16F98880" w14:textId="77777777" w:rsidR="00EE393D" w:rsidRDefault="00EE393D" w:rsidP="00EE393D">
      <w:pPr>
        <w:rPr>
          <w:lang w:val="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BC23D8" w:rsidRPr="00AD4FE7" w14:paraId="16F98882" w14:textId="77777777" w:rsidTr="00DD1805">
        <w:trPr>
          <w:cantSplit/>
          <w:trHeight w:val="329"/>
        </w:trPr>
        <w:tc>
          <w:tcPr>
            <w:tcW w:w="5000" w:type="pct"/>
            <w:shd w:val="clear" w:color="auto" w:fill="FFFFCC"/>
            <w:vAlign w:val="center"/>
          </w:tcPr>
          <w:p w14:paraId="16F98881" w14:textId="77777777" w:rsidR="00BC23D8" w:rsidRPr="00A370B7" w:rsidRDefault="00EE393D" w:rsidP="00BC23D8">
            <w:pPr>
              <w:spacing w:line="240" w:lineRule="auto"/>
              <w:rPr>
                <w:rFonts w:eastAsia="Times New Roman"/>
                <w:b/>
                <w:bCs/>
                <w:color w:val="000000"/>
                <w:lang w:eastAsia="de-DE"/>
              </w:rPr>
            </w:pPr>
            <w:r>
              <w:rPr>
                <w:noProof/>
                <w:sz w:val="30"/>
                <w:szCs w:val="30"/>
                <w:lang w:eastAsia="zh-TW"/>
              </w:rPr>
              <mc:AlternateContent>
                <mc:Choice Requires="wps">
                  <w:drawing>
                    <wp:anchor distT="0" distB="0" distL="114300" distR="114300" simplePos="0" relativeHeight="251015168" behindDoc="0" locked="0" layoutInCell="1" allowOverlap="1" wp14:anchorId="16F991D0" wp14:editId="16F991D1">
                      <wp:simplePos x="0" y="0"/>
                      <wp:positionH relativeFrom="column">
                        <wp:posOffset>1987945</wp:posOffset>
                      </wp:positionH>
                      <wp:positionV relativeFrom="paragraph">
                        <wp:posOffset>119200</wp:posOffset>
                      </wp:positionV>
                      <wp:extent cx="215900" cy="0"/>
                      <wp:effectExtent l="0" t="0" r="12700" b="19050"/>
                      <wp:wrapNone/>
                      <wp:docPr id="1118" name="AutoShape 6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 id="AutoShape 6208" o:spid="_x0000_s1026" type="#_x0000_t32" style="position:absolute;margin-left:156.55pt;margin-top:9.4pt;width:17pt;height:0;z-index:251015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" strokeweight="2pt"/>
                  </w:pict>
                </mc:Fallback>
              </mc:AlternateContent>
            </w:r>
            <w:r w:rsidR="00BC23D8" w:rsidRPr="00A370B7">
              <w:rPr>
                <w:rFonts w:eastAsia="Times New Roman"/>
                <w:b/>
                <w:bCs/>
                <w:color w:val="000000"/>
                <w:lang w:eastAsia="de-DE"/>
              </w:rPr>
              <w:t>Explanation</w:t>
            </w:r>
          </w:p>
        </w:tc>
      </w:tr>
      <w:tr w:rsidR="00BC23D8" w:rsidRPr="00AD4FE7" w14:paraId="16F98888" w14:textId="77777777" w:rsidTr="00DD1805">
        <w:trPr>
          <w:cantSplit/>
        </w:trPr>
        <w:tc>
          <w:tcPr>
            <w:tcW w:w="5000" w:type="pct"/>
            <w:vAlign w:val="center"/>
          </w:tcPr>
          <w:p w14:paraId="16F98883" w14:textId="77777777" w:rsidR="00BC23D8" w:rsidRPr="00A370B7" w:rsidRDefault="00BC23D8" w:rsidP="00BC23D8">
            <w:pPr>
              <w:spacing w:line="240" w:lineRule="auto"/>
              <w:rPr>
                <w:b/>
              </w:rPr>
            </w:pPr>
          </w:p>
          <w:p w14:paraId="16F98884" w14:textId="77777777" w:rsidR="00BC23D8" w:rsidRPr="00A370B7" w:rsidRDefault="00BC23D8" w:rsidP="00BC23D8">
            <w:pPr>
              <w:spacing w:line="240" w:lineRule="auto"/>
            </w:pPr>
            <w:r w:rsidRPr="00A370B7">
              <w:rPr>
                <w:b/>
              </w:rPr>
              <w:t>“</w:t>
            </w:r>
            <w:r w:rsidRPr="00A370B7">
              <w:rPr>
                <w:rFonts w:cs="Arial"/>
                <w:b/>
                <w:bCs/>
                <w:szCs w:val="20"/>
              </w:rPr>
              <w:t>asram:IncludedCINote“</w:t>
            </w:r>
            <w:r w:rsidRPr="00A370B7">
              <w:t xml:space="preserve"> can be repeated with different information.</w:t>
            </w:r>
          </w:p>
          <w:p w14:paraId="16F98885" w14:textId="77777777" w:rsidR="00BC23D8" w:rsidRPr="00A370B7" w:rsidRDefault="00BC23D8" w:rsidP="00BC23D8"/>
          <w:p w14:paraId="16F98886" w14:textId="77777777" w:rsidR="00BC23D8" w:rsidRPr="00A370B7" w:rsidRDefault="00BC23D8" w:rsidP="00BC23D8">
            <w:pPr>
              <w:spacing w:line="240" w:lineRule="auto"/>
            </w:pPr>
            <w:r w:rsidRPr="00A370B7">
              <w:t xml:space="preserve">In order to differentiate </w:t>
            </w:r>
            <w:r w:rsidR="000439C8" w:rsidRPr="00A370B7">
              <w:t>between this</w:t>
            </w:r>
            <w:r w:rsidRPr="00A370B7">
              <w:t xml:space="preserve"> information, </w:t>
            </w:r>
            <w:r w:rsidRPr="00A370B7">
              <w:rPr>
                <w:b/>
              </w:rPr>
              <w:t>“</w:t>
            </w:r>
            <w:r w:rsidRPr="00A370B7">
              <w:rPr>
                <w:rFonts w:cs="Arial"/>
                <w:b/>
                <w:bCs/>
                <w:szCs w:val="20"/>
              </w:rPr>
              <w:t>asram:SubjectCode</w:t>
            </w:r>
            <w:r w:rsidRPr="00A370B7">
              <w:rPr>
                <w:b/>
              </w:rPr>
              <w:t>”</w:t>
            </w:r>
            <w:r w:rsidRPr="00A370B7">
              <w:t xml:space="preserve"> will be used.</w:t>
            </w:r>
          </w:p>
          <w:p w14:paraId="16F98887" w14:textId="77777777" w:rsidR="00BC23D8" w:rsidRPr="00A370B7" w:rsidRDefault="00BC23D8" w:rsidP="00BC23D8"/>
        </w:tc>
      </w:tr>
    </w:tbl>
    <w:p w14:paraId="16F98889" w14:textId="77777777" w:rsidR="00EE393D" w:rsidRDefault="00EE393D">
      <w:pPr>
        <w:spacing w:line="240" w:lineRule="auto"/>
        <w:rPr>
          <w:sz w:val="30"/>
          <w:szCs w:val="30"/>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4"/>
        <w:gridCol w:w="1160"/>
        <w:gridCol w:w="1015"/>
        <w:gridCol w:w="2755"/>
        <w:gridCol w:w="871"/>
        <w:gridCol w:w="4272"/>
      </w:tblGrid>
      <w:tr w:rsidR="00A370B7" w:rsidRPr="00AD4FE7" w14:paraId="16F98891" w14:textId="77777777" w:rsidTr="00DD1805">
        <w:trPr>
          <w:cantSplit/>
          <w:trHeight w:val="330"/>
          <w:tblHeader/>
        </w:trPr>
        <w:tc>
          <w:tcPr>
            <w:tcW w:w="1056" w:type="pct"/>
            <w:shd w:val="clear" w:color="auto" w:fill="FFFFCC"/>
            <w:noWrap/>
            <w:vAlign w:val="center"/>
            <w:hideMark/>
          </w:tcPr>
          <w:p w14:paraId="16F9888A"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2" w:type="pct"/>
            <w:shd w:val="clear" w:color="auto" w:fill="FFFFCC"/>
            <w:noWrap/>
            <w:vAlign w:val="center"/>
            <w:hideMark/>
          </w:tcPr>
          <w:p w14:paraId="16F9888B"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88C"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88D"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88E"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88F"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noWrap/>
            <w:vAlign w:val="center"/>
          </w:tcPr>
          <w:p w14:paraId="16F98890"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4A7B8D" w:rsidRPr="00AD4FE7" w14:paraId="16F9889C" w14:textId="77777777" w:rsidTr="00C87929">
        <w:trPr>
          <w:cantSplit/>
          <w:trHeight w:val="315"/>
        </w:trPr>
        <w:tc>
          <w:tcPr>
            <w:tcW w:w="1056" w:type="pct"/>
            <w:shd w:val="clear" w:color="auto" w:fill="C00000"/>
            <w:noWrap/>
            <w:vAlign w:val="center"/>
            <w:hideMark/>
          </w:tcPr>
          <w:p w14:paraId="16F98892" w14:textId="77777777" w:rsidR="004A7B8D" w:rsidRPr="00A370B7" w:rsidRDefault="004A7B8D" w:rsidP="004A7B8D">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52" w:type="pct"/>
            <w:shd w:val="clear" w:color="auto" w:fill="C00000"/>
            <w:noWrap/>
            <w:vAlign w:val="center"/>
            <w:hideMark/>
          </w:tcPr>
          <w:p w14:paraId="16F98893"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C00000"/>
            <w:noWrap/>
            <w:vAlign w:val="center"/>
            <w:hideMark/>
          </w:tcPr>
          <w:p w14:paraId="16F98894"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352" w:type="pct"/>
            <w:shd w:val="clear" w:color="auto" w:fill="C00000"/>
            <w:noWrap/>
            <w:vAlign w:val="center"/>
            <w:hideMark/>
          </w:tcPr>
          <w:p w14:paraId="16F98895"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C00000"/>
            <w:noWrap/>
            <w:vAlign w:val="center"/>
            <w:hideMark/>
          </w:tcPr>
          <w:p w14:paraId="16F98896" w14:textId="77777777" w:rsidR="004A7B8D" w:rsidRPr="00A370B7" w:rsidRDefault="00815586" w:rsidP="007D2310">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 xml:space="preserve">B-Supply Inc. </w:t>
            </w:r>
            <w:r w:rsidR="00814B2F">
              <w:rPr>
                <w:rFonts w:eastAsia="Times New Roman" w:cs="Arial"/>
                <w:color w:val="000000"/>
                <w:sz w:val="16"/>
                <w:szCs w:val="20"/>
                <w:lang w:val="de-DE" w:eastAsia="de-DE"/>
              </w:rPr>
              <w:t>Detroit</w:t>
            </w:r>
          </w:p>
        </w:tc>
        <w:tc>
          <w:tcPr>
            <w:tcW w:w="302" w:type="pct"/>
            <w:shd w:val="clear" w:color="auto" w:fill="C00000"/>
            <w:noWrap/>
            <w:vAlign w:val="center"/>
            <w:hideMark/>
          </w:tcPr>
          <w:p w14:paraId="16F98897" w14:textId="77777777" w:rsidR="004A7B8D" w:rsidRPr="00A370B7" w:rsidRDefault="004A7B8D" w:rsidP="00EE393D">
            <w:pPr>
              <w:spacing w:line="240" w:lineRule="auto"/>
              <w:rPr>
                <w:rFonts w:eastAsia="Times New Roman"/>
                <w:color w:val="000000"/>
                <w:sz w:val="16"/>
                <w:lang w:val="de-DE" w:eastAsia="de-DE"/>
              </w:rPr>
            </w:pPr>
            <w:r>
              <w:rPr>
                <w:rFonts w:eastAsia="Times New Roman"/>
                <w:color w:val="000000"/>
                <w:sz w:val="16"/>
                <w:lang w:eastAsia="de-DE"/>
              </w:rPr>
              <w:t>M</w:t>
            </w:r>
          </w:p>
        </w:tc>
        <w:tc>
          <w:tcPr>
            <w:tcW w:w="1481" w:type="pct"/>
            <w:shd w:val="clear" w:color="auto" w:fill="C00000"/>
            <w:noWrap/>
            <w:vAlign w:val="center"/>
          </w:tcPr>
          <w:p w14:paraId="16F98898" w14:textId="77777777" w:rsidR="004A7B8D" w:rsidRPr="00A370B7" w:rsidRDefault="004A7B8D" w:rsidP="003B085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"SSC", the following assignment is valid:</w:t>
            </w:r>
          </w:p>
          <w:p w14:paraId="16F98899" w14:textId="77777777" w:rsidR="004A7B8D" w:rsidRPr="00A370B7" w:rsidRDefault="004A7B8D" w:rsidP="003B085D">
            <w:pPr>
              <w:spacing w:line="240" w:lineRule="auto"/>
              <w:rPr>
                <w:rFonts w:eastAsia="Times New Roman"/>
                <w:color w:val="000000"/>
                <w:sz w:val="16"/>
                <w:lang w:eastAsia="de-DE"/>
              </w:rPr>
            </w:pPr>
          </w:p>
          <w:p w14:paraId="16F9889A" w14:textId="77777777" w:rsidR="004A7B8D" w:rsidRPr="00A370B7" w:rsidRDefault="004A7B8D" w:rsidP="003B085D">
            <w:pPr>
              <w:spacing w:line="240" w:lineRule="auto"/>
              <w:rPr>
                <w:rFonts w:eastAsia="Times New Roman"/>
                <w:color w:val="000000"/>
                <w:sz w:val="16"/>
                <w:lang w:eastAsia="de-DE"/>
              </w:rPr>
            </w:pPr>
            <w:r w:rsidRPr="00A370B7">
              <w:rPr>
                <w:rFonts w:eastAsia="Times New Roman"/>
                <w:color w:val="000000"/>
                <w:sz w:val="16"/>
                <w:lang w:eastAsia="de-DE"/>
              </w:rPr>
              <w:t>Supplier</w:t>
            </w:r>
            <w:r w:rsidR="00FC365E">
              <w:rPr>
                <w:rFonts w:eastAsia="Times New Roman"/>
                <w:color w:val="000000"/>
                <w:sz w:val="16"/>
                <w:lang w:eastAsia="de-DE"/>
              </w:rPr>
              <w:t xml:space="preserve"> Site </w:t>
            </w:r>
            <w:r w:rsidRPr="00A370B7">
              <w:rPr>
                <w:rFonts w:eastAsia="Times New Roman"/>
                <w:color w:val="000000"/>
                <w:sz w:val="16"/>
                <w:lang w:eastAsia="de-DE"/>
              </w:rPr>
              <w:t>City:</w:t>
            </w:r>
            <w:r w:rsidR="000530DB">
              <w:rPr>
                <w:rFonts w:eastAsia="Times New Roman"/>
                <w:color w:val="000000"/>
                <w:sz w:val="16"/>
                <w:lang w:eastAsia="de-DE"/>
              </w:rPr>
              <w:t xml:space="preserve"> </w:t>
            </w:r>
          </w:p>
          <w:p w14:paraId="16F9889B" w14:textId="77777777" w:rsidR="004A7B8D" w:rsidRPr="00A370B7" w:rsidRDefault="004A7B8D" w:rsidP="000530DB">
            <w:pPr>
              <w:spacing w:line="240" w:lineRule="auto"/>
              <w:rPr>
                <w:rFonts w:eastAsia="Times New Roman"/>
                <w:color w:val="000000"/>
                <w:sz w:val="16"/>
                <w:lang w:eastAsia="de-DE"/>
              </w:rPr>
            </w:pPr>
            <w:r w:rsidRPr="00A370B7">
              <w:rPr>
                <w:rFonts w:eastAsia="Times New Roman"/>
                <w:color w:val="000000"/>
                <w:sz w:val="16"/>
                <w:lang w:eastAsia="de-DE"/>
              </w:rPr>
              <w:t>Concatenation of supplier site and city</w:t>
            </w:r>
          </w:p>
        </w:tc>
      </w:tr>
      <w:tr w:rsidR="004A7B8D" w:rsidRPr="00AD4FE7" w14:paraId="16F988A6" w14:textId="77777777" w:rsidTr="00C87929">
        <w:trPr>
          <w:cantSplit/>
          <w:trHeight w:val="315"/>
        </w:trPr>
        <w:tc>
          <w:tcPr>
            <w:tcW w:w="1056" w:type="pct"/>
            <w:shd w:val="clear" w:color="auto" w:fill="92D050"/>
            <w:noWrap/>
            <w:vAlign w:val="center"/>
            <w:hideMark/>
          </w:tcPr>
          <w:p w14:paraId="16F9889D" w14:textId="77777777" w:rsidR="004A7B8D" w:rsidRPr="004A7B8D" w:rsidRDefault="004A7B8D" w:rsidP="00EE393D">
            <w:pPr>
              <w:spacing w:line="240" w:lineRule="auto"/>
              <w:rPr>
                <w:rFonts w:cs="Arial"/>
                <w:bCs/>
                <w:sz w:val="16"/>
                <w:szCs w:val="20"/>
              </w:rPr>
            </w:pPr>
            <w:r>
              <w:rPr>
                <w:rFonts w:cs="Arial"/>
                <w:bCs/>
                <w:sz w:val="16"/>
                <w:szCs w:val="20"/>
              </w:rPr>
              <w:t>asram:ContentText</w:t>
            </w:r>
          </w:p>
        </w:tc>
        <w:tc>
          <w:tcPr>
            <w:tcW w:w="452" w:type="pct"/>
            <w:shd w:val="clear" w:color="auto" w:fill="92D050"/>
            <w:noWrap/>
            <w:vAlign w:val="center"/>
            <w:hideMark/>
          </w:tcPr>
          <w:p w14:paraId="16F9889E"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9F"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64</w:t>
            </w:r>
          </w:p>
        </w:tc>
        <w:tc>
          <w:tcPr>
            <w:tcW w:w="352" w:type="pct"/>
            <w:shd w:val="clear" w:color="auto" w:fill="92D050"/>
            <w:noWrap/>
            <w:vAlign w:val="center"/>
            <w:hideMark/>
          </w:tcPr>
          <w:p w14:paraId="16F988A0"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A1" w14:textId="77777777" w:rsidR="004A7B8D" w:rsidRPr="00A370B7" w:rsidRDefault="00815586" w:rsidP="00EE393D">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VMI</w:t>
            </w:r>
          </w:p>
        </w:tc>
        <w:tc>
          <w:tcPr>
            <w:tcW w:w="302" w:type="pct"/>
            <w:shd w:val="clear" w:color="auto" w:fill="92D050"/>
            <w:noWrap/>
            <w:vAlign w:val="center"/>
            <w:hideMark/>
          </w:tcPr>
          <w:p w14:paraId="16F988A2" w14:textId="77777777" w:rsidR="004A7B8D" w:rsidRPr="00A370B7" w:rsidRDefault="004A7B8D" w:rsidP="00EE393D">
            <w:pPr>
              <w:spacing w:line="240" w:lineRule="auto"/>
              <w:rPr>
                <w:rFonts w:eastAsia="Times New Roman"/>
                <w:color w:val="000000"/>
                <w:sz w:val="16"/>
                <w:lang w:val="de-DE" w:eastAsia="de-DE"/>
              </w:rPr>
            </w:pPr>
            <w:r>
              <w:rPr>
                <w:rFonts w:eastAsia="Times New Roman"/>
                <w:color w:val="000000"/>
                <w:sz w:val="16"/>
                <w:lang w:eastAsia="de-DE"/>
              </w:rPr>
              <w:t>C</w:t>
            </w:r>
          </w:p>
        </w:tc>
        <w:tc>
          <w:tcPr>
            <w:tcW w:w="1481" w:type="pct"/>
            <w:shd w:val="clear" w:color="auto" w:fill="92D050"/>
            <w:noWrap/>
            <w:vAlign w:val="center"/>
          </w:tcPr>
          <w:p w14:paraId="16F988A3" w14:textId="77777777" w:rsidR="004A7B8D" w:rsidRDefault="004A7B8D" w:rsidP="004A7B8D">
            <w:pPr>
              <w:spacing w:line="240" w:lineRule="auto"/>
              <w:rPr>
                <w:rFonts w:eastAsia="Times New Roman"/>
                <w:color w:val="000000"/>
                <w:sz w:val="16"/>
                <w:lang w:eastAsia="de-DE"/>
              </w:rPr>
            </w:pPr>
            <w:r>
              <w:rPr>
                <w:rFonts w:eastAsia="Times New Roman"/>
                <w:color w:val="000000"/>
                <w:sz w:val="16"/>
                <w:lang w:eastAsia="de-DE"/>
              </w:rPr>
              <w:t>If “asram:SubjectCode” is equal to Value "OS, the following assignment is valid:</w:t>
            </w:r>
          </w:p>
          <w:p w14:paraId="16F988A4" w14:textId="77777777" w:rsidR="004A7B8D" w:rsidRDefault="004A7B8D" w:rsidP="004A7B8D">
            <w:pPr>
              <w:spacing w:line="240" w:lineRule="auto"/>
              <w:rPr>
                <w:rFonts w:eastAsia="Times New Roman"/>
                <w:color w:val="000000"/>
                <w:sz w:val="16"/>
                <w:lang w:eastAsia="de-DE"/>
              </w:rPr>
            </w:pPr>
          </w:p>
          <w:p w14:paraId="16F988A5" w14:textId="77777777" w:rsidR="004A7B8D" w:rsidRPr="00A370B7" w:rsidRDefault="004A7B8D" w:rsidP="00EE393D">
            <w:pPr>
              <w:spacing w:line="240" w:lineRule="auto"/>
              <w:rPr>
                <w:rFonts w:eastAsia="Times New Roman"/>
                <w:color w:val="000000"/>
                <w:sz w:val="16"/>
                <w:lang w:eastAsia="de-DE"/>
              </w:rPr>
            </w:pPr>
            <w:r>
              <w:rPr>
                <w:rFonts w:eastAsia="Times New Roman"/>
                <w:color w:val="000000"/>
                <w:sz w:val="16"/>
                <w:lang w:eastAsia="de-DE"/>
              </w:rPr>
              <w:t>Logistic Solution</w:t>
            </w:r>
          </w:p>
        </w:tc>
      </w:tr>
      <w:tr w:rsidR="004A7B8D" w:rsidRPr="00AD4FE7" w14:paraId="16F988B1" w14:textId="77777777" w:rsidTr="00C87929">
        <w:trPr>
          <w:cantSplit/>
          <w:trHeight w:val="315"/>
        </w:trPr>
        <w:tc>
          <w:tcPr>
            <w:tcW w:w="1056" w:type="pct"/>
            <w:shd w:val="clear" w:color="auto" w:fill="92D050"/>
            <w:noWrap/>
            <w:vAlign w:val="center"/>
            <w:hideMark/>
          </w:tcPr>
          <w:p w14:paraId="16F988A7" w14:textId="77777777" w:rsidR="004A7B8D" w:rsidRPr="004A7B8D" w:rsidRDefault="004A7B8D" w:rsidP="00EE393D">
            <w:pPr>
              <w:spacing w:line="240" w:lineRule="auto"/>
              <w:rPr>
                <w:rFonts w:cs="Arial"/>
                <w:bCs/>
                <w:sz w:val="16"/>
                <w:szCs w:val="20"/>
              </w:rPr>
            </w:pPr>
            <w:r>
              <w:rPr>
                <w:rFonts w:cs="Arial"/>
                <w:bCs/>
                <w:sz w:val="16"/>
                <w:szCs w:val="20"/>
              </w:rPr>
              <w:t>asram:ContentText</w:t>
            </w:r>
          </w:p>
        </w:tc>
        <w:tc>
          <w:tcPr>
            <w:tcW w:w="452" w:type="pct"/>
            <w:shd w:val="clear" w:color="auto" w:fill="92D050"/>
            <w:noWrap/>
            <w:vAlign w:val="center"/>
            <w:hideMark/>
          </w:tcPr>
          <w:p w14:paraId="16F988A8"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A9"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AA"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AB"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AC"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AD"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"FF01", the following assignment is valid:</w:t>
            </w:r>
          </w:p>
          <w:p w14:paraId="16F988AE" w14:textId="77777777" w:rsidR="000530DB" w:rsidRDefault="000530DB" w:rsidP="00EE393D">
            <w:pPr>
              <w:spacing w:line="240" w:lineRule="auto"/>
              <w:rPr>
                <w:rFonts w:eastAsia="Times New Roman"/>
                <w:color w:val="000000"/>
                <w:sz w:val="16"/>
                <w:lang w:eastAsia="de-DE"/>
              </w:rPr>
            </w:pPr>
          </w:p>
          <w:p w14:paraId="16F988AF"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FlexibleField1:</w:t>
            </w:r>
          </w:p>
          <w:p w14:paraId="16F988B0" w14:textId="77777777" w:rsidR="004A7B8D" w:rsidRPr="00A370B7" w:rsidRDefault="004A7B8D" w:rsidP="000530DB">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4A7B8D" w:rsidRPr="00AD4FE7" w14:paraId="16F988BC" w14:textId="77777777" w:rsidTr="00C87929">
        <w:trPr>
          <w:cantSplit/>
          <w:trHeight w:val="315"/>
        </w:trPr>
        <w:tc>
          <w:tcPr>
            <w:tcW w:w="1056" w:type="pct"/>
            <w:shd w:val="clear" w:color="auto" w:fill="92D050"/>
            <w:noWrap/>
            <w:vAlign w:val="center"/>
            <w:hideMark/>
          </w:tcPr>
          <w:p w14:paraId="16F988B2" w14:textId="77777777" w:rsidR="004A7B8D" w:rsidRPr="00A370B7" w:rsidRDefault="004A7B8D" w:rsidP="000530DB">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52" w:type="pct"/>
            <w:shd w:val="clear" w:color="auto" w:fill="92D050"/>
            <w:noWrap/>
            <w:vAlign w:val="center"/>
            <w:hideMark/>
          </w:tcPr>
          <w:p w14:paraId="16F988B3"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B4"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B5"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B6"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B7"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B8"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"FF02", the following assignment is valid:</w:t>
            </w:r>
          </w:p>
          <w:p w14:paraId="16F988B9" w14:textId="77777777" w:rsidR="004A7B8D" w:rsidRPr="00A370B7" w:rsidRDefault="004A7B8D" w:rsidP="00EE393D">
            <w:pPr>
              <w:spacing w:line="240" w:lineRule="auto"/>
              <w:rPr>
                <w:rFonts w:eastAsia="Times New Roman"/>
                <w:color w:val="000000"/>
                <w:sz w:val="16"/>
                <w:lang w:eastAsia="de-DE"/>
              </w:rPr>
            </w:pPr>
          </w:p>
          <w:p w14:paraId="16F988BA"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FlexibleField2:</w:t>
            </w:r>
          </w:p>
          <w:p w14:paraId="16F988BB"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w:t>
            </w:r>
            <w:r w:rsidR="000530DB">
              <w:rPr>
                <w:rFonts w:eastAsia="Times New Roman"/>
                <w:color w:val="000000"/>
                <w:sz w:val="16"/>
                <w:lang w:eastAsia="de-DE"/>
              </w:rPr>
              <w:t>lexible Field for various usage</w:t>
            </w:r>
          </w:p>
        </w:tc>
      </w:tr>
      <w:tr w:rsidR="004A7B8D" w:rsidRPr="00AD4FE7" w14:paraId="16F988C7" w14:textId="77777777" w:rsidTr="00C87929">
        <w:trPr>
          <w:cantSplit/>
          <w:trHeight w:val="315"/>
        </w:trPr>
        <w:tc>
          <w:tcPr>
            <w:tcW w:w="1056" w:type="pct"/>
            <w:shd w:val="clear" w:color="auto" w:fill="92D050"/>
            <w:noWrap/>
            <w:vAlign w:val="center"/>
            <w:hideMark/>
          </w:tcPr>
          <w:p w14:paraId="16F988BD" w14:textId="77777777" w:rsidR="004A7B8D" w:rsidRPr="000530DB" w:rsidRDefault="000530DB" w:rsidP="00EE393D">
            <w:pPr>
              <w:spacing w:line="240" w:lineRule="auto"/>
              <w:rPr>
                <w:rFonts w:cs="Arial"/>
                <w:bCs/>
                <w:sz w:val="16"/>
                <w:szCs w:val="20"/>
              </w:rPr>
            </w:pPr>
            <w:r>
              <w:rPr>
                <w:rFonts w:cs="Arial"/>
                <w:bCs/>
                <w:sz w:val="16"/>
                <w:szCs w:val="20"/>
              </w:rPr>
              <w:t>asram:ContentText</w:t>
            </w:r>
          </w:p>
        </w:tc>
        <w:tc>
          <w:tcPr>
            <w:tcW w:w="452" w:type="pct"/>
            <w:shd w:val="clear" w:color="auto" w:fill="92D050"/>
            <w:noWrap/>
            <w:vAlign w:val="center"/>
            <w:hideMark/>
          </w:tcPr>
          <w:p w14:paraId="16F988BE"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BF"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C0"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C1"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C2"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C3"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"FF03", the following assignment is valid:</w:t>
            </w:r>
          </w:p>
          <w:p w14:paraId="16F988C4" w14:textId="77777777" w:rsidR="004A7B8D" w:rsidRPr="00A370B7" w:rsidRDefault="004A7B8D" w:rsidP="00EE393D">
            <w:pPr>
              <w:spacing w:line="240" w:lineRule="auto"/>
              <w:rPr>
                <w:rFonts w:eastAsia="Times New Roman"/>
                <w:color w:val="000000"/>
                <w:sz w:val="16"/>
                <w:lang w:eastAsia="de-DE"/>
              </w:rPr>
            </w:pPr>
          </w:p>
          <w:p w14:paraId="16F988C5"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FlexibleField3:</w:t>
            </w:r>
          </w:p>
          <w:p w14:paraId="16F988C6"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4A7B8D" w:rsidRPr="00AD4FE7" w14:paraId="16F988D2" w14:textId="77777777" w:rsidTr="00C87929">
        <w:trPr>
          <w:cantSplit/>
          <w:trHeight w:val="315"/>
        </w:trPr>
        <w:tc>
          <w:tcPr>
            <w:tcW w:w="1056" w:type="pct"/>
            <w:shd w:val="clear" w:color="auto" w:fill="92D050"/>
            <w:noWrap/>
            <w:vAlign w:val="center"/>
            <w:hideMark/>
          </w:tcPr>
          <w:p w14:paraId="16F988C8" w14:textId="77777777" w:rsidR="004A7B8D" w:rsidRPr="000530DB" w:rsidRDefault="000530DB" w:rsidP="00EE393D">
            <w:pPr>
              <w:spacing w:line="240" w:lineRule="auto"/>
              <w:rPr>
                <w:rFonts w:cs="Arial"/>
                <w:bCs/>
                <w:sz w:val="16"/>
                <w:szCs w:val="20"/>
              </w:rPr>
            </w:pPr>
            <w:r>
              <w:rPr>
                <w:rFonts w:cs="Arial"/>
                <w:bCs/>
                <w:sz w:val="16"/>
                <w:szCs w:val="20"/>
              </w:rPr>
              <w:t>asram:ContentText</w:t>
            </w:r>
          </w:p>
        </w:tc>
        <w:tc>
          <w:tcPr>
            <w:tcW w:w="452" w:type="pct"/>
            <w:shd w:val="clear" w:color="auto" w:fill="92D050"/>
            <w:noWrap/>
            <w:vAlign w:val="center"/>
            <w:hideMark/>
          </w:tcPr>
          <w:p w14:paraId="16F988C9"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CA"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CB"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CC"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CD"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CE"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"FF04", the following assignment is valid:</w:t>
            </w:r>
          </w:p>
          <w:p w14:paraId="16F988CF" w14:textId="77777777" w:rsidR="004A7B8D" w:rsidRPr="00A370B7" w:rsidRDefault="004A7B8D" w:rsidP="00EE393D">
            <w:pPr>
              <w:spacing w:line="240" w:lineRule="auto"/>
              <w:rPr>
                <w:rFonts w:eastAsia="Times New Roman"/>
                <w:color w:val="000000"/>
                <w:sz w:val="16"/>
                <w:lang w:eastAsia="de-DE"/>
              </w:rPr>
            </w:pPr>
          </w:p>
          <w:p w14:paraId="16F988D0"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FlexibleField4:</w:t>
            </w:r>
          </w:p>
          <w:p w14:paraId="16F988D1"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w:t>
            </w:r>
            <w:r w:rsidR="000530DB">
              <w:rPr>
                <w:rFonts w:eastAsia="Times New Roman"/>
                <w:color w:val="000000"/>
                <w:sz w:val="16"/>
                <w:lang w:eastAsia="de-DE"/>
              </w:rPr>
              <w:t>lexible Field for various usage</w:t>
            </w:r>
          </w:p>
        </w:tc>
      </w:tr>
      <w:tr w:rsidR="004A7B8D" w:rsidRPr="00AD4FE7" w14:paraId="16F988DD" w14:textId="77777777" w:rsidTr="00C87929">
        <w:trPr>
          <w:cantSplit/>
          <w:trHeight w:val="315"/>
        </w:trPr>
        <w:tc>
          <w:tcPr>
            <w:tcW w:w="1056" w:type="pct"/>
            <w:shd w:val="clear" w:color="auto" w:fill="92D050"/>
            <w:noWrap/>
            <w:vAlign w:val="center"/>
            <w:hideMark/>
          </w:tcPr>
          <w:p w14:paraId="16F988D3" w14:textId="77777777" w:rsidR="004A7B8D" w:rsidRPr="000530DB" w:rsidRDefault="000530DB" w:rsidP="00EE393D">
            <w:pPr>
              <w:spacing w:line="240" w:lineRule="auto"/>
              <w:rPr>
                <w:rFonts w:cs="Arial"/>
                <w:bCs/>
                <w:sz w:val="16"/>
                <w:szCs w:val="20"/>
              </w:rPr>
            </w:pPr>
            <w:r>
              <w:rPr>
                <w:rFonts w:cs="Arial"/>
                <w:bCs/>
                <w:sz w:val="16"/>
                <w:szCs w:val="20"/>
              </w:rPr>
              <w:t>asram:ContentText</w:t>
            </w:r>
          </w:p>
        </w:tc>
        <w:tc>
          <w:tcPr>
            <w:tcW w:w="452" w:type="pct"/>
            <w:shd w:val="clear" w:color="auto" w:fill="92D050"/>
            <w:noWrap/>
            <w:vAlign w:val="center"/>
            <w:hideMark/>
          </w:tcPr>
          <w:p w14:paraId="16F988D4"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D5"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D6"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D7"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D8"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D9"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"FF05", the following assignment is valid:</w:t>
            </w:r>
          </w:p>
          <w:p w14:paraId="16F988DA" w14:textId="77777777" w:rsidR="004A7B8D" w:rsidRPr="00A370B7" w:rsidRDefault="004A7B8D" w:rsidP="00EE393D">
            <w:pPr>
              <w:spacing w:line="240" w:lineRule="auto"/>
              <w:rPr>
                <w:rFonts w:eastAsia="Times New Roman"/>
                <w:color w:val="000000"/>
                <w:sz w:val="16"/>
                <w:lang w:eastAsia="de-DE"/>
              </w:rPr>
            </w:pPr>
          </w:p>
          <w:p w14:paraId="16F988DB"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FlexibleField5:</w:t>
            </w:r>
          </w:p>
          <w:p w14:paraId="16F988DC"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w:t>
            </w:r>
            <w:r w:rsidR="000530DB">
              <w:rPr>
                <w:rFonts w:eastAsia="Times New Roman"/>
                <w:color w:val="000000"/>
                <w:sz w:val="16"/>
                <w:lang w:eastAsia="de-DE"/>
              </w:rPr>
              <w:t>lexible Field for various usage</w:t>
            </w:r>
          </w:p>
        </w:tc>
      </w:tr>
      <w:tr w:rsidR="004A7B8D" w:rsidRPr="00AD4FE7" w14:paraId="16F988E8" w14:textId="77777777" w:rsidTr="00C87929">
        <w:trPr>
          <w:cantSplit/>
          <w:trHeight w:val="315"/>
        </w:trPr>
        <w:tc>
          <w:tcPr>
            <w:tcW w:w="1056" w:type="pct"/>
            <w:shd w:val="clear" w:color="auto" w:fill="92D050"/>
            <w:noWrap/>
            <w:vAlign w:val="center"/>
            <w:hideMark/>
          </w:tcPr>
          <w:p w14:paraId="16F988DE" w14:textId="77777777" w:rsidR="004A7B8D" w:rsidRPr="000530DB" w:rsidRDefault="000530DB" w:rsidP="00EE393D">
            <w:pPr>
              <w:spacing w:line="240" w:lineRule="auto"/>
              <w:rPr>
                <w:rFonts w:cs="Arial"/>
                <w:bCs/>
                <w:sz w:val="16"/>
                <w:szCs w:val="20"/>
              </w:rPr>
            </w:pPr>
            <w:r>
              <w:rPr>
                <w:rFonts w:cs="Arial"/>
                <w:bCs/>
                <w:sz w:val="16"/>
                <w:szCs w:val="20"/>
              </w:rPr>
              <w:t>asram:ContentText</w:t>
            </w:r>
          </w:p>
        </w:tc>
        <w:tc>
          <w:tcPr>
            <w:tcW w:w="452" w:type="pct"/>
            <w:shd w:val="clear" w:color="auto" w:fill="92D050"/>
            <w:noWrap/>
            <w:vAlign w:val="center"/>
            <w:hideMark/>
          </w:tcPr>
          <w:p w14:paraId="16F988DF"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E0"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E1"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E2"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E3"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E4" w14:textId="77777777" w:rsidR="004A7B8D"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"FF06", the following assignment is valid:</w:t>
            </w:r>
          </w:p>
          <w:p w14:paraId="16F988E5" w14:textId="77777777" w:rsidR="000530DB" w:rsidRPr="00A370B7" w:rsidRDefault="000530DB" w:rsidP="00EE393D">
            <w:pPr>
              <w:spacing w:line="240" w:lineRule="auto"/>
              <w:rPr>
                <w:rFonts w:eastAsia="Times New Roman"/>
                <w:color w:val="000000"/>
                <w:sz w:val="16"/>
                <w:lang w:eastAsia="de-DE"/>
              </w:rPr>
            </w:pPr>
          </w:p>
          <w:p w14:paraId="16F988E6" w14:textId="77777777" w:rsidR="004A7B8D" w:rsidRPr="00A370B7" w:rsidRDefault="000530DB" w:rsidP="00EE393D">
            <w:pPr>
              <w:spacing w:line="240" w:lineRule="auto"/>
              <w:rPr>
                <w:rFonts w:eastAsia="Times New Roman"/>
                <w:color w:val="000000"/>
                <w:sz w:val="16"/>
                <w:lang w:eastAsia="de-DE"/>
              </w:rPr>
            </w:pPr>
            <w:r>
              <w:rPr>
                <w:rFonts w:eastAsia="Times New Roman"/>
                <w:color w:val="000000"/>
                <w:sz w:val="16"/>
                <w:lang w:eastAsia="de-DE"/>
              </w:rPr>
              <w:t>F</w:t>
            </w:r>
            <w:r w:rsidR="004A7B8D" w:rsidRPr="00A370B7">
              <w:rPr>
                <w:rFonts w:eastAsia="Times New Roman"/>
                <w:color w:val="000000"/>
                <w:sz w:val="16"/>
                <w:lang w:eastAsia="de-DE"/>
              </w:rPr>
              <w:t>lexibleField6:</w:t>
            </w:r>
          </w:p>
          <w:p w14:paraId="16F988E7"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w:t>
            </w:r>
            <w:r w:rsidR="000530DB">
              <w:rPr>
                <w:rFonts w:eastAsia="Times New Roman"/>
                <w:color w:val="000000"/>
                <w:sz w:val="16"/>
                <w:lang w:eastAsia="de-DE"/>
              </w:rPr>
              <w:t>lexible Field for various usage</w:t>
            </w:r>
          </w:p>
        </w:tc>
      </w:tr>
      <w:tr w:rsidR="004A7B8D" w:rsidRPr="00AD4FE7" w14:paraId="16F988F3" w14:textId="77777777" w:rsidTr="00C87929">
        <w:trPr>
          <w:cantSplit/>
          <w:trHeight w:val="315"/>
        </w:trPr>
        <w:tc>
          <w:tcPr>
            <w:tcW w:w="1056" w:type="pct"/>
            <w:shd w:val="clear" w:color="auto" w:fill="92D050"/>
            <w:noWrap/>
            <w:vAlign w:val="center"/>
            <w:hideMark/>
          </w:tcPr>
          <w:p w14:paraId="16F988E9" w14:textId="77777777" w:rsidR="004A7B8D" w:rsidRPr="000530DB" w:rsidRDefault="000530DB" w:rsidP="00EE393D">
            <w:pPr>
              <w:spacing w:line="240" w:lineRule="auto"/>
              <w:rPr>
                <w:rFonts w:cs="Arial"/>
                <w:bCs/>
                <w:sz w:val="16"/>
                <w:szCs w:val="20"/>
              </w:rPr>
            </w:pPr>
            <w:r>
              <w:rPr>
                <w:rFonts w:cs="Arial"/>
                <w:bCs/>
                <w:sz w:val="16"/>
                <w:szCs w:val="20"/>
              </w:rPr>
              <w:t>asram:ContentText</w:t>
            </w:r>
          </w:p>
        </w:tc>
        <w:tc>
          <w:tcPr>
            <w:tcW w:w="452" w:type="pct"/>
            <w:shd w:val="clear" w:color="auto" w:fill="92D050"/>
            <w:noWrap/>
            <w:vAlign w:val="center"/>
            <w:hideMark/>
          </w:tcPr>
          <w:p w14:paraId="16F988EA"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EB"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EC"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ED"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EE"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EF"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"FF07", the following assignment is valid:</w:t>
            </w:r>
          </w:p>
          <w:p w14:paraId="16F988F0" w14:textId="77777777" w:rsidR="004A7B8D" w:rsidRPr="00A370B7" w:rsidRDefault="004A7B8D" w:rsidP="00EE393D">
            <w:pPr>
              <w:spacing w:line="240" w:lineRule="auto"/>
              <w:rPr>
                <w:rFonts w:eastAsia="Times New Roman"/>
                <w:color w:val="000000"/>
                <w:sz w:val="16"/>
                <w:lang w:eastAsia="de-DE"/>
              </w:rPr>
            </w:pPr>
          </w:p>
          <w:p w14:paraId="16F988F1"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FlexibleField7:</w:t>
            </w:r>
          </w:p>
          <w:p w14:paraId="16F988F2"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w:t>
            </w:r>
            <w:r w:rsidR="000530DB">
              <w:rPr>
                <w:rFonts w:eastAsia="Times New Roman"/>
                <w:color w:val="000000"/>
                <w:sz w:val="16"/>
                <w:lang w:eastAsia="de-DE"/>
              </w:rPr>
              <w:t>lexible Field for various usage</w:t>
            </w:r>
          </w:p>
        </w:tc>
      </w:tr>
      <w:tr w:rsidR="004A7B8D" w:rsidRPr="00AD4FE7" w14:paraId="16F98900" w14:textId="77777777" w:rsidTr="00C87929">
        <w:trPr>
          <w:cantSplit/>
          <w:trHeight w:val="315"/>
        </w:trPr>
        <w:tc>
          <w:tcPr>
            <w:tcW w:w="1056" w:type="pct"/>
            <w:shd w:val="clear" w:color="auto" w:fill="92D050"/>
            <w:noWrap/>
            <w:vAlign w:val="center"/>
            <w:hideMark/>
          </w:tcPr>
          <w:p w14:paraId="16F988F4" w14:textId="77777777" w:rsidR="004A7B8D" w:rsidRPr="00A370B7" w:rsidRDefault="004A7B8D" w:rsidP="00EE393D">
            <w:pPr>
              <w:spacing w:line="240" w:lineRule="auto"/>
              <w:rPr>
                <w:rFonts w:cs="Arial"/>
                <w:bCs/>
                <w:sz w:val="16"/>
                <w:szCs w:val="20"/>
              </w:rPr>
            </w:pPr>
          </w:p>
          <w:p w14:paraId="16F988F5" w14:textId="77777777" w:rsidR="004A7B8D" w:rsidRPr="00A370B7" w:rsidRDefault="004A7B8D" w:rsidP="00EE393D">
            <w:pPr>
              <w:spacing w:line="240" w:lineRule="auto"/>
              <w:rPr>
                <w:rFonts w:cs="Arial"/>
                <w:bCs/>
                <w:sz w:val="16"/>
                <w:szCs w:val="20"/>
              </w:rPr>
            </w:pPr>
            <w:r w:rsidRPr="00A370B7">
              <w:rPr>
                <w:rFonts w:cs="Arial"/>
                <w:bCs/>
                <w:sz w:val="16"/>
                <w:szCs w:val="20"/>
              </w:rPr>
              <w:t>asram:ContentText</w:t>
            </w:r>
          </w:p>
          <w:p w14:paraId="16F988F6" w14:textId="77777777" w:rsidR="004A7B8D" w:rsidRPr="00A370B7" w:rsidRDefault="004A7B8D" w:rsidP="00EE393D">
            <w:pPr>
              <w:spacing w:line="240" w:lineRule="auto"/>
              <w:rPr>
                <w:rFonts w:eastAsia="Times New Roman" w:cs="Arial"/>
                <w:color w:val="000000"/>
                <w:sz w:val="16"/>
                <w:szCs w:val="20"/>
                <w:lang w:val="de-DE" w:eastAsia="de-DE"/>
              </w:rPr>
            </w:pPr>
          </w:p>
        </w:tc>
        <w:tc>
          <w:tcPr>
            <w:tcW w:w="452" w:type="pct"/>
            <w:shd w:val="clear" w:color="auto" w:fill="92D050"/>
            <w:noWrap/>
            <w:vAlign w:val="center"/>
            <w:hideMark/>
          </w:tcPr>
          <w:p w14:paraId="16F988F7"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8F8"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52" w:type="pct"/>
            <w:shd w:val="clear" w:color="auto" w:fill="92D050"/>
            <w:noWrap/>
            <w:vAlign w:val="center"/>
            <w:hideMark/>
          </w:tcPr>
          <w:p w14:paraId="16F988F9"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8FA"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02" w:type="pct"/>
            <w:shd w:val="clear" w:color="auto" w:fill="92D050"/>
            <w:noWrap/>
            <w:vAlign w:val="center"/>
            <w:hideMark/>
          </w:tcPr>
          <w:p w14:paraId="16F988FB"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8FC"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"FF08", the following assignment is valid:</w:t>
            </w:r>
          </w:p>
          <w:p w14:paraId="16F988FD" w14:textId="77777777" w:rsidR="004A7B8D" w:rsidRPr="00A370B7" w:rsidRDefault="004A7B8D" w:rsidP="00EE393D">
            <w:pPr>
              <w:spacing w:line="240" w:lineRule="auto"/>
              <w:rPr>
                <w:rFonts w:eastAsia="Times New Roman"/>
                <w:color w:val="000000"/>
                <w:sz w:val="16"/>
                <w:lang w:eastAsia="de-DE"/>
              </w:rPr>
            </w:pPr>
          </w:p>
          <w:p w14:paraId="16F988FE"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FlexibleField8:</w:t>
            </w:r>
          </w:p>
          <w:p w14:paraId="16F988FF"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w:t>
            </w:r>
            <w:r w:rsidR="00C65355">
              <w:rPr>
                <w:rFonts w:eastAsia="Times New Roman"/>
                <w:color w:val="000000"/>
                <w:sz w:val="16"/>
                <w:lang w:eastAsia="de-DE"/>
              </w:rPr>
              <w:t>lexible Field for various usage</w:t>
            </w:r>
          </w:p>
        </w:tc>
      </w:tr>
      <w:tr w:rsidR="004A7B8D" w:rsidRPr="00AD4FE7" w14:paraId="16F9890D" w14:textId="77777777" w:rsidTr="00C87929">
        <w:trPr>
          <w:cantSplit/>
          <w:trHeight w:val="315"/>
        </w:trPr>
        <w:tc>
          <w:tcPr>
            <w:tcW w:w="1056" w:type="pct"/>
            <w:shd w:val="clear" w:color="auto" w:fill="92D050"/>
            <w:noWrap/>
            <w:vAlign w:val="center"/>
            <w:hideMark/>
          </w:tcPr>
          <w:p w14:paraId="16F98901" w14:textId="77777777" w:rsidR="004A7B8D" w:rsidRPr="00A370B7" w:rsidRDefault="004A7B8D" w:rsidP="00EE393D">
            <w:pPr>
              <w:spacing w:line="240" w:lineRule="auto"/>
              <w:rPr>
                <w:rFonts w:cs="Arial"/>
                <w:bCs/>
                <w:sz w:val="16"/>
                <w:szCs w:val="20"/>
              </w:rPr>
            </w:pPr>
          </w:p>
          <w:p w14:paraId="16F98902" w14:textId="77777777" w:rsidR="004A7B8D" w:rsidRPr="00A370B7" w:rsidRDefault="004A7B8D" w:rsidP="00EE393D">
            <w:pPr>
              <w:spacing w:line="240" w:lineRule="auto"/>
              <w:rPr>
                <w:rFonts w:cs="Arial"/>
                <w:bCs/>
                <w:sz w:val="16"/>
                <w:szCs w:val="20"/>
              </w:rPr>
            </w:pPr>
            <w:r w:rsidRPr="00A370B7">
              <w:rPr>
                <w:rFonts w:cs="Arial"/>
                <w:bCs/>
                <w:sz w:val="16"/>
                <w:szCs w:val="20"/>
              </w:rPr>
              <w:t>asram:ContentText</w:t>
            </w:r>
          </w:p>
          <w:p w14:paraId="16F98903" w14:textId="77777777" w:rsidR="004A7B8D" w:rsidRPr="00A370B7" w:rsidRDefault="004A7B8D" w:rsidP="00EE393D">
            <w:pPr>
              <w:spacing w:line="240" w:lineRule="auto"/>
              <w:rPr>
                <w:rFonts w:eastAsia="Times New Roman" w:cs="Arial"/>
                <w:color w:val="000000"/>
                <w:sz w:val="16"/>
                <w:szCs w:val="20"/>
                <w:lang w:val="de-DE" w:eastAsia="de-DE"/>
              </w:rPr>
            </w:pPr>
          </w:p>
        </w:tc>
        <w:tc>
          <w:tcPr>
            <w:tcW w:w="452" w:type="pct"/>
            <w:shd w:val="clear" w:color="auto" w:fill="92D050"/>
            <w:noWrap/>
            <w:vAlign w:val="center"/>
            <w:hideMark/>
          </w:tcPr>
          <w:p w14:paraId="16F98904"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DATE TIME</w:t>
            </w:r>
          </w:p>
        </w:tc>
        <w:tc>
          <w:tcPr>
            <w:tcW w:w="402" w:type="pct"/>
            <w:shd w:val="clear" w:color="auto" w:fill="92D050"/>
            <w:noWrap/>
            <w:vAlign w:val="center"/>
            <w:hideMark/>
          </w:tcPr>
          <w:p w14:paraId="16F98905"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52" w:type="pct"/>
            <w:shd w:val="clear" w:color="auto" w:fill="92D050"/>
            <w:noWrap/>
            <w:vAlign w:val="center"/>
            <w:hideMark/>
          </w:tcPr>
          <w:p w14:paraId="16F98906"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907"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2011-05-31T13:20:05</w:t>
            </w:r>
          </w:p>
        </w:tc>
        <w:tc>
          <w:tcPr>
            <w:tcW w:w="302" w:type="pct"/>
            <w:shd w:val="clear" w:color="auto" w:fill="92D050"/>
            <w:noWrap/>
            <w:vAlign w:val="center"/>
            <w:hideMark/>
          </w:tcPr>
          <w:p w14:paraId="16F98908"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909"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"FF09", the following assignment is valid:</w:t>
            </w:r>
          </w:p>
          <w:p w14:paraId="16F9890A" w14:textId="77777777" w:rsidR="004A7B8D" w:rsidRPr="00A370B7" w:rsidRDefault="004A7B8D" w:rsidP="00EE393D">
            <w:pPr>
              <w:spacing w:line="240" w:lineRule="auto"/>
              <w:rPr>
                <w:rFonts w:eastAsia="Times New Roman"/>
                <w:color w:val="000000"/>
                <w:sz w:val="16"/>
                <w:lang w:eastAsia="de-DE"/>
              </w:rPr>
            </w:pPr>
          </w:p>
          <w:p w14:paraId="16F9890B"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FlexibleField9:</w:t>
            </w:r>
          </w:p>
          <w:p w14:paraId="16F9890C" w14:textId="77777777" w:rsidR="004A7B8D" w:rsidRPr="00A370B7" w:rsidRDefault="004A7B8D" w:rsidP="00C65355">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4A7B8D" w:rsidRPr="00AD4FE7" w14:paraId="16F9891A" w14:textId="77777777" w:rsidTr="00C87929">
        <w:trPr>
          <w:cantSplit/>
          <w:trHeight w:val="315"/>
        </w:trPr>
        <w:tc>
          <w:tcPr>
            <w:tcW w:w="1056" w:type="pct"/>
            <w:shd w:val="clear" w:color="auto" w:fill="92D050"/>
            <w:noWrap/>
            <w:vAlign w:val="center"/>
            <w:hideMark/>
          </w:tcPr>
          <w:p w14:paraId="16F9890E" w14:textId="77777777" w:rsidR="004A7B8D" w:rsidRPr="00A370B7" w:rsidRDefault="004A7B8D" w:rsidP="00EE393D">
            <w:pPr>
              <w:spacing w:line="240" w:lineRule="auto"/>
              <w:rPr>
                <w:rFonts w:cs="Arial"/>
                <w:bCs/>
                <w:sz w:val="16"/>
                <w:szCs w:val="20"/>
              </w:rPr>
            </w:pPr>
          </w:p>
          <w:p w14:paraId="16F9890F" w14:textId="77777777" w:rsidR="004A7B8D" w:rsidRPr="00A370B7" w:rsidRDefault="004A7B8D" w:rsidP="00EE393D">
            <w:pPr>
              <w:spacing w:line="240" w:lineRule="auto"/>
              <w:rPr>
                <w:rFonts w:cs="Arial"/>
                <w:bCs/>
                <w:sz w:val="16"/>
                <w:szCs w:val="20"/>
              </w:rPr>
            </w:pPr>
            <w:r w:rsidRPr="00A370B7">
              <w:rPr>
                <w:rFonts w:cs="Arial"/>
                <w:bCs/>
                <w:sz w:val="16"/>
                <w:szCs w:val="20"/>
              </w:rPr>
              <w:t>asram:ContentText</w:t>
            </w:r>
          </w:p>
          <w:p w14:paraId="16F98910" w14:textId="77777777" w:rsidR="004A7B8D" w:rsidRPr="00A370B7" w:rsidRDefault="004A7B8D" w:rsidP="00EE393D">
            <w:pPr>
              <w:spacing w:line="240" w:lineRule="auto"/>
              <w:rPr>
                <w:rFonts w:eastAsia="Times New Roman" w:cs="Arial"/>
                <w:color w:val="000000"/>
                <w:sz w:val="16"/>
                <w:szCs w:val="20"/>
                <w:lang w:val="de-DE" w:eastAsia="de-DE"/>
              </w:rPr>
            </w:pPr>
          </w:p>
        </w:tc>
        <w:tc>
          <w:tcPr>
            <w:tcW w:w="452" w:type="pct"/>
            <w:shd w:val="clear" w:color="auto" w:fill="92D050"/>
            <w:noWrap/>
            <w:vAlign w:val="center"/>
            <w:hideMark/>
          </w:tcPr>
          <w:p w14:paraId="16F98911"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DATE TIME</w:t>
            </w:r>
          </w:p>
        </w:tc>
        <w:tc>
          <w:tcPr>
            <w:tcW w:w="402" w:type="pct"/>
            <w:shd w:val="clear" w:color="auto" w:fill="92D050"/>
            <w:noWrap/>
            <w:vAlign w:val="center"/>
            <w:hideMark/>
          </w:tcPr>
          <w:p w14:paraId="16F98912"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52" w:type="pct"/>
            <w:shd w:val="clear" w:color="auto" w:fill="92D050"/>
            <w:noWrap/>
            <w:vAlign w:val="center"/>
            <w:hideMark/>
          </w:tcPr>
          <w:p w14:paraId="16F98913"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914" w14:textId="77777777" w:rsidR="004A7B8D" w:rsidRPr="00A370B7" w:rsidRDefault="004A7B8D" w:rsidP="00EE393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2011-05-31T13:20:05</w:t>
            </w:r>
          </w:p>
        </w:tc>
        <w:tc>
          <w:tcPr>
            <w:tcW w:w="302" w:type="pct"/>
            <w:shd w:val="clear" w:color="auto" w:fill="92D050"/>
            <w:noWrap/>
            <w:vAlign w:val="center"/>
            <w:hideMark/>
          </w:tcPr>
          <w:p w14:paraId="16F98915" w14:textId="77777777" w:rsidR="004A7B8D" w:rsidRPr="00A370B7" w:rsidRDefault="004A7B8D" w:rsidP="00EE393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noWrap/>
            <w:vAlign w:val="center"/>
          </w:tcPr>
          <w:p w14:paraId="16F98916"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"FF10", the following assignment is valid:</w:t>
            </w:r>
          </w:p>
          <w:p w14:paraId="16F98917" w14:textId="77777777" w:rsidR="004A7B8D" w:rsidRPr="00A370B7" w:rsidRDefault="004A7B8D" w:rsidP="00EE393D">
            <w:pPr>
              <w:spacing w:line="240" w:lineRule="auto"/>
              <w:rPr>
                <w:rFonts w:eastAsia="Times New Roman"/>
                <w:color w:val="000000"/>
                <w:sz w:val="16"/>
                <w:lang w:eastAsia="de-DE"/>
              </w:rPr>
            </w:pPr>
          </w:p>
          <w:p w14:paraId="16F98918" w14:textId="77777777" w:rsidR="004A7B8D" w:rsidRPr="00A370B7" w:rsidRDefault="004A7B8D" w:rsidP="00EE393D">
            <w:pPr>
              <w:spacing w:line="240" w:lineRule="auto"/>
              <w:rPr>
                <w:rFonts w:eastAsia="Times New Roman"/>
                <w:color w:val="000000"/>
                <w:sz w:val="16"/>
                <w:lang w:eastAsia="de-DE"/>
              </w:rPr>
            </w:pPr>
            <w:r w:rsidRPr="00A370B7">
              <w:rPr>
                <w:rFonts w:eastAsia="Times New Roman"/>
                <w:color w:val="000000"/>
                <w:sz w:val="16"/>
                <w:lang w:eastAsia="de-DE"/>
              </w:rPr>
              <w:t>FlexibleField10:</w:t>
            </w:r>
          </w:p>
          <w:p w14:paraId="16F98919" w14:textId="77777777" w:rsidR="004A7B8D" w:rsidRPr="00A370B7" w:rsidRDefault="004A7B8D" w:rsidP="00C65355">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bl>
    <w:p w14:paraId="16F9891B" w14:textId="77777777" w:rsidR="00BC23D8" w:rsidRDefault="00BC23D8" w:rsidP="00EE393D">
      <w:bookmarkStart w:id="31" w:name="_Toc287858084"/>
    </w:p>
    <w:p w14:paraId="16F9891C" w14:textId="77777777" w:rsidR="00486B1A" w:rsidRDefault="00486B1A" w:rsidP="00EE393D">
      <w:r>
        <w:br w:type="page"/>
      </w:r>
    </w:p>
    <w:p w14:paraId="16F9891D" w14:textId="77777777" w:rsidR="00177D0D" w:rsidRPr="0091556C" w:rsidRDefault="00177D0D" w:rsidP="00177D0D">
      <w:pPr>
        <w:pStyle w:val="berschrift2"/>
        <w:rPr>
          <w:szCs w:val="22"/>
        </w:rPr>
      </w:pPr>
      <w:bookmarkStart w:id="32" w:name="_Toc347482177"/>
      <w:r w:rsidRPr="0091556C">
        <w:rPr>
          <w:szCs w:val="22"/>
        </w:rPr>
        <w:t>asram:IssuerCITradeParty</w:t>
      </w:r>
      <w:bookmarkEnd w:id="32"/>
    </w:p>
    <w:p w14:paraId="16F9891E" w14:textId="77777777" w:rsidR="00712029" w:rsidRPr="00712029" w:rsidRDefault="00712029" w:rsidP="00712029"/>
    <w:p w14:paraId="16F9891F" w14:textId="77777777" w:rsidR="00486B1A" w:rsidRPr="00486B1A" w:rsidRDefault="00712029" w:rsidP="00486B1A">
      <w:r>
        <w:rPr>
          <w:noProof/>
          <w:sz w:val="32"/>
          <w:szCs w:val="32"/>
          <w:lang w:eastAsia="zh-TW"/>
        </w:rPr>
        <mc:AlternateContent>
          <mc:Choice Requires="wpg">
            <w:drawing>
              <wp:inline distT="0" distB="0" distL="0" distR="0" wp14:anchorId="16F991D2" wp14:editId="16F991D3">
                <wp:extent cx="5686425" cy="1350645"/>
                <wp:effectExtent l="0" t="0" r="28575" b="1905"/>
                <wp:docPr id="1151" name="Gruppieren 1151"/>
                <wp:cNvGraphicFramePr/>
                <a:graphic xmlns:a="http://schemas.openxmlformats.org/drawingml/2006/main">
                  <a:graphicData uri="http://schemas.microsoft.com/office/word/2010/wordprocessingGroup">
                    <wpg:wgp>
                      <wpg:cNvGrpSpPr/>
                      <wpg:grpSpPr>
                        <a:xfrm>
                          <a:off x="0" y="0"/>
                          <a:ext cx="5686425" cy="1350645"/>
                          <a:chOff x="0" y="0"/>
                          <a:chExt cx="5686425" cy="1350645"/>
                        </a:xfrm>
                      </wpg:grpSpPr>
                      <wps:wsp>
                        <wps:cNvPr id="1146" name="Rechteck 1146"/>
                        <wps:cNvSpPr>
                          <a:spLocks noChangeArrowheads="1"/>
                        </wps:cNvSpPr>
                        <wps:spPr bwMode="auto">
                          <a:xfrm>
                            <a:off x="0" y="428625"/>
                            <a:ext cx="501015" cy="293370"/>
                          </a:xfrm>
                          <a:prstGeom prst="rect">
                            <a:avLst/>
                          </a:prstGeom>
                          <a:noFill/>
                          <a:ln>
                            <a:noFill/>
                          </a:ln>
                          <a:extLst/>
                        </wps:spPr>
                        <wps:txbx>
                          <w:txbxContent>
                            <w:p w14:paraId="16F992AB" w14:textId="77777777" w:rsidR="009502FA" w:rsidRDefault="009502FA" w:rsidP="0071202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147" name="Rechteck 1147"/>
                        <wps:cNvSpPr>
                          <a:spLocks noChangeArrowheads="1"/>
                        </wps:cNvSpPr>
                        <wps:spPr bwMode="auto">
                          <a:xfrm>
                            <a:off x="2695575" y="1057275"/>
                            <a:ext cx="501015" cy="293370"/>
                          </a:xfrm>
                          <a:prstGeom prst="rect">
                            <a:avLst/>
                          </a:prstGeom>
                          <a:noFill/>
                          <a:ln>
                            <a:noFill/>
                          </a:ln>
                          <a:extLst/>
                        </wps:spPr>
                        <wps:txbx>
                          <w:txbxContent>
                            <w:p w14:paraId="16F992AC" w14:textId="77777777" w:rsidR="009502FA" w:rsidRDefault="009502FA" w:rsidP="00712029">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grpSp>
                        <wpg:cNvPr id="1095" name="Group 6257"/>
                        <wpg:cNvGrpSpPr>
                          <a:grpSpLocks/>
                        </wpg:cNvGrpSpPr>
                        <wpg:grpSpPr bwMode="auto">
                          <a:xfrm>
                            <a:off x="5495925" y="952500"/>
                            <a:ext cx="190500" cy="166370"/>
                            <a:chOff x="6283" y="5431"/>
                            <a:chExt cx="300" cy="262"/>
                          </a:xfrm>
                        </wpg:grpSpPr>
                        <wps:wsp>
                          <wps:cNvPr id="1096" name="Rectangle 625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97" name="AutoShape 625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98" name="AutoShape 626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99" name="Rectangle 6243"/>
                        <wps:cNvSpPr>
                          <a:spLocks noChangeArrowheads="1"/>
                        </wps:cNvSpPr>
                        <wps:spPr bwMode="auto">
                          <a:xfrm>
                            <a:off x="504825" y="409575"/>
                            <a:ext cx="1811655" cy="344805"/>
                          </a:xfrm>
                          <a:prstGeom prst="rect">
                            <a:avLst/>
                          </a:prstGeom>
                          <a:solidFill>
                            <a:srgbClr val="8DB3E2"/>
                          </a:solidFill>
                          <a:ln w="25400">
                            <a:solidFill>
                              <a:srgbClr val="000000"/>
                            </a:solidFill>
                            <a:miter lim="800000"/>
                            <a:headEnd/>
                            <a:tailEnd/>
                          </a:ln>
                        </wps:spPr>
                        <wps:txbx>
                          <w:txbxContent>
                            <w:p w14:paraId="16F992AD" w14:textId="77777777" w:rsidR="009502FA" w:rsidRPr="00C532BE" w:rsidRDefault="009502FA" w:rsidP="00712029">
                              <w:pPr>
                                <w:spacing w:line="240" w:lineRule="auto"/>
                                <w:rPr>
                                  <w:b/>
                                  <w:szCs w:val="20"/>
                                </w:rPr>
                              </w:pPr>
                              <w:proofErr w:type="spellStart"/>
                              <w:proofErr w:type="gramStart"/>
                              <w:r w:rsidRPr="00C62597">
                                <w:rPr>
                                  <w:rFonts w:cs="Arial"/>
                                  <w:b/>
                                  <w:bCs/>
                                  <w:szCs w:val="20"/>
                                </w:rPr>
                                <w:t>asram:</w:t>
                              </w:r>
                              <w:proofErr w:type="gramEnd"/>
                              <w:r w:rsidRPr="00C62597">
                                <w:rPr>
                                  <w:rFonts w:cs="Arial"/>
                                  <w:b/>
                                  <w:bCs/>
                                  <w:szCs w:val="20"/>
                                </w:rPr>
                                <w:t>IssuerCITradeParty</w:t>
                              </w:r>
                              <w:proofErr w:type="spellEnd"/>
                            </w:p>
                          </w:txbxContent>
                        </wps:txbx>
                        <wps:bodyPr rot="0" vert="horz" wrap="square" lIns="91440" tIns="45720" rIns="91440" bIns="45720" anchor="t" anchorCtr="0" upright="1">
                          <a:noAutofit/>
                        </wps:bodyPr>
                      </wps:wsp>
                      <wps:wsp>
                        <wps:cNvPr id="1102" name="AutoShape 6246"/>
                        <wps:cNvCnPr>
                          <a:cxnSpLocks noChangeShapeType="1"/>
                        </wps:cNvCnPr>
                        <wps:spPr bwMode="auto">
                          <a:xfrm>
                            <a:off x="27146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03" name="Rectangle 6247"/>
                        <wps:cNvSpPr>
                          <a:spLocks noChangeArrowheads="1"/>
                        </wps:cNvSpPr>
                        <wps:spPr bwMode="auto">
                          <a:xfrm>
                            <a:off x="23241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104" name="Rectangle 6248"/>
                        <wps:cNvSpPr>
                          <a:spLocks noChangeArrowheads="1"/>
                        </wps:cNvSpPr>
                        <wps:spPr bwMode="auto">
                          <a:xfrm>
                            <a:off x="3114675" y="866775"/>
                            <a:ext cx="23844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AE" w14:textId="77777777" w:rsidR="009502FA" w:rsidRPr="00C62597" w:rsidRDefault="009502FA" w:rsidP="00815586">
                              <w:pPr>
                                <w:spacing w:line="240" w:lineRule="auto"/>
                              </w:pPr>
                              <w:proofErr w:type="spellStart"/>
                              <w:r w:rsidRPr="0064190E">
                                <w:rPr>
                                  <w:rFonts w:cs="Arial"/>
                                  <w:bCs/>
                                  <w:szCs w:val="20"/>
                                  <w:lang w:val="de-DE"/>
                                </w:rPr>
                                <w:t>asram:SpecifiedCILegalOrganization</w:t>
                              </w:r>
                              <w:proofErr w:type="spellEnd"/>
                            </w:p>
                          </w:txbxContent>
                        </wps:txbx>
                        <wps:bodyPr rot="0" vert="horz" wrap="square" lIns="91440" tIns="45720" rIns="91440" bIns="45720" anchor="t" anchorCtr="0" upright="1">
                          <a:noAutofit/>
                        </wps:bodyPr>
                      </wps:wsp>
                      <wps:wsp>
                        <wps:cNvPr id="1105" name="AutoShape 6249"/>
                        <wps:cNvCnPr>
                          <a:cxnSpLocks noChangeShapeType="1"/>
                        </wps:cNvCnPr>
                        <wps:spPr bwMode="auto">
                          <a:xfrm>
                            <a:off x="25241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06" name="AutoShape 6250"/>
                        <wps:cNvCnPr>
                          <a:cxnSpLocks noChangeShapeType="1"/>
                        </wps:cNvCnPr>
                        <wps:spPr bwMode="auto">
                          <a:xfrm>
                            <a:off x="23241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07" name="Rectangle 6251"/>
                        <wps:cNvSpPr>
                          <a:spLocks noChangeArrowheads="1"/>
                        </wps:cNvSpPr>
                        <wps:spPr bwMode="auto">
                          <a:xfrm>
                            <a:off x="3105150" y="0"/>
                            <a:ext cx="18859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AF" w14:textId="77777777" w:rsidR="009502FA" w:rsidRPr="001720AA" w:rsidRDefault="009502FA" w:rsidP="00712029">
                              <w:pPr>
                                <w:spacing w:line="240" w:lineRule="auto"/>
                                <w:rPr>
                                  <w:szCs w:val="20"/>
                                </w:rPr>
                              </w:pPr>
                              <w:proofErr w:type="spellStart"/>
                              <w:proofErr w:type="gramStart"/>
                              <w:r w:rsidRPr="0064190E">
                                <w:rPr>
                                  <w:rFonts w:cs="Arial"/>
                                  <w:bCs/>
                                  <w:szCs w:val="20"/>
                                </w:rPr>
                                <w:t>asram:</w:t>
                              </w:r>
                              <w:proofErr w:type="gramEnd"/>
                              <w:r w:rsidRPr="0064190E">
                                <w:rPr>
                                  <w:rFonts w:cs="Arial"/>
                                  <w:bCs/>
                                  <w:szCs w:val="20"/>
                                </w:rPr>
                                <w:t>IdentificationIdentifier</w:t>
                              </w:r>
                              <w:proofErr w:type="spellEnd"/>
                            </w:p>
                          </w:txbxContent>
                        </wps:txbx>
                        <wps:bodyPr rot="0" vert="horz" wrap="square" lIns="91440" tIns="45720" rIns="91440" bIns="45720" anchor="t" anchorCtr="0" upright="1">
                          <a:noAutofit/>
                        </wps:bodyPr>
                      </wps:wsp>
                      <wps:wsp>
                        <wps:cNvPr id="1108" name="AutoShape 6252"/>
                        <wps:cNvCnPr>
                          <a:cxnSpLocks noChangeShapeType="1"/>
                        </wps:cNvCnPr>
                        <wps:spPr bwMode="auto">
                          <a:xfrm>
                            <a:off x="27146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09" name="AutoShape 6253"/>
                        <wps:cNvCnPr>
                          <a:cxnSpLocks noChangeShapeType="1"/>
                        </wps:cNvCnPr>
                        <wps:spPr bwMode="auto">
                          <a:xfrm>
                            <a:off x="27146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48" name="Rechteck 1148"/>
                        <wps:cNvSpPr>
                          <a:spLocks noChangeArrowheads="1"/>
                        </wps:cNvSpPr>
                        <wps:spPr bwMode="auto">
                          <a:xfrm>
                            <a:off x="2714625" y="161925"/>
                            <a:ext cx="501015" cy="293370"/>
                          </a:xfrm>
                          <a:prstGeom prst="rect">
                            <a:avLst/>
                          </a:prstGeom>
                          <a:noFill/>
                          <a:ln>
                            <a:noFill/>
                          </a:ln>
                          <a:extLst/>
                        </wps:spPr>
                        <wps:txbx>
                          <w:txbxContent>
                            <w:p w14:paraId="16F992B0" w14:textId="77777777" w:rsidR="009502FA" w:rsidRDefault="009502FA" w:rsidP="00712029">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1151" o:spid="_x0000_s1179" style="width:447.75pt;height:106.35pt;mso-position-horizontal-relative:char;mso-position-vertical-relative:line" coordsize="56864,13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">
                <v:rect id="Rechteck 1146" o:spid="_x0000_s1180" style="position:absolute;top:428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B07MQA&#10;AADdAAAADwAAAGRycy9kb3ducmV2LnhtbERP22rCQBB9L/gPywi+lLpRREqajYgghiJI4+V5yE6T&#10;0OxszK5J+vfdQqFvczjXSTajaURPnastK1jMIxDEhdU1lwou5/3LKwjnkTU2lknBNznYpJOnBGNt&#10;B/6gPvelCCHsYlRQed/GUrqiIoNublviwH3azqAPsCul7nAI4aaRyyhaS4M1h4YKW9pVVHzlD6Ng&#10;KE797Xw8yNPzLbN8z+67/Pqu1Gw6bt9AeBr9v/jPnekwf7Faw+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gdOzEAAAA3QAAAA8AAAAAAAAAAAAAAAAAmAIAAGRycy9k&#10;b3ducmV2LnhtbFBLBQYAAAAABAAEAPUAAACJAwAAAAA=&#10;" filled="f" stroked="f">
                  <v:textbox>
                    <w:txbxContent>
                      <w:p w14:paraId="16F992AB" w14:textId="77777777" w:rsidR="009502FA" w:rsidRDefault="009502FA" w:rsidP="00712029">
                        <w:pPr>
                          <w:rPr>
                            <w:rFonts w:cs="Arial"/>
                            <w:b/>
                            <w:sz w:val="24"/>
                            <w:szCs w:val="24"/>
                            <w:lang w:val="de-DE"/>
                          </w:rPr>
                        </w:pPr>
                        <w:r>
                          <w:rPr>
                            <w:rFonts w:cs="Arial"/>
                            <w:b/>
                            <w:sz w:val="24"/>
                            <w:szCs w:val="24"/>
                            <w:lang w:val="de-DE"/>
                          </w:rPr>
                          <w:t>0..1</w:t>
                        </w:r>
                      </w:p>
                    </w:txbxContent>
                  </v:textbox>
                </v:rect>
                <v:rect id="Rechteck 1147" o:spid="_x0000_s1181" style="position:absolute;left:26955;top:1057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zRd8QA&#10;AADdAAAADwAAAGRycy9kb3ducmV2LnhtbERPTWvCQBC9F/wPyxR6Ed1YpJboKiKIoQhirJ6H7JiE&#10;ZmdjdpvEf+8WhN7m8T5nsepNJVpqXGlZwWQcgSDOrC45V/B92o4+QTiPrLGyTAru5GC1HLwsMNa2&#10;4yO1qc9FCGEXo4LC+zqW0mUFGXRjWxMH7mobgz7AJpe6wS6Em0q+R9GHNFhyaCiwpk1B2U/6axR0&#10;2aG9nPY7eRheEsu35LZJz19Kvb326zkIT73/Fz/diQ7zJ9MZ/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s0XfEAAAA3QAAAA8AAAAAAAAAAAAAAAAAmAIAAGRycy9k&#10;b3ducmV2LnhtbFBLBQYAAAAABAAEAPUAAACJAwAAAAA=&#10;" filled="f" stroked="f">
                  <v:textbox>
                    <w:txbxContent>
                      <w:p w14:paraId="16F992AC" w14:textId="77777777" w:rsidR="009502FA" w:rsidRDefault="009502FA" w:rsidP="00712029">
                        <w:pPr>
                          <w:rPr>
                            <w:rFonts w:cs="Arial"/>
                            <w:b/>
                            <w:sz w:val="24"/>
                            <w:szCs w:val="24"/>
                            <w:lang w:val="de-DE"/>
                          </w:rPr>
                        </w:pPr>
                        <w:r>
                          <w:rPr>
                            <w:rFonts w:cs="Arial"/>
                            <w:b/>
                            <w:sz w:val="24"/>
                            <w:szCs w:val="24"/>
                            <w:lang w:val="de-DE"/>
                          </w:rPr>
                          <w:t>0..*</w:t>
                        </w:r>
                      </w:p>
                    </w:txbxContent>
                  </v:textbox>
                </v:rect>
                <v:group id="Group 6257" o:spid="_x0000_s1182" style="position:absolute;left:54959;top:9525;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rect id="Rectangle 6258" o:spid="_x0000_s118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SMIA&#10;AADdAAAADwAAAGRycy9kb3ducmV2LnhtbERPTWsCMRC9F/wPYQRvNatQtatRRJAKUmhtex824+7i&#10;ZrImWY3++qYg9DaP9zmLVTSNuJDztWUFo2EGgriwuuZSwffX9nkGwgdkjY1lUnAjD6tl72mBubZX&#10;/qTLIZQihbDPUUEVQptL6YuKDPqhbYkTd7TOYEjQlVI7vKZw08hxlk2kwZpTQ4UtbSoqTofOKGjf&#10;X7q36Xnv7j+z7qPAfbRhHJUa9ON6DiJQDP/ih3un0/zsdQJ/36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ez9IwgAAAN0AAAAPAAAAAAAAAAAAAAAAAJgCAABkcnMvZG93&#10;bnJldi54bWxQSwUGAAAAAAQABAD1AAAAhwMAAAAA&#10;" strokeweight="2pt"/>
                  <v:shape id="AutoShape 6259" o:spid="_x0000_s118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4Me8AAAADdAAAADwAAAGRycy9kb3ducmV2LnhtbERPS4vCMBC+L/gfwgh7WxNFfFSjiCB4&#10;rSueh2Zsi82kNqnN/vvNgrC3+fies91H24gXdb52rGE6USCIC2dqLjVcv09fKxA+IBtsHJOGH/Kw&#10;340+tpgZN3BOr0soRQphn6GGKoQ2k9IXFVn0E9cSJ+7uOoshwa6UpsMhhdtGzpRaSIs1p4YKWzpW&#10;VDwuvdWQ58/y1vs4HFb3uJxfzdyq/qz15zgeNiACxfAvfrvPJs1X6yX8fZNOkL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ODHvAAAAA3QAAAA8AAAAAAAAAAAAAAAAA&#10;oQIAAGRycy9kb3ducmV2LnhtbFBLBQYAAAAABAAEAPkAAACOAwAAAAA=&#10;" strokeweight="1.25pt"/>
                  <v:shape id="AutoShape 6260" o:spid="_x0000_s118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tGh8gAAADdAAAADwAAAGRycy9kb3ducmV2LnhtbESPT2vCQBDF7wW/wzKCt7qxUGmjq0j/&#10;gAdbiK0Hb2N2TILZ2ZBdk9hP3zkUepvhvXnvN8v14GrVURsqzwZm0wQUce5txYWB76/3+ydQISJb&#10;rD2TgRsFWK9Gd0tMre85o24fCyUhHFI0UMbYpFqHvCSHYeobYtHOvnUYZW0LbVvsJdzV+iFJ5tph&#10;xdJQYkMvJeWX/dUZeLz2p+N8xtnm4+31kP10+eflsDNmMh42C1CRhvhv/rveWsFPngVXvpER9Oo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itGh8gAAADdAAAADwAAAAAA&#10;AAAAAAAAAAChAgAAZHJzL2Rvd25yZXYueG1sUEsFBgAAAAAEAAQA+QAAAJYDAAAAAA==&#10;" strokeweight="1.25pt"/>
                </v:group>
                <v:rect id="Rectangle 6243" o:spid="_x0000_s1186" style="position:absolute;left:5048;top:4095;width:1811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H9cMA&#10;AADdAAAADwAAAGRycy9kb3ducmV2LnhtbERPPWvDMBDdA/kP4gLdEjkZQu1GMcUhYDIUmga6Xq2r&#10;ZWqdjKXYrn99VSh0u8f7vEM+2VYM1PvGsYLtJgFBXDndcK3g9nZeP4LwAVlj65gUfJOH/LhcHDDT&#10;buRXGq6hFjGEfYYKTAhdJqWvDFn0G9cRR+7T9RZDhH0tdY9jDLet3CXJXlpsODYY7KgwVH1d71bB&#10;6f5uzrMz/vJCzaw/0BXprlTqYTU9P4EINIV/8Z+71HF+kqbw+008QR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PH9cMAAADdAAAADwAAAAAAAAAAAAAAAACYAgAAZHJzL2Rv&#10;d25yZXYueG1sUEsFBgAAAAAEAAQA9QAAAIgDAAAAAA==&#10;" fillcolor="#8db3e2" strokeweight="2pt">
                  <v:textbox>
                    <w:txbxContent>
                      <w:p w14:paraId="16F992AD" w14:textId="77777777" w:rsidR="009502FA" w:rsidRPr="00C532BE" w:rsidRDefault="009502FA" w:rsidP="00712029">
                        <w:pPr>
                          <w:spacing w:line="240" w:lineRule="auto"/>
                          <w:rPr>
                            <w:b/>
                            <w:szCs w:val="20"/>
                          </w:rPr>
                        </w:pPr>
                        <w:proofErr w:type="spellStart"/>
                        <w:proofErr w:type="gramStart"/>
                        <w:r w:rsidRPr="00C62597">
                          <w:rPr>
                            <w:rFonts w:cs="Arial"/>
                            <w:b/>
                            <w:bCs/>
                            <w:szCs w:val="20"/>
                          </w:rPr>
                          <w:t>asram:</w:t>
                        </w:r>
                        <w:proofErr w:type="gramEnd"/>
                        <w:r w:rsidRPr="00C62597">
                          <w:rPr>
                            <w:rFonts w:cs="Arial"/>
                            <w:b/>
                            <w:bCs/>
                            <w:szCs w:val="20"/>
                          </w:rPr>
                          <w:t>IssuerCITradeParty</w:t>
                        </w:r>
                        <w:proofErr w:type="spellEnd"/>
                      </w:p>
                    </w:txbxContent>
                  </v:textbox>
                </v:rect>
                <v:shape id="AutoShape 6246" o:spid="_x0000_s1187" type="#_x0000_t32" style="position:absolute;left:27146;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YmsQAAADdAAAADwAAAGRycy9kb3ducmV2LnhtbERPTWvCQBC9C/6HZQq96UYJraauIkKw&#10;FNoQFb0O2WkSmp0N2W2S/vtuoeBtHu9zNrvRNKKnztWWFSzmEQjiwuqaSwWXczpbgXAeWWNjmRT8&#10;kIPddjrZYKLtwDn1J1+KEMIuQQWV920ipSsqMujmtiUO3KftDPoAu1LqDocQbhq5jKInabDm0FBh&#10;S4eKiq/Tt1HQZ9eP57Ttj5kvr3H+Fq9vaN6VenwY9y8gPI3+Lv53v+owfxEt4e+bcIL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5iaxAAAAN0AAAAPAAAAAAAAAAAA&#10;AAAAAKECAABkcnMvZG93bnJldi54bWxQSwUGAAAAAAQABAD5AAAAkgMAAAAA&#10;" strokeweight="2pt"/>
                <v:rect id="Rectangle 6247" o:spid="_x0000_s1188" style="position:absolute;left:23241;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cGysMA&#10;AADdAAAADwAAAGRycy9kb3ducmV2LnhtbERP32vCMBB+F/wfwgl701Rlm3RGEUEcyGCr7v1obm1Z&#10;c6lJqtn++mUg+HYf389brqNpxYWcbywrmE4yEMSl1Q1XCk7H3XgBwgdkja1lUvBDHtar4WCJubZX&#10;/qBLESqRQtjnqKAOocul9GVNBv3EdsSJ+7LOYEjQVVI7vKZw08pZlj1Jgw2nhho72tZUfhe9UdC9&#10;Pfb75/PB/X4u+vcSD9GGWVTqYRQ3LyACxXAX39yvOs2fZnP4/yad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cGysMAAADdAAAADwAAAAAAAAAAAAAAAACYAgAAZHJzL2Rv&#10;d25yZXYueG1sUEsFBgAAAAAEAAQA9QAAAIgDAAAAAA==&#10;" strokeweight="2pt"/>
                <v:rect id="Rectangle 6248" o:spid="_x0000_s1189" style="position:absolute;left:31146;top:8667;width:2384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2K8QA&#10;AADdAAAADwAAAGRycy9kb3ducmV2LnhtbESPQWsCMRCF7wX/Qxihl6LZLVJlNYoopaWn7iqeh824&#10;u7iZLEmq8d83QqG3Gd773rxZbaLpxZWc7ywryKcZCOLa6o4bBcfD+2QBwgdkjb1lUnAnD5v16GmF&#10;hbY3LulahUakEPYFKmhDGAopfd2SQT+1A3HSztYZDGl1jdQObync9PI1y96kwY7ThRYH2rVUX6of&#10;k2rksTxVHy93+2X3ZZdrN/uOc6Wex3G7BBEohn/zH/2pH1w2g8c3a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oNivEAAAA3QAAAA8AAAAAAAAAAAAAAAAAmAIAAGRycy9k&#10;b3ducmV2LnhtbFBLBQYAAAAABAAEAPUAAACJAwAAAAA=&#10;" filled="f" fillcolor="#8db3e2" strokeweight="2pt">
                  <v:textbox>
                    <w:txbxContent>
                      <w:p w14:paraId="16F992AE" w14:textId="77777777" w:rsidR="009502FA" w:rsidRPr="00C62597" w:rsidRDefault="009502FA" w:rsidP="00815586">
                        <w:pPr>
                          <w:spacing w:line="240" w:lineRule="auto"/>
                        </w:pPr>
                        <w:proofErr w:type="spellStart"/>
                        <w:r w:rsidRPr="0064190E">
                          <w:rPr>
                            <w:rFonts w:cs="Arial"/>
                            <w:bCs/>
                            <w:szCs w:val="20"/>
                            <w:lang w:val="de-DE"/>
                          </w:rPr>
                          <w:t>asram:SpecifiedCILegalOrganization</w:t>
                        </w:r>
                        <w:proofErr w:type="spellEnd"/>
                      </w:p>
                    </w:txbxContent>
                  </v:textbox>
                </v:rect>
                <v:shape id="AutoShape 6249" o:spid="_x0000_s1190" type="#_x0000_t32" style="position:absolute;left:25241;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YA7sMAAADdAAAADwAAAGRycy9kb3ducmV2LnhtbERP24rCMBB9X/Afwgi+ramiq1ajiCCK&#10;sCte0NehGdtiMylNrPXvzcLCvs3hXGe2aEwhaqpcbllBrxuBIE6szjlVcD6tP8cgnEfWWFgmBS9y&#10;sJi3PmYYa/vkA9VHn4oQwi5GBZn3ZSylSzIy6Lq2JA7czVYGfYBVKnWFzxBuCtmPoi9pMOfQkGFJ&#10;q4yS+/FhFNT7y89oXdabvU8vg8NuMLmi+Vaq026WUxCeGv8v/nNvdZjfi4bw+004Qc7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WAO7DAAAA3QAAAA8AAAAAAAAAAAAA&#10;AAAAoQIAAGRycy9kb3ducmV2LnhtbFBLBQYAAAAABAAEAPkAAACRAwAAAAA=&#10;" strokeweight="2pt"/>
                <v:shape id="AutoShape 6250" o:spid="_x0000_s1191" type="#_x0000_t32" style="position:absolute;left:23241;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SemcMAAADdAAAADwAAAGRycy9kb3ducmV2LnhtbERP24rCMBB9F/yHMAv7pqkiXrpGEUF2&#10;EVSqoq9DM9uWbSalydb690YQfJvDuc582ZpSNFS7wrKCQT8CQZxaXXCm4Hza9KYgnEfWWFomBXdy&#10;sFx0O3OMtb1xQs3RZyKEsItRQe59FUvp0pwMur6tiAP3a2uDPsA6k7rGWwg3pRxG0VgaLDg05FjR&#10;Oqf07/hvFDSHy36yqZrvg88uo2Q7ml3R7JT6/GhXXyA8tf4tfrl/dJg/iMbw/Cac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EnpnDAAAA3QAAAA8AAAAAAAAAAAAA&#10;AAAAoQIAAGRycy9kb3ducmV2LnhtbFBLBQYAAAAABAAEAPkAAACRAwAAAAA=&#10;" strokeweight="2pt"/>
                <v:rect id="Rectangle 6251" o:spid="_x0000_s1192" style="position:absolute;left:31051;width:1886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oXMQA&#10;AADdAAAADwAAAGRycy9kb3ducmV2LnhtbESPQWsCMRCF7wX/Qxihl6LZlVJlNYpYpNJTd1s8D5tx&#10;d3EzWZJU4783QqG3Gd773rxZbaLpxYWc7ywryKcZCOLa6o4bBT/f+8kChA/IGnvLpOBGHjbr0dMK&#10;C22vXNKlCo1IIewLVNCGMBRS+rolg35qB+KknawzGNLqGqkdXlO46eUsy96kwY7ThRYH2rVUn6tf&#10;k2rksTxWHy83+2nfyy7X7vUrzpV6HsftEkSgGP7Nf/RBP7hsDo9v0gh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6qFzEAAAA3QAAAA8AAAAAAAAAAAAAAAAAmAIAAGRycy9k&#10;b3ducmV2LnhtbFBLBQYAAAAABAAEAPUAAACJAwAAAAA=&#10;" filled="f" fillcolor="#8db3e2" strokeweight="2pt">
                  <v:textbox>
                    <w:txbxContent>
                      <w:p w14:paraId="16F992AF" w14:textId="77777777" w:rsidR="009502FA" w:rsidRPr="001720AA" w:rsidRDefault="009502FA" w:rsidP="00712029">
                        <w:pPr>
                          <w:spacing w:line="240" w:lineRule="auto"/>
                          <w:rPr>
                            <w:szCs w:val="20"/>
                          </w:rPr>
                        </w:pPr>
                        <w:proofErr w:type="spellStart"/>
                        <w:proofErr w:type="gramStart"/>
                        <w:r w:rsidRPr="0064190E">
                          <w:rPr>
                            <w:rFonts w:cs="Arial"/>
                            <w:bCs/>
                            <w:szCs w:val="20"/>
                          </w:rPr>
                          <w:t>asram:</w:t>
                        </w:r>
                        <w:proofErr w:type="gramEnd"/>
                        <w:r w:rsidRPr="0064190E">
                          <w:rPr>
                            <w:rFonts w:cs="Arial"/>
                            <w:bCs/>
                            <w:szCs w:val="20"/>
                          </w:rPr>
                          <w:t>IdentificationIdentifier</w:t>
                        </w:r>
                        <w:proofErr w:type="spellEnd"/>
                      </w:p>
                    </w:txbxContent>
                  </v:textbox>
                </v:rect>
                <v:shape id="AutoShape 6252" o:spid="_x0000_s1193" type="#_x0000_t32" style="position:absolute;left:27146;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evcMYAAADdAAAADwAAAGRycy9kb3ducmV2LnhtbESPQWvCQBCF74X+h2UKvdWNIrWN2UgR&#10;pKWgohW9DtkxCc3Ohuw2xn/vHITeZnhv3vsmWwyuUT11ofZsYDxKQBEX3tZcGjj8rF7eQIWIbLHx&#10;TAauFGCRPz5kmFp/4R31+1gqCeGQooEqxjbVOhQVOQwj3xKLdvadwyhrV2rb4UXCXaMnSfKqHdYs&#10;DRW2tKyo+N3/OQP99riZrdr+cxvL43T3PX0/oVsb8/w0fMxBRRriv/l+/WUFf5wIrnwjI+j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Xr3DGAAAA3QAAAA8AAAAAAAAA&#10;AAAAAAAAoQIAAGRycy9kb3ducmV2LnhtbFBLBQYAAAAABAAEAPkAAACUAwAAAAA=&#10;" strokeweight="2pt"/>
                <v:shape id="AutoShape 6253" o:spid="_x0000_s1194" type="#_x0000_t32" style="position:absolute;left:27146;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sK68QAAADdAAAADwAAAGRycy9kb3ducmV2LnhtbERP22rCQBB9L/gPywi+1Y0S2hpdRYRg&#10;KbTBC/o6ZMckmJ0N2TVJ/75bKPRtDuc6q81gatFR6yrLCmbTCARxbnXFhYLzKX1+A+E8ssbaMin4&#10;Jgeb9ehphYm2PR+oO/pChBB2CSoovW8SKV1ekkE3tQ1x4G62NegDbAupW+xDuKnlPIpepMGKQ0OJ&#10;De1Kyu/Hh1HQZZev17Tp9pkvLvHhI15c0XwqNRkP2yUIT4P/F/+533WYP4sW8PtNOEG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WwrrxAAAAN0AAAAPAAAAAAAAAAAA&#10;AAAAAKECAABkcnMvZG93bnJldi54bWxQSwUGAAAAAAQABAD5AAAAkgMAAAAA&#10;" strokeweight="2pt"/>
                <v:rect id="Rechteck 1148" o:spid="_x0000_s1195" style="position:absolute;left:27146;top:161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FBcYA&#10;AADdAAAADwAAAGRycy9kb3ducmV2LnhtbESPQWvCQBCF70L/wzIFL1I3liIlukoRSoMIYmw9D9kx&#10;Cc3Oxuw2if++cyj0NsN789436+3oGtVTF2rPBhbzBBRx4W3NpYHP8/vTK6gQkS02nsnAnQJsNw+T&#10;NabWD3yiPo+lkhAOKRqoYmxTrUNRkcMw9y2xaFffOYyydqW2HQ4S7hr9nCRL7bBmaaiwpV1FxXf+&#10;4wwMxbG/nA8f+ji7ZJ5v2W2Xf+2NmT6ObytQkcb4b/67zqzgL14EV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NFBcYAAADdAAAADwAAAAAAAAAAAAAAAACYAgAAZHJz&#10;L2Rvd25yZXYueG1sUEsFBgAAAAAEAAQA9QAAAIsDAAAAAA==&#10;" filled="f" stroked="f">
                  <v:textbox>
                    <w:txbxContent>
                      <w:p w14:paraId="16F992B0" w14:textId="77777777" w:rsidR="009502FA" w:rsidRDefault="009502FA" w:rsidP="00712029">
                        <w:pPr>
                          <w:rPr>
                            <w:rFonts w:cs="Arial"/>
                            <w:b/>
                            <w:sz w:val="24"/>
                            <w:szCs w:val="24"/>
                            <w:lang w:val="de-DE"/>
                          </w:rPr>
                        </w:pPr>
                        <w:r>
                          <w:rPr>
                            <w:rFonts w:cs="Arial"/>
                            <w:b/>
                            <w:sz w:val="24"/>
                            <w:szCs w:val="24"/>
                            <w:lang w:val="de-DE"/>
                          </w:rPr>
                          <w:t>0..*</w:t>
                        </w:r>
                      </w:p>
                    </w:txbxContent>
                  </v:textbox>
                </v:rect>
                <w10:anchorlock/>
              </v:group>
            </w:pict>
          </mc:Fallback>
        </mc:AlternateContent>
      </w:r>
    </w:p>
    <w:p w14:paraId="16F98920" w14:textId="77777777" w:rsidR="00177D0D" w:rsidRDefault="00177D0D" w:rsidP="00177D0D"/>
    <w:p w14:paraId="16F98921" w14:textId="77777777" w:rsidR="00177D0D" w:rsidRDefault="00177D0D" w:rsidP="00177D0D"/>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8929" w14:textId="77777777" w:rsidTr="00DD1805">
        <w:trPr>
          <w:cantSplit/>
          <w:trHeight w:val="330"/>
        </w:trPr>
        <w:tc>
          <w:tcPr>
            <w:tcW w:w="1056" w:type="pct"/>
            <w:shd w:val="clear" w:color="auto" w:fill="FFFFCC"/>
            <w:noWrap/>
            <w:vAlign w:val="center"/>
            <w:hideMark/>
          </w:tcPr>
          <w:p w14:paraId="16F98922"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923"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924"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925"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926"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927"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928"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931" w14:textId="77777777" w:rsidTr="00C87929">
        <w:trPr>
          <w:cantSplit/>
          <w:trHeight w:val="315"/>
        </w:trPr>
        <w:tc>
          <w:tcPr>
            <w:tcW w:w="1056" w:type="pct"/>
            <w:shd w:val="clear" w:color="auto" w:fill="92D050"/>
            <w:noWrap/>
            <w:vAlign w:val="center"/>
            <w:hideMark/>
          </w:tcPr>
          <w:p w14:paraId="16F9892A" w14:textId="77777777" w:rsidR="00A370B7" w:rsidRPr="0004052C" w:rsidRDefault="0004052C" w:rsidP="0004052C">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92B"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92C"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4</w:t>
            </w:r>
          </w:p>
        </w:tc>
        <w:tc>
          <w:tcPr>
            <w:tcW w:w="352" w:type="pct"/>
            <w:shd w:val="clear" w:color="auto" w:fill="92D050"/>
            <w:noWrap/>
            <w:vAlign w:val="center"/>
            <w:hideMark/>
          </w:tcPr>
          <w:p w14:paraId="16F9892D"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w:t>
            </w:r>
          </w:p>
        </w:tc>
        <w:tc>
          <w:tcPr>
            <w:tcW w:w="955" w:type="pct"/>
            <w:shd w:val="clear" w:color="auto" w:fill="92D050"/>
            <w:noWrap/>
            <w:vAlign w:val="center"/>
            <w:hideMark/>
          </w:tcPr>
          <w:p w14:paraId="16F9892E"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PU1</w:t>
            </w:r>
          </w:p>
        </w:tc>
        <w:tc>
          <w:tcPr>
            <w:tcW w:w="301" w:type="pct"/>
            <w:shd w:val="clear" w:color="auto" w:fill="92D050"/>
            <w:noWrap/>
            <w:vAlign w:val="center"/>
            <w:hideMark/>
          </w:tcPr>
          <w:p w14:paraId="16F9892F" w14:textId="77777777" w:rsidR="00A370B7" w:rsidRPr="00A370B7" w:rsidRDefault="00A370B7" w:rsidP="0004052C">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930" w14:textId="77777777" w:rsidR="00A370B7" w:rsidRPr="00A370B7" w:rsidRDefault="002945F5" w:rsidP="0004052C">
            <w:pPr>
              <w:spacing w:line="240" w:lineRule="auto"/>
              <w:rPr>
                <w:rFonts w:eastAsia="Times New Roman"/>
                <w:color w:val="000000"/>
                <w:sz w:val="16"/>
                <w:lang w:eastAsia="de-DE"/>
              </w:rPr>
            </w:pPr>
            <w:r>
              <w:rPr>
                <w:rFonts w:eastAsia="Times New Roman"/>
                <w:color w:val="000000"/>
                <w:sz w:val="16"/>
                <w:lang w:eastAsia="de-DE"/>
              </w:rPr>
              <w:t xml:space="preserve">Customer’s </w:t>
            </w:r>
            <w:r w:rsidR="0004052C">
              <w:rPr>
                <w:rFonts w:eastAsia="Times New Roman"/>
                <w:color w:val="000000"/>
                <w:sz w:val="16"/>
                <w:lang w:eastAsia="de-DE"/>
              </w:rPr>
              <w:t>ERP Purchasing organization</w:t>
            </w:r>
          </w:p>
        </w:tc>
      </w:tr>
    </w:tbl>
    <w:p w14:paraId="16F98932" w14:textId="77777777" w:rsidR="00177D0D" w:rsidRDefault="00177D0D" w:rsidP="00177D0D"/>
    <w:p w14:paraId="16F98933" w14:textId="77777777" w:rsidR="006F22C7" w:rsidRDefault="006F22C7" w:rsidP="006F22C7">
      <w:bookmarkStart w:id="33" w:name="_Toc287858081"/>
    </w:p>
    <w:p w14:paraId="16F98934" w14:textId="77777777" w:rsidR="00C62597" w:rsidRPr="00DF7A8E" w:rsidRDefault="00C62597" w:rsidP="00C62597">
      <w:pPr>
        <w:pStyle w:val="berschrift3"/>
      </w:pPr>
      <w:bookmarkStart w:id="34" w:name="_Toc347482178"/>
      <w:r w:rsidRPr="00DF7A8E">
        <w:t>asram:SpecifiedCILegalOrganization</w:t>
      </w:r>
      <w:bookmarkEnd w:id="33"/>
      <w:bookmarkEnd w:id="34"/>
    </w:p>
    <w:p w14:paraId="16F98935" w14:textId="77777777" w:rsidR="00712029" w:rsidRPr="00712029" w:rsidRDefault="00712029" w:rsidP="00712029"/>
    <w:p w14:paraId="16F98936" w14:textId="77777777" w:rsidR="0004052C" w:rsidRDefault="00712029" w:rsidP="00177D0D">
      <w:r>
        <w:rPr>
          <w:noProof/>
          <w:lang w:eastAsia="zh-TW"/>
        </w:rPr>
        <mc:AlternateContent>
          <mc:Choice Requires="wpg">
            <w:drawing>
              <wp:inline distT="0" distB="0" distL="0" distR="0" wp14:anchorId="16F991D4" wp14:editId="16F991D5">
                <wp:extent cx="5622290" cy="521970"/>
                <wp:effectExtent l="0" t="0" r="16510" b="0"/>
                <wp:docPr id="1150" name="Gruppieren 1150"/>
                <wp:cNvGraphicFramePr/>
                <a:graphic xmlns:a="http://schemas.openxmlformats.org/drawingml/2006/main">
                  <a:graphicData uri="http://schemas.microsoft.com/office/word/2010/wordprocessingGroup">
                    <wpg:wgp>
                      <wpg:cNvGrpSpPr/>
                      <wpg:grpSpPr>
                        <a:xfrm>
                          <a:off x="0" y="0"/>
                          <a:ext cx="5622290" cy="521970"/>
                          <a:chOff x="0" y="0"/>
                          <a:chExt cx="5622290" cy="521970"/>
                        </a:xfrm>
                      </wpg:grpSpPr>
                      <wps:wsp>
                        <wps:cNvPr id="1088" name="Rectangle 6265"/>
                        <wps:cNvSpPr>
                          <a:spLocks noChangeArrowheads="1"/>
                        </wps:cNvSpPr>
                        <wps:spPr bwMode="auto">
                          <a:xfrm>
                            <a:off x="3362325" y="228600"/>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B1" w14:textId="77777777" w:rsidR="009502FA" w:rsidRPr="002F612C" w:rsidRDefault="009502FA" w:rsidP="00C6259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089" name="Rectangle 6266"/>
                        <wps:cNvSpPr>
                          <a:spLocks noChangeArrowheads="1"/>
                        </wps:cNvSpPr>
                        <wps:spPr bwMode="auto">
                          <a:xfrm>
                            <a:off x="504825" y="0"/>
                            <a:ext cx="2457450" cy="344805"/>
                          </a:xfrm>
                          <a:prstGeom prst="rect">
                            <a:avLst/>
                          </a:prstGeom>
                          <a:solidFill>
                            <a:srgbClr val="8DB3E2"/>
                          </a:solidFill>
                          <a:ln w="25400">
                            <a:solidFill>
                              <a:srgbClr val="000000"/>
                            </a:solidFill>
                            <a:miter lim="800000"/>
                            <a:headEnd/>
                            <a:tailEnd/>
                          </a:ln>
                        </wps:spPr>
                        <wps:txbx>
                          <w:txbxContent>
                            <w:p w14:paraId="16F992B2" w14:textId="77777777" w:rsidR="009502FA" w:rsidRPr="009B20F5" w:rsidRDefault="009502FA" w:rsidP="00C62597">
                              <w:pPr>
                                <w:spacing w:line="240" w:lineRule="auto"/>
                                <w:rPr>
                                  <w:szCs w:val="24"/>
                                </w:rPr>
                              </w:pPr>
                              <w:proofErr w:type="spellStart"/>
                              <w:proofErr w:type="gramStart"/>
                              <w:r w:rsidRPr="00A1774D">
                                <w:rPr>
                                  <w:rFonts w:cs="Arial"/>
                                  <w:b/>
                                  <w:bCs/>
                                  <w:szCs w:val="20"/>
                                </w:rPr>
                                <w:t>asram:</w:t>
                              </w:r>
                              <w:proofErr w:type="gramEnd"/>
                              <w:r w:rsidRPr="00A1774D">
                                <w:rPr>
                                  <w:rFonts w:cs="Arial"/>
                                  <w:b/>
                                  <w:bCs/>
                                  <w:szCs w:val="20"/>
                                </w:rPr>
                                <w:t>SpecifiedCILegalOrganization</w:t>
                              </w:r>
                              <w:proofErr w:type="spellEnd"/>
                            </w:p>
                          </w:txbxContent>
                        </wps:txbx>
                        <wps:bodyPr rot="0" vert="horz" wrap="square" lIns="91440" tIns="45720" rIns="91440" bIns="45720" anchor="t" anchorCtr="0" upright="1">
                          <a:noAutofit/>
                        </wps:bodyPr>
                      </wps:wsp>
                      <wps:wsp>
                        <wps:cNvPr id="1090" name="Rectangle 6267"/>
                        <wps:cNvSpPr>
                          <a:spLocks noChangeArrowheads="1"/>
                        </wps:cNvSpPr>
                        <wps:spPr bwMode="auto">
                          <a:xfrm>
                            <a:off x="298132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91" name="Rectangle 6268"/>
                        <wps:cNvSpPr>
                          <a:spLocks noChangeArrowheads="1"/>
                        </wps:cNvSpPr>
                        <wps:spPr bwMode="auto">
                          <a:xfrm>
                            <a:off x="3743325" y="0"/>
                            <a:ext cx="1878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B3" w14:textId="77777777" w:rsidR="009502FA" w:rsidRPr="00A1774D" w:rsidRDefault="009502FA" w:rsidP="00C62597">
                              <w:pPr>
                                <w:spacing w:line="240" w:lineRule="auto"/>
                              </w:pPr>
                              <w:proofErr w:type="spellStart"/>
                              <w:r w:rsidRPr="00A1774D">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1092" name="AutoShape 6269"/>
                        <wps:cNvCnPr>
                          <a:cxnSpLocks noChangeShapeType="1"/>
                        </wps:cNvCnPr>
                        <wps:spPr bwMode="auto">
                          <a:xfrm>
                            <a:off x="317182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93" name="AutoShape 6270"/>
                        <wps:cNvCnPr>
                          <a:cxnSpLocks noChangeShapeType="1"/>
                        </wps:cNvCnPr>
                        <wps:spPr bwMode="auto">
                          <a:xfrm>
                            <a:off x="297180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49" name="Rechteck 1149"/>
                        <wps:cNvSpPr>
                          <a:spLocks noChangeArrowheads="1"/>
                        </wps:cNvSpPr>
                        <wps:spPr bwMode="auto">
                          <a:xfrm>
                            <a:off x="0" y="0"/>
                            <a:ext cx="501015" cy="293370"/>
                          </a:xfrm>
                          <a:prstGeom prst="rect">
                            <a:avLst/>
                          </a:prstGeom>
                          <a:noFill/>
                          <a:ln>
                            <a:noFill/>
                          </a:ln>
                          <a:extLst/>
                        </wps:spPr>
                        <wps:txbx>
                          <w:txbxContent>
                            <w:p w14:paraId="16F992B4" w14:textId="77777777" w:rsidR="009502FA" w:rsidRDefault="009502FA" w:rsidP="00712029">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1150" o:spid="_x0000_s1196" style="width:442.7pt;height:41.1pt;mso-position-horizontal-relative:char;mso-position-vertical-relative:line" coordsize="56222,5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">
                <v:rect id="Rectangle 6265" o:spid="_x0000_s1197" style="position:absolute;left:33623;top:228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0IF8YA&#10;AADdAAAADwAAAGRycy9kb3ducmV2LnhtbESPT2vCQBDF74V+h2UKvdVdWxs0ukopCAXtwT/gdciO&#10;STA7m2ZXTb+9cxC8zfDevPeb2aL3jbpQF+vAFoYDA4q4CK7m0sJ+t3wbg4oJ2WETmCz8U4TF/Plp&#10;hrkLV97QZZtKJSEcc7RQpdTmWseiIo9xEFpi0Y6h85hk7UrtOrxKuG/0uzGZ9lizNFTY0ndFxWl7&#10;9hYwG7m/3+PHerc6Zzgpe7P8PBhrX1/6rymoRH16mO/XP07wzVhw5RsZQc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0IF8YAAADdAAAADwAAAAAAAAAAAAAAAACYAgAAZHJz&#10;L2Rvd25yZXYueG1sUEsFBgAAAAAEAAQA9QAAAIsDAAAAAA==&#10;" stroked="f">
                  <v:textbox>
                    <w:txbxContent>
                      <w:p w14:paraId="16F992B1" w14:textId="77777777" w:rsidR="009502FA" w:rsidRPr="002F612C" w:rsidRDefault="009502FA" w:rsidP="00C62597">
                        <w:pPr>
                          <w:rPr>
                            <w:rFonts w:cs="Arial"/>
                            <w:b/>
                            <w:sz w:val="24"/>
                            <w:szCs w:val="24"/>
                            <w:lang w:val="de-DE"/>
                          </w:rPr>
                        </w:pPr>
                        <w:r>
                          <w:rPr>
                            <w:rFonts w:cs="Arial"/>
                            <w:b/>
                            <w:sz w:val="24"/>
                            <w:szCs w:val="24"/>
                            <w:lang w:val="de-DE"/>
                          </w:rPr>
                          <w:t>0..1</w:t>
                        </w:r>
                      </w:p>
                    </w:txbxContent>
                  </v:textbox>
                </v:rect>
                <v:rect id="Rectangle 6266" o:spid="_x0000_s1198" style="position:absolute;left:5048;width:245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pRKMIA&#10;AADdAAAADwAAAGRycy9kb3ducmV2LnhtbERPTYvCMBC9L/gfwgje1tQeRGujSEUQDwvrLux1bMam&#10;2ExKk2rXX78RhL3N431OvhlsI27U+dqxgtk0AUFcOl1zpeD7a/++AOEDssbGMSn4JQ+b9egtx0y7&#10;O3/S7RQqEUPYZ6jAhNBmUvrSkEU/dS1x5C6usxgi7CqpO7zHcNvINEnm0mLNscFgS4Wh8nrqrYJd&#10;/2P2D2f88YPqhz6jK5bpQanJeNiuQAQawr/45T7oOD9ZLOH5TTxB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ClEowgAAAN0AAAAPAAAAAAAAAAAAAAAAAJgCAABkcnMvZG93&#10;bnJldi54bWxQSwUGAAAAAAQABAD1AAAAhwMAAAAA&#10;" fillcolor="#8db3e2" strokeweight="2pt">
                  <v:textbox>
                    <w:txbxContent>
                      <w:p w14:paraId="16F992B2" w14:textId="77777777" w:rsidR="009502FA" w:rsidRPr="009B20F5" w:rsidRDefault="009502FA" w:rsidP="00C62597">
                        <w:pPr>
                          <w:spacing w:line="240" w:lineRule="auto"/>
                          <w:rPr>
                            <w:szCs w:val="24"/>
                          </w:rPr>
                        </w:pPr>
                        <w:proofErr w:type="spellStart"/>
                        <w:proofErr w:type="gramStart"/>
                        <w:r w:rsidRPr="00A1774D">
                          <w:rPr>
                            <w:rFonts w:cs="Arial"/>
                            <w:b/>
                            <w:bCs/>
                            <w:szCs w:val="20"/>
                          </w:rPr>
                          <w:t>asram:</w:t>
                        </w:r>
                        <w:proofErr w:type="gramEnd"/>
                        <w:r w:rsidRPr="00A1774D">
                          <w:rPr>
                            <w:rFonts w:cs="Arial"/>
                            <w:b/>
                            <w:bCs/>
                            <w:szCs w:val="20"/>
                          </w:rPr>
                          <w:t>SpecifiedCILegalOrganization</w:t>
                        </w:r>
                        <w:proofErr w:type="spellEnd"/>
                      </w:p>
                    </w:txbxContent>
                  </v:textbox>
                </v:rect>
                <v:rect id="Rectangle 6267" o:spid="_x0000_s1199" style="position:absolute;left:29813;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4Cp8YA&#10;AADdAAAADwAAAGRycy9kb3ducmV2LnhtbESPT0sDMRDF74LfIYzQm81aUNtt0yKCWCiC/XcfNtPd&#10;xc1kTbJt9NM7B6G3Gd6b936zWGXXqTOF2Ho28DAuQBFX3rZcGzjs3+6noGJCtth5JgM/FGG1vL1Z&#10;YGn9hbd03qVaSQjHEg00KfWl1rFqyGEc+55YtJMPDpOsodY24EXCXacnRfGkHbYsDQ329NpQ9bUb&#10;nIH+43F4f/7ehN/jdPiscJN9mmRjRnf5ZQ4qUU5X8//12gp+MRN++UZG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4Cp8YAAADdAAAADwAAAAAAAAAAAAAAAACYAgAAZHJz&#10;L2Rvd25yZXYueG1sUEsFBgAAAAAEAAQA9QAAAIsDAAAAAA==&#10;" strokeweight="2pt"/>
                <v:rect id="Rectangle 6268" o:spid="_x0000_s1200" style="position:absolute;left:37433;width:187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PqcYA&#10;AADdAAAADwAAAGRycy9kb3ducmV2LnhtbESPzWrDMBCE74W+g9hCLyGRXUJ+nCghpJSWnmIn5LxY&#10;W9vUWhlJTZS3jwqF3naZ+WZn19toenEh5zvLCvJJBoK4trrjRsHp+DZegPABWWNvmRTcyMN28/iw&#10;xkLbK5d0qUIjUgj7AhW0IQyFlL5uyaCf2IE4aV/WGQxpdY3UDq8p3PTyJctm0mDH6UKLA+1bqr+r&#10;H5Nq5LE8V++jm/20r2WXazc9xLlSz09xtwIRKIZ/8x/9oROXLXP4/SaN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QPqcYAAADdAAAADwAAAAAAAAAAAAAAAACYAgAAZHJz&#10;L2Rvd25yZXYueG1sUEsFBgAAAAAEAAQA9QAAAIsDAAAAAA==&#10;" filled="f" fillcolor="#8db3e2" strokeweight="2pt">
                  <v:textbox>
                    <w:txbxContent>
                      <w:p w14:paraId="16F992B3" w14:textId="77777777" w:rsidR="009502FA" w:rsidRPr="00A1774D" w:rsidRDefault="009502FA" w:rsidP="00C62597">
                        <w:pPr>
                          <w:spacing w:line="240" w:lineRule="auto"/>
                        </w:pPr>
                        <w:proofErr w:type="spellStart"/>
                        <w:r w:rsidRPr="00A1774D">
                          <w:rPr>
                            <w:rFonts w:cs="Arial"/>
                            <w:bCs/>
                            <w:szCs w:val="20"/>
                            <w:lang w:val="de-DE"/>
                          </w:rPr>
                          <w:t>asram:IdentificationIdentifier</w:t>
                        </w:r>
                        <w:proofErr w:type="spellEnd"/>
                      </w:p>
                    </w:txbxContent>
                  </v:textbox>
                </v:rect>
                <v:shape id="AutoShape 6269" o:spid="_x0000_s1201" type="#_x0000_t32" style="position:absolute;left:31718;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QCgMQAAADdAAAADwAAAGRycy9kb3ducmV2LnhtbERPTWvCQBC9F/wPywje6kaRtomuIgWp&#10;CG0wil6H7JgEs7Mhuybpv+8WCr3N433OajOYWnTUusqygtk0AkGcW11xoeB82j2/gXAeWWNtmRR8&#10;k4PNevS0wkTbno/UZb4QIYRdggpK75tESpeXZNBNbUMcuJttDfoA20LqFvsQbmo5j6IXabDi0FBi&#10;Q+8l5ffsYRR06eXrddd0H6kvLovjYRFf0XwqNRkP2yUIT4P/F/+59zrMj+I5/H4TTp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FAKAxAAAAN0AAAAPAAAAAAAAAAAA&#10;AAAAAKECAABkcnMvZG93bnJldi54bWxQSwUGAAAAAAQABAD5AAAAkgMAAAAA&#10;" strokeweight="2pt"/>
                <v:shape id="AutoShape 6270" o:spid="_x0000_s1202" type="#_x0000_t32" style="position:absolute;left:29718;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inG8QAAADdAAAADwAAAGRycy9kb3ducmV2LnhtbERP22rCQBB9L/gPywi+NRtrqCa6ihSk&#10;pdAGL+jrkB2TYHY2ZLcx/ftuodC3OZzrrDaDaURPnastK5hGMQjiwuqaSwWn4+5xAcJ5ZI2NZVLw&#10;TQ4269HDCjNt77yn/uBLEULYZaig8r7NpHRFRQZdZFviwF1tZ9AH2JVSd3gP4aaRT3H8LA3WHBoq&#10;bOmlouJ2+DIK+vz8Od+1/Wvuy3Oyf0/SC5oPpSbjYbsE4Wnw/+I/95sO8+N0Br/fhBP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KcbxAAAAN0AAAAPAAAAAAAAAAAA&#10;AAAAAKECAABkcnMvZG93bnJldi54bWxQSwUGAAAAAAQABAD5AAAAkgMAAAAA&#10;" strokeweight="2pt"/>
                <v:rect id="Rechteck 1149" o:spid="_x0000_s1203" style="position:absolute;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gnsQA&#10;AADdAAAADwAAAGRycy9kb3ducmV2LnhtbERPTWvCQBC9F/wPyxR6Ed1YpNjoKiKIoQhirJ6H7JiE&#10;ZmdjdpvEf+8WhN7m8T5nsepNJVpqXGlZwWQcgSDOrC45V/B92o5mIJxH1lhZJgV3crBaDl4WGGvb&#10;8ZHa1OcihLCLUUHhfR1L6bKCDLqxrYkDd7WNQR9gk0vdYBfCTSXfo+hDGiw5NBRY06ag7Cf9NQq6&#10;7NBeTvudPAwvieVbctuk5y+l3l779RyEp97/i5/uRIf5k+kn/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J7EAAAA3QAAAA8AAAAAAAAAAAAAAAAAmAIAAGRycy9k&#10;b3ducmV2LnhtbFBLBQYAAAAABAAEAPUAAACJAwAAAAA=&#10;" filled="f" stroked="f">
                  <v:textbox>
                    <w:txbxContent>
                      <w:p w14:paraId="16F992B4" w14:textId="77777777" w:rsidR="009502FA" w:rsidRDefault="009502FA" w:rsidP="00712029">
                        <w:pPr>
                          <w:rPr>
                            <w:rFonts w:cs="Arial"/>
                            <w:b/>
                            <w:sz w:val="24"/>
                            <w:szCs w:val="24"/>
                            <w:lang w:val="de-DE"/>
                          </w:rPr>
                        </w:pPr>
                        <w:r>
                          <w:rPr>
                            <w:rFonts w:cs="Arial"/>
                            <w:b/>
                            <w:sz w:val="24"/>
                            <w:szCs w:val="24"/>
                            <w:lang w:val="de-DE"/>
                          </w:rPr>
                          <w:t>0..*</w:t>
                        </w:r>
                      </w:p>
                    </w:txbxContent>
                  </v:textbox>
                </v:rect>
                <w10:anchorlock/>
              </v:group>
            </w:pict>
          </mc:Fallback>
        </mc:AlternateContent>
      </w:r>
    </w:p>
    <w:p w14:paraId="16F98937" w14:textId="77777777" w:rsidR="00177D0D" w:rsidRDefault="00177D0D" w:rsidP="00177D0D"/>
    <w:p w14:paraId="16F98938" w14:textId="77777777" w:rsidR="00177D0D" w:rsidRDefault="00177D0D" w:rsidP="00177D0D"/>
    <w:p w14:paraId="16F98939" w14:textId="77777777" w:rsidR="00177D0D" w:rsidRDefault="00177D0D" w:rsidP="00177D0D"/>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8941" w14:textId="77777777" w:rsidTr="00DD1805">
        <w:trPr>
          <w:cantSplit/>
          <w:trHeight w:val="330"/>
        </w:trPr>
        <w:tc>
          <w:tcPr>
            <w:tcW w:w="1056" w:type="pct"/>
            <w:shd w:val="clear" w:color="auto" w:fill="FFFFCC"/>
            <w:noWrap/>
            <w:vAlign w:val="center"/>
            <w:hideMark/>
          </w:tcPr>
          <w:p w14:paraId="16F9893A"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93B"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93C"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93D"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93E"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93F"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940"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949" w14:textId="77777777" w:rsidTr="00C87929">
        <w:trPr>
          <w:cantSplit/>
          <w:trHeight w:val="315"/>
        </w:trPr>
        <w:tc>
          <w:tcPr>
            <w:tcW w:w="1056" w:type="pct"/>
            <w:shd w:val="clear" w:color="auto" w:fill="92D050"/>
            <w:noWrap/>
            <w:vAlign w:val="center"/>
            <w:hideMark/>
          </w:tcPr>
          <w:p w14:paraId="16F98942" w14:textId="77777777" w:rsidR="00A370B7" w:rsidRPr="0004052C" w:rsidRDefault="0004052C" w:rsidP="0004052C">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943"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944"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3</w:t>
            </w:r>
          </w:p>
        </w:tc>
        <w:tc>
          <w:tcPr>
            <w:tcW w:w="352" w:type="pct"/>
            <w:shd w:val="clear" w:color="auto" w:fill="92D050"/>
            <w:noWrap/>
            <w:vAlign w:val="center"/>
            <w:hideMark/>
          </w:tcPr>
          <w:p w14:paraId="16F98945"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946" w14:textId="77777777" w:rsidR="00A370B7" w:rsidRPr="00A370B7" w:rsidRDefault="00A370B7" w:rsidP="0004052C">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143</w:t>
            </w:r>
          </w:p>
        </w:tc>
        <w:tc>
          <w:tcPr>
            <w:tcW w:w="301" w:type="pct"/>
            <w:shd w:val="clear" w:color="auto" w:fill="92D050"/>
            <w:noWrap/>
            <w:vAlign w:val="center"/>
            <w:hideMark/>
          </w:tcPr>
          <w:p w14:paraId="16F98947" w14:textId="77777777" w:rsidR="00A370B7" w:rsidRPr="00A370B7" w:rsidRDefault="00A370B7" w:rsidP="0004052C">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948" w14:textId="77777777" w:rsidR="00A370B7" w:rsidRPr="00A370B7" w:rsidRDefault="002945F5" w:rsidP="0004052C">
            <w:pPr>
              <w:spacing w:line="240" w:lineRule="auto"/>
              <w:rPr>
                <w:rFonts w:eastAsia="Times New Roman"/>
                <w:color w:val="000000"/>
                <w:sz w:val="16"/>
                <w:lang w:eastAsia="de-DE"/>
              </w:rPr>
            </w:pPr>
            <w:r>
              <w:rPr>
                <w:rFonts w:eastAsia="Times New Roman"/>
                <w:color w:val="000000"/>
                <w:sz w:val="16"/>
                <w:lang w:eastAsia="de-DE"/>
              </w:rPr>
              <w:t xml:space="preserve">Customer’s </w:t>
            </w:r>
            <w:r w:rsidR="00A370B7" w:rsidRPr="00A370B7">
              <w:rPr>
                <w:rFonts w:eastAsia="Times New Roman"/>
                <w:color w:val="000000"/>
                <w:sz w:val="16"/>
                <w:lang w:eastAsia="de-DE"/>
              </w:rPr>
              <w:t>ERP Purchase group</w:t>
            </w:r>
          </w:p>
        </w:tc>
      </w:tr>
    </w:tbl>
    <w:p w14:paraId="16F9894A" w14:textId="77777777" w:rsidR="0004052C" w:rsidRDefault="0004052C" w:rsidP="00177D0D">
      <w:r>
        <w:br w:type="page"/>
      </w:r>
    </w:p>
    <w:p w14:paraId="16F9894B" w14:textId="77777777" w:rsidR="00232283" w:rsidRPr="00DF7A8E" w:rsidRDefault="00BA0683" w:rsidP="00232283">
      <w:pPr>
        <w:pStyle w:val="berschrift2"/>
        <w:rPr>
          <w:szCs w:val="22"/>
        </w:rPr>
      </w:pPr>
      <w:bookmarkStart w:id="35" w:name="_Toc347482179"/>
      <w:r w:rsidRPr="00DF7A8E">
        <w:rPr>
          <w:szCs w:val="22"/>
        </w:rPr>
        <w:t>asram:RecipientCITradeParty</w:t>
      </w:r>
      <w:bookmarkEnd w:id="31"/>
      <w:bookmarkEnd w:id="35"/>
    </w:p>
    <w:p w14:paraId="16F9894C" w14:textId="77777777" w:rsidR="0004052C" w:rsidRDefault="0004052C" w:rsidP="0004052C"/>
    <w:p w14:paraId="16F9894D" w14:textId="77777777" w:rsidR="00242502" w:rsidRDefault="00CB5C03" w:rsidP="00BA0683">
      <w:pPr>
        <w:rPr>
          <w:lang w:val="de-DE"/>
        </w:rPr>
      </w:pPr>
      <w:r>
        <w:rPr>
          <w:noProof/>
          <w:sz w:val="32"/>
          <w:szCs w:val="32"/>
          <w:lang w:eastAsia="zh-TW"/>
        </w:rPr>
        <mc:AlternateContent>
          <mc:Choice Requires="wpg">
            <w:drawing>
              <wp:inline distT="0" distB="0" distL="0" distR="0" wp14:anchorId="16F991D6" wp14:editId="16F991D7">
                <wp:extent cx="4984115" cy="483235"/>
                <wp:effectExtent l="0" t="0" r="26035" b="0"/>
                <wp:docPr id="780" name="Gruppieren 780"/>
                <wp:cNvGraphicFramePr/>
                <a:graphic xmlns:a="http://schemas.openxmlformats.org/drawingml/2006/main">
                  <a:graphicData uri="http://schemas.microsoft.com/office/word/2010/wordprocessingGroup">
                    <wpg:wgp>
                      <wpg:cNvGrpSpPr/>
                      <wpg:grpSpPr>
                        <a:xfrm>
                          <a:off x="0" y="0"/>
                          <a:ext cx="4984115" cy="483235"/>
                          <a:chOff x="0" y="0"/>
                          <a:chExt cx="4984115" cy="483235"/>
                        </a:xfrm>
                      </wpg:grpSpPr>
                      <wps:wsp>
                        <wps:cNvPr id="1081" name="Rectangle 6084"/>
                        <wps:cNvSpPr>
                          <a:spLocks noChangeArrowheads="1"/>
                        </wps:cNvSpPr>
                        <wps:spPr bwMode="auto">
                          <a:xfrm>
                            <a:off x="257175" y="0"/>
                            <a:ext cx="2084705" cy="344805"/>
                          </a:xfrm>
                          <a:prstGeom prst="rect">
                            <a:avLst/>
                          </a:prstGeom>
                          <a:solidFill>
                            <a:srgbClr val="8DB3E2"/>
                          </a:solidFill>
                          <a:ln w="25400">
                            <a:solidFill>
                              <a:srgbClr val="000000"/>
                            </a:solidFill>
                            <a:miter lim="800000"/>
                            <a:headEnd/>
                            <a:tailEnd/>
                          </a:ln>
                        </wps:spPr>
                        <wps:txbx>
                          <w:txbxContent>
                            <w:p w14:paraId="16F992B5" w14:textId="77777777" w:rsidR="009502FA" w:rsidRPr="009A6ECD" w:rsidRDefault="009502FA" w:rsidP="00CB5C03">
                              <w:pPr>
                                <w:spacing w:line="240" w:lineRule="auto"/>
                                <w:rPr>
                                  <w:szCs w:val="24"/>
                                </w:rPr>
                              </w:pPr>
                              <w:proofErr w:type="spellStart"/>
                              <w:r w:rsidRPr="007511E6">
                                <w:rPr>
                                  <w:rFonts w:cs="Arial"/>
                                  <w:b/>
                                  <w:bCs/>
                                  <w:szCs w:val="20"/>
                                  <w:lang w:val="de-DE"/>
                                </w:rPr>
                                <w:t>asram:RecipientCITradeParty</w:t>
                              </w:r>
                              <w:proofErr w:type="spellEnd"/>
                            </w:p>
                          </w:txbxContent>
                        </wps:txbx>
                        <wps:bodyPr rot="0" vert="horz" wrap="square" lIns="91440" tIns="45720" rIns="91440" bIns="45720" anchor="t" anchorCtr="0" upright="1">
                          <a:noAutofit/>
                        </wps:bodyPr>
                      </wps:wsp>
                      <wps:wsp>
                        <wps:cNvPr id="1084" name="Rectangle 6087"/>
                        <wps:cNvSpPr>
                          <a:spLocks noChangeArrowheads="1"/>
                        </wps:cNvSpPr>
                        <wps:spPr bwMode="auto">
                          <a:xfrm>
                            <a:off x="3105150" y="0"/>
                            <a:ext cx="1878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B6" w14:textId="77777777" w:rsidR="009502FA" w:rsidRPr="00A1774D" w:rsidRDefault="009502FA" w:rsidP="00CB5C03">
                              <w:pPr>
                                <w:spacing w:line="240" w:lineRule="auto"/>
                              </w:pPr>
                              <w:proofErr w:type="spellStart"/>
                              <w:r w:rsidRPr="00A1774D">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1083" name="Rectangle 6086"/>
                        <wps:cNvSpPr>
                          <a:spLocks noChangeArrowheads="1"/>
                        </wps:cNvSpPr>
                        <wps:spPr bwMode="auto">
                          <a:xfrm>
                            <a:off x="23431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85" name="AutoShape 6088"/>
                        <wps:cNvCnPr>
                          <a:cxnSpLocks noChangeShapeType="1"/>
                        </wps:cNvCnPr>
                        <wps:spPr bwMode="auto">
                          <a:xfrm>
                            <a:off x="25336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48" name="Rechteck 1248"/>
                        <wps:cNvSpPr>
                          <a:spLocks noChangeArrowheads="1"/>
                        </wps:cNvSpPr>
                        <wps:spPr bwMode="auto">
                          <a:xfrm>
                            <a:off x="0" y="47625"/>
                            <a:ext cx="4203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B7" w14:textId="77777777" w:rsidR="009502FA" w:rsidRDefault="009502FA" w:rsidP="00CB5C03">
                              <w:pPr>
                                <w:ind w:right="24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1086" name="AutoShape 6089"/>
                        <wps:cNvCnPr>
                          <a:cxnSpLocks noChangeShapeType="1"/>
                        </wps:cNvCnPr>
                        <wps:spPr bwMode="auto">
                          <a:xfrm>
                            <a:off x="23336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49" name="Rechteck 1249"/>
                        <wps:cNvSpPr>
                          <a:spLocks noChangeArrowheads="1"/>
                        </wps:cNvSpPr>
                        <wps:spPr bwMode="auto">
                          <a:xfrm>
                            <a:off x="2838450" y="190500"/>
                            <a:ext cx="2679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B8" w14:textId="77777777" w:rsidR="009502FA" w:rsidRDefault="009502FA" w:rsidP="00CB5C03">
                              <w:pPr>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g:wgp>
                  </a:graphicData>
                </a:graphic>
              </wp:inline>
            </w:drawing>
          </mc:Choice>
          <mc:Fallback>
            <w:pict>
              <v:group id="Gruppieren 780" o:spid="_x0000_s1204" style="width:392.45pt;height:38.05pt;mso-position-horizontal-relative:char;mso-position-vertical-relative:line" coordsize="49841,4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">
                <v:rect id="Rectangle 6084" o:spid="_x0000_s1205" style="position:absolute;left:2571;width:208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xdLsIA&#10;AADdAAAADwAAAGRycy9kb3ducmV2LnhtbERPTYvCMBC9L/gfwgje1tQeFrcaRZRC2YOw7sJex2Zs&#10;is2kNLFWf71ZELzN433Ocj3YRvTU+dqxgtk0AUFcOl1zpeD3J3+fg/ABWWPjmBTcyMN6NXpbYqbd&#10;lb+pP4RKxBD2GSowIbSZlL40ZNFPXUscuZPrLIYIu0rqDq8x3DYyTZIPabHm2GCwpa2h8ny4WAW7&#10;y5/J7874rz3Vd31Et/1MC6Um42GzABFoCC/x013oOD+Zz+D/m3iC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fF0uwgAAAN0AAAAPAAAAAAAAAAAAAAAAAJgCAABkcnMvZG93&#10;bnJldi54bWxQSwUGAAAAAAQABAD1AAAAhwMAAAAA&#10;" fillcolor="#8db3e2" strokeweight="2pt">
                  <v:textbox>
                    <w:txbxContent>
                      <w:p w14:paraId="16F992B5" w14:textId="77777777" w:rsidR="009502FA" w:rsidRPr="009A6ECD" w:rsidRDefault="009502FA" w:rsidP="00CB5C03">
                        <w:pPr>
                          <w:spacing w:line="240" w:lineRule="auto"/>
                          <w:rPr>
                            <w:szCs w:val="24"/>
                          </w:rPr>
                        </w:pPr>
                        <w:proofErr w:type="spellStart"/>
                        <w:r w:rsidRPr="007511E6">
                          <w:rPr>
                            <w:rFonts w:cs="Arial"/>
                            <w:b/>
                            <w:bCs/>
                            <w:szCs w:val="20"/>
                            <w:lang w:val="de-DE"/>
                          </w:rPr>
                          <w:t>asram:RecipientCITradeParty</w:t>
                        </w:r>
                        <w:proofErr w:type="spellEnd"/>
                      </w:p>
                    </w:txbxContent>
                  </v:textbox>
                </v:rect>
                <v:rect id="Rectangle 6087" o:spid="_x0000_s1206" style="position:absolute;left:31051;width:1879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67MUA&#10;AADdAAAADwAAAGRycy9kb3ducmV2LnhtbESPQWsCMRCF7wX/Qxihl6LZFWllNYpYpNJTdyueh824&#10;u7iZLEmq8d+bQqG3Gd773rxZbaLpxZWc7ywryKcZCOLa6o4bBcfv/WQBwgdkjb1lUnAnD5v16GmF&#10;hbY3LulahUakEPYFKmhDGAopfd2SQT+1A3HSztYZDGl1jdQObync9HKWZa/SYMfpQosD7VqqL9WP&#10;STXyWJ6qj5e7/bTvZZdrN/+Kb0o9j+N2CSJQDP/mP/qgE5ct5vD7TRpB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mjrsxQAAAN0AAAAPAAAAAAAAAAAAAAAAAJgCAABkcnMv&#10;ZG93bnJldi54bWxQSwUGAAAAAAQABAD1AAAAigMAAAAA&#10;" filled="f" fillcolor="#8db3e2" strokeweight="2pt">
                  <v:textbox>
                    <w:txbxContent>
                      <w:p w14:paraId="16F992B6" w14:textId="77777777" w:rsidR="009502FA" w:rsidRPr="00A1774D" w:rsidRDefault="009502FA" w:rsidP="00CB5C03">
                        <w:pPr>
                          <w:spacing w:line="240" w:lineRule="auto"/>
                        </w:pPr>
                        <w:proofErr w:type="spellStart"/>
                        <w:r w:rsidRPr="00A1774D">
                          <w:rPr>
                            <w:rFonts w:cs="Arial"/>
                            <w:bCs/>
                            <w:szCs w:val="20"/>
                            <w:lang w:val="de-DE"/>
                          </w:rPr>
                          <w:t>asram:IdentificationIdentifier</w:t>
                        </w:r>
                        <w:proofErr w:type="spellEnd"/>
                      </w:p>
                    </w:txbxContent>
                  </v:textbox>
                </v:rect>
                <v:rect id="Rectangle 6086" o:spid="_x0000_s1207" style="position:absolute;left:23431;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UKDcMA&#10;AADdAAAADwAAAGRycy9kb3ducmV2LnhtbERP22oCMRB9L/gPYYS+1axK67IaRQrFghTq7X3YjLuL&#10;m8maZDXt1zeFQt/mcK6zWEXTihs531hWMB5lIIhLqxuuFBwPb085CB+QNbaWScEXeVgtBw8LLLS9&#10;845u+1CJFMK+QAV1CF0hpS9rMuhHtiNO3Nk6gyFBV0nt8J7CTSsnWfYiDTacGmrs6LWm8rLvjYLu&#10;47nfzK5b933K+88St9GGSVTqcRjXcxCBYvgX/7nfdZqf5VP4/Sa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UKDcMAAADdAAAADwAAAAAAAAAAAAAAAACYAgAAZHJzL2Rv&#10;d25yZXYueG1sUEsFBgAAAAAEAAQA9QAAAIgDAAAAAA==&#10;" strokeweight="2pt"/>
                <v:shape id="AutoShape 6088" o:spid="_x0000_s1208" type="#_x0000_t32" style="position:absolute;left:25336;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QMKcIAAADdAAAADwAAAGRycy9kb3ducmV2LnhtbERP24rCMBB9F/yHMMK+abritWuURRBF&#10;UPGC+zo0s23ZZlKabK1/bwTBtzmc68wWjSlETZXLLSv47EUgiBOrc04VXM6r7gSE88gaC8uk4E4O&#10;FvN2a4axtjc+Un3yqQgh7GJUkHlfxlK6JCODrmdL4sD92sqgD7BKpa7wFsJNIftRNJIGcw4NGZa0&#10;zCj5O/0bBfXhuh+vynp98Ol1cNwOpj9odkp9dJrvLxCeGv8Wv9wbHeZHkyE8vwkn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CQMKcIAAADdAAAADwAAAAAAAAAAAAAA&#10;AAChAgAAZHJzL2Rvd25yZXYueG1sUEsFBgAAAAAEAAQA+QAAAJADAAAAAA==&#10;" strokeweight="2pt"/>
                <v:rect id="Rechteck 1248" o:spid="_x0000_s1209" style="position:absolute;top:476;width:4203;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qNx8UA&#10;AADdAAAADwAAAGRycy9kb3ducmV2LnhtbESPzWoDMQyE74W8g1Ghl9LYXUIJ2zihhP6RnPLzAGKt&#10;7pqu5cV2Ntu3rw6F3iRmNPNptZlCr0ZK2Ue28Dg3oIib6Dy3Fs6nt4clqFyQHfaRycIPZdisZzcr&#10;rF288oHGY2mVhHCu0UJXylBrnZuOAuZ5HIhF+4opYJE1tdolvEp46HVlzJMO6FkaOhxo21HzfbwE&#10;C4v3avfq783eh/GC551O5oP31t7dTi/PoApN5d/8d/3pBL9aCK58IyP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6o3HxQAAAN0AAAAPAAAAAAAAAAAAAAAAAJgCAABkcnMv&#10;ZG93bnJldi54bWxQSwUGAAAAAAQABAD1AAAAigMAAAAA&#10;" filled="f" stroked="f">
                  <v:textbox style="mso-fit-shape-to-text:t">
                    <w:txbxContent>
                      <w:p w14:paraId="16F992B7" w14:textId="77777777" w:rsidR="009502FA" w:rsidRDefault="009502FA" w:rsidP="00CB5C03">
                        <w:pPr>
                          <w:ind w:right="240"/>
                          <w:jc w:val="right"/>
                          <w:rPr>
                            <w:rFonts w:cs="Arial"/>
                            <w:b/>
                            <w:color w:val="C00000"/>
                            <w:sz w:val="24"/>
                            <w:szCs w:val="24"/>
                            <w:lang w:val="de-DE"/>
                          </w:rPr>
                        </w:pPr>
                        <w:r>
                          <w:rPr>
                            <w:rFonts w:cs="Arial"/>
                            <w:b/>
                            <w:color w:val="C00000"/>
                            <w:sz w:val="24"/>
                            <w:szCs w:val="24"/>
                            <w:lang w:val="de-DE"/>
                          </w:rPr>
                          <w:t>1</w:t>
                        </w:r>
                      </w:p>
                    </w:txbxContent>
                  </v:textbox>
                </v:rect>
                <v:shape id="AutoShape 6089" o:spid="_x0000_s1210" type="#_x0000_t32" style="position:absolute;left:23336;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aSXsQAAADdAAAADwAAAGRycy9kb3ducmV2LnhtbERPTWvCQBC9F/oflil4q5uKxDR1FRHE&#10;UqghVvQ6ZKdJaHY2ZNck/nu3UOhtHu9zluvRNKKnztWWFbxMIxDEhdU1lwpOX7vnBITzyBoby6Tg&#10;Rg7Wq8eHJabaDpxTf/SlCCHsUlRQed+mUrqiIoNualviwH3bzqAPsCul7nAI4aaRsyiKpcGaQ0OF&#10;LW0rKn6OV6Ogz86Hxa7t95kvz/P8Y/56QfOp1ORp3LyB8DT6f/Gf+12H+VESw+834QS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9pJexAAAAN0AAAAPAAAAAAAAAAAA&#10;AAAAAKECAABkcnMvZG93bnJldi54bWxQSwUGAAAAAAQABAD5AAAAkgMAAAAA&#10;" strokeweight="2pt"/>
                <v:rect id="Rechteck 1249" o:spid="_x0000_s1211" style="position:absolute;left:28384;top:1905;width:2680;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YoXMIA&#10;AADdAAAADwAAAGRycy9kb3ducmV2LnhtbERPzWoCMRC+C32HMEIvokkXKXU1SiltLXrS+gDDZtwN&#10;biZLEtft2zdCobf5+H5ntRlcK3oK0XrW8DRTIIgrbyzXGk7fH9MXEDEhG2w9k4YfirBZP4xWWBp/&#10;4wP1x1SLHMKxRA1NSl0pZawachhnviPO3NkHhynDUEsT8JbDXSsLpZ6lQ8u5ocGO3hqqLser0zD/&#10;LHbvdqL21vVXPO1kUFvea/04Hl6XIBIN6V/85/4yeX4xX8D9m3y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pihcwgAAAN0AAAAPAAAAAAAAAAAAAAAAAJgCAABkcnMvZG93&#10;bnJldi54bWxQSwUGAAAAAAQABAD1AAAAhwMAAAAA&#10;" filled="f" stroked="f">
                  <v:textbox style="mso-fit-shape-to-text:t">
                    <w:txbxContent>
                      <w:p w14:paraId="16F992B8" w14:textId="77777777" w:rsidR="009502FA" w:rsidRDefault="009502FA" w:rsidP="00CB5C03">
                        <w:pPr>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94E" w14:textId="77777777" w:rsidR="00CB5C03" w:rsidRDefault="00CB5C03" w:rsidP="00BA0683">
      <w:pPr>
        <w:rPr>
          <w:lang w:val="de-DE"/>
        </w:rPr>
      </w:pPr>
    </w:p>
    <w:p w14:paraId="16F9894F" w14:textId="77777777" w:rsidR="0005061D" w:rsidRDefault="0005061D" w:rsidP="00BA0683">
      <w:pPr>
        <w:rPr>
          <w:lang w:val="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8957" w14:textId="77777777" w:rsidTr="00DD1805">
        <w:trPr>
          <w:cantSplit/>
          <w:trHeight w:val="330"/>
        </w:trPr>
        <w:tc>
          <w:tcPr>
            <w:tcW w:w="1056" w:type="pct"/>
            <w:shd w:val="clear" w:color="auto" w:fill="FFFFCC"/>
            <w:noWrap/>
            <w:vAlign w:val="center"/>
            <w:hideMark/>
          </w:tcPr>
          <w:p w14:paraId="16F98950"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951"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952"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953"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954"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955"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956"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95F" w14:textId="77777777" w:rsidTr="00C87929">
        <w:trPr>
          <w:cantSplit/>
          <w:trHeight w:val="315"/>
        </w:trPr>
        <w:tc>
          <w:tcPr>
            <w:tcW w:w="1056" w:type="pct"/>
            <w:shd w:val="clear" w:color="auto" w:fill="C00000"/>
            <w:noWrap/>
            <w:vAlign w:val="center"/>
            <w:hideMark/>
          </w:tcPr>
          <w:p w14:paraId="16F98958"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bCs/>
                <w:color w:val="FFFFFF" w:themeColor="background1"/>
                <w:sz w:val="16"/>
                <w:szCs w:val="20"/>
                <w:lang w:eastAsia="de-DE"/>
              </w:rPr>
              <w:t>asram:IdentificationIdentifier</w:t>
            </w:r>
          </w:p>
        </w:tc>
        <w:tc>
          <w:tcPr>
            <w:tcW w:w="453" w:type="pct"/>
            <w:shd w:val="clear" w:color="auto" w:fill="C00000"/>
            <w:vAlign w:val="center"/>
            <w:hideMark/>
          </w:tcPr>
          <w:p w14:paraId="16F98959"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95A"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70</w:t>
            </w:r>
          </w:p>
        </w:tc>
        <w:tc>
          <w:tcPr>
            <w:tcW w:w="352" w:type="pct"/>
            <w:shd w:val="clear" w:color="auto" w:fill="C00000"/>
            <w:noWrap/>
            <w:vAlign w:val="center"/>
            <w:hideMark/>
          </w:tcPr>
          <w:p w14:paraId="16F9895B"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4</w:t>
            </w:r>
          </w:p>
        </w:tc>
        <w:tc>
          <w:tcPr>
            <w:tcW w:w="955" w:type="pct"/>
            <w:shd w:val="clear" w:color="auto" w:fill="C00000"/>
            <w:noWrap/>
            <w:vAlign w:val="center"/>
            <w:hideMark/>
          </w:tcPr>
          <w:p w14:paraId="16F9895C"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SupplyOn</w:t>
            </w:r>
          </w:p>
        </w:tc>
        <w:tc>
          <w:tcPr>
            <w:tcW w:w="301" w:type="pct"/>
            <w:shd w:val="clear" w:color="auto" w:fill="C00000"/>
            <w:noWrap/>
            <w:vAlign w:val="center"/>
            <w:hideMark/>
          </w:tcPr>
          <w:p w14:paraId="16F9895D" w14:textId="77777777" w:rsidR="00A370B7" w:rsidRPr="00C87929" w:rsidRDefault="00A370B7" w:rsidP="0004052C">
            <w:pPr>
              <w:spacing w:line="240" w:lineRule="auto"/>
              <w:rPr>
                <w:rFonts w:eastAsia="Times New Roman"/>
                <w:color w:val="FFFFFF" w:themeColor="background1"/>
                <w:sz w:val="16"/>
                <w:lang w:val="de-DE" w:eastAsia="de-DE"/>
              </w:rPr>
            </w:pPr>
            <w:r w:rsidRPr="00C87929">
              <w:rPr>
                <w:rFonts w:eastAsia="Times New Roman"/>
                <w:color w:val="FFFFFF" w:themeColor="background1"/>
                <w:sz w:val="16"/>
                <w:lang w:eastAsia="de-DE"/>
              </w:rPr>
              <w:t>M</w:t>
            </w:r>
          </w:p>
        </w:tc>
        <w:tc>
          <w:tcPr>
            <w:tcW w:w="1481" w:type="pct"/>
            <w:shd w:val="clear" w:color="auto" w:fill="C00000"/>
            <w:vAlign w:val="center"/>
          </w:tcPr>
          <w:p w14:paraId="16F9895E" w14:textId="77777777" w:rsidR="00A370B7" w:rsidRPr="00C87929" w:rsidRDefault="00A370B7" w:rsidP="0004052C">
            <w:pPr>
              <w:spacing w:line="240" w:lineRule="auto"/>
              <w:rPr>
                <w:rFonts w:eastAsia="Times New Roman"/>
                <w:color w:val="FFFFFF" w:themeColor="background1"/>
                <w:sz w:val="16"/>
                <w:lang w:eastAsia="de-DE"/>
              </w:rPr>
            </w:pPr>
            <w:r w:rsidRPr="00C87929">
              <w:rPr>
                <w:rFonts w:eastAsia="Times New Roman"/>
                <w:color w:val="FFFFFF" w:themeColor="background1"/>
                <w:sz w:val="16"/>
                <w:lang w:eastAsia="de-DE"/>
              </w:rPr>
              <w:t>ReceiverInfo: party who receives this XML message. No key, just for better traceability.</w:t>
            </w:r>
          </w:p>
        </w:tc>
      </w:tr>
    </w:tbl>
    <w:p w14:paraId="16F98960" w14:textId="77777777" w:rsidR="00F80BBE" w:rsidRDefault="00F80BBE" w:rsidP="00BA0683"/>
    <w:p w14:paraId="16F98961" w14:textId="77777777" w:rsidR="0008176C" w:rsidRPr="00DF7A8E" w:rsidRDefault="0008176C" w:rsidP="0008176C">
      <w:pPr>
        <w:pStyle w:val="berschrift2"/>
        <w:rPr>
          <w:szCs w:val="22"/>
        </w:rPr>
      </w:pPr>
      <w:bookmarkStart w:id="36" w:name="_Toc347482180"/>
      <w:r w:rsidRPr="00DF7A8E">
        <w:rPr>
          <w:szCs w:val="22"/>
        </w:rPr>
        <w:t>asram:SenderCITradeParty</w:t>
      </w:r>
      <w:bookmarkEnd w:id="36"/>
    </w:p>
    <w:p w14:paraId="16F98962" w14:textId="77777777" w:rsidR="00CB5C03" w:rsidRPr="00CB5C03" w:rsidRDefault="00CB5C03" w:rsidP="00CB5C03"/>
    <w:p w14:paraId="16F98963" w14:textId="77777777" w:rsidR="00F67706" w:rsidRDefault="00CB5C03" w:rsidP="00BA0683">
      <w:r>
        <w:rPr>
          <w:noProof/>
          <w:lang w:eastAsia="zh-TW"/>
        </w:rPr>
        <mc:AlternateContent>
          <mc:Choice Requires="wpg">
            <w:drawing>
              <wp:inline distT="0" distB="0" distL="0" distR="0" wp14:anchorId="16F991D8" wp14:editId="16F991D9">
                <wp:extent cx="4841240" cy="483235"/>
                <wp:effectExtent l="0" t="0" r="16510" b="0"/>
                <wp:docPr id="787" name="Gruppieren 787"/>
                <wp:cNvGraphicFramePr/>
                <a:graphic xmlns:a="http://schemas.openxmlformats.org/drawingml/2006/main">
                  <a:graphicData uri="http://schemas.microsoft.com/office/word/2010/wordprocessingGroup">
                    <wpg:wgp>
                      <wpg:cNvGrpSpPr/>
                      <wpg:grpSpPr>
                        <a:xfrm>
                          <a:off x="0" y="0"/>
                          <a:ext cx="4841240" cy="483235"/>
                          <a:chOff x="0" y="0"/>
                          <a:chExt cx="4841240" cy="483235"/>
                        </a:xfrm>
                      </wpg:grpSpPr>
                      <wps:wsp>
                        <wps:cNvPr id="1075" name="Rectangle 6092"/>
                        <wps:cNvSpPr>
                          <a:spLocks noChangeArrowheads="1"/>
                        </wps:cNvSpPr>
                        <wps:spPr bwMode="auto">
                          <a:xfrm>
                            <a:off x="266700" y="0"/>
                            <a:ext cx="1921510" cy="344805"/>
                          </a:xfrm>
                          <a:prstGeom prst="rect">
                            <a:avLst/>
                          </a:prstGeom>
                          <a:solidFill>
                            <a:srgbClr val="8DB3E2"/>
                          </a:solidFill>
                          <a:ln w="25400">
                            <a:solidFill>
                              <a:srgbClr val="000000"/>
                            </a:solidFill>
                            <a:miter lim="800000"/>
                            <a:headEnd/>
                            <a:tailEnd/>
                          </a:ln>
                        </wps:spPr>
                        <wps:txbx>
                          <w:txbxContent>
                            <w:p w14:paraId="16F992B9" w14:textId="77777777" w:rsidR="009502FA" w:rsidRPr="009A6ECD" w:rsidRDefault="009502FA" w:rsidP="00BA0683">
                              <w:pPr>
                                <w:spacing w:line="240" w:lineRule="auto"/>
                                <w:rPr>
                                  <w:szCs w:val="24"/>
                                </w:rPr>
                              </w:pPr>
                              <w:proofErr w:type="spellStart"/>
                              <w:r w:rsidRPr="007511E6">
                                <w:rPr>
                                  <w:rFonts w:cs="Arial"/>
                                  <w:b/>
                                  <w:bCs/>
                                  <w:szCs w:val="20"/>
                                  <w:lang w:val="de-DE"/>
                                </w:rPr>
                                <w:t>asram:SenderCITradeParty</w:t>
                              </w:r>
                              <w:proofErr w:type="spellEnd"/>
                            </w:p>
                          </w:txbxContent>
                        </wps:txbx>
                        <wps:bodyPr rot="0" vert="horz" wrap="square" lIns="91440" tIns="45720" rIns="91440" bIns="45720" anchor="t" anchorCtr="0" upright="1">
                          <a:noAutofit/>
                        </wps:bodyPr>
                      </wps:wsp>
                      <wps:wsp>
                        <wps:cNvPr id="1076" name="Rectangle 6093"/>
                        <wps:cNvSpPr>
                          <a:spLocks noChangeArrowheads="1"/>
                        </wps:cNvSpPr>
                        <wps:spPr bwMode="auto">
                          <a:xfrm>
                            <a:off x="21907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77" name="Rectangle 6094"/>
                        <wps:cNvSpPr>
                          <a:spLocks noChangeArrowheads="1"/>
                        </wps:cNvSpPr>
                        <wps:spPr bwMode="auto">
                          <a:xfrm>
                            <a:off x="2962275" y="0"/>
                            <a:ext cx="1878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BA" w14:textId="77777777" w:rsidR="009502FA" w:rsidRPr="00A1774D" w:rsidRDefault="009502FA" w:rsidP="00BA0683">
                              <w:pPr>
                                <w:spacing w:line="240" w:lineRule="auto"/>
                              </w:pPr>
                              <w:proofErr w:type="spellStart"/>
                              <w:r w:rsidRPr="00A1774D">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1078" name="AutoShape 6095"/>
                        <wps:cNvCnPr>
                          <a:cxnSpLocks noChangeShapeType="1"/>
                        </wps:cNvCnPr>
                        <wps:spPr bwMode="auto">
                          <a:xfrm>
                            <a:off x="238125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79" name="AutoShape 6096"/>
                        <wps:cNvCnPr>
                          <a:cxnSpLocks noChangeShapeType="1"/>
                        </wps:cNvCnPr>
                        <wps:spPr bwMode="auto">
                          <a:xfrm>
                            <a:off x="219075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45" name="Rechteck 1245"/>
                        <wps:cNvSpPr>
                          <a:spLocks noChangeArrowheads="1"/>
                        </wps:cNvSpPr>
                        <wps:spPr bwMode="auto">
                          <a:xfrm>
                            <a:off x="0" y="28575"/>
                            <a:ext cx="2679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BB" w14:textId="77777777" w:rsidR="009502FA" w:rsidRDefault="009502FA" w:rsidP="00A16321">
                              <w:pPr>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noAutofit/>
                        </wps:bodyPr>
                      </wps:wsp>
                      <wps:wsp>
                        <wps:cNvPr id="1246" name="Rechteck 1246"/>
                        <wps:cNvSpPr>
                          <a:spLocks noChangeArrowheads="1"/>
                        </wps:cNvSpPr>
                        <wps:spPr bwMode="auto">
                          <a:xfrm>
                            <a:off x="2695575" y="190500"/>
                            <a:ext cx="2679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BC" w14:textId="77777777" w:rsidR="009502FA" w:rsidRDefault="009502FA" w:rsidP="00A16321">
                              <w:pPr>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g:wgp>
                  </a:graphicData>
                </a:graphic>
              </wp:inline>
            </w:drawing>
          </mc:Choice>
          <mc:Fallback>
            <w:pict>
              <v:group id="Gruppieren 787" o:spid="_x0000_s1212" style="width:381.2pt;height:38.05pt;mso-position-horizontal-relative:char;mso-position-vertical-relative:line" coordsize="48412,4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">
                <v:rect id="Rectangle 6092" o:spid="_x0000_s1213" style="position:absolute;left:2667;width:1921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IrCsMA&#10;AADdAAAADwAAAGRycy9kb3ducmV2LnhtbERPTWvCQBC9C/0Pywi9mY2Cto2uUpRA8FCoFnods9Ns&#10;aHY2ZNck9dd3CwVv83ifs9mNthE9db52rGCepCCIS6drrhR8nPPZMwgfkDU2jknBD3nYbR8mG8y0&#10;G/id+lOoRAxhn6ECE0KbSelLQxZ94lriyH25zmKIsKuk7nCI4baRizRdSYs1xwaDLe0Nld+nq1Vw&#10;uH6a/OaMP75RfdMXdPuXRaHU43R8XYMINIa7+N9d6Dg/fVrC3zfxBL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IrCsMAAADdAAAADwAAAAAAAAAAAAAAAACYAgAAZHJzL2Rv&#10;d25yZXYueG1sUEsFBgAAAAAEAAQA9QAAAIgDAAAAAA==&#10;" fillcolor="#8db3e2" strokeweight="2pt">
                  <v:textbox>
                    <w:txbxContent>
                      <w:p w14:paraId="16F992B9" w14:textId="77777777" w:rsidR="009502FA" w:rsidRPr="009A6ECD" w:rsidRDefault="009502FA" w:rsidP="00BA0683">
                        <w:pPr>
                          <w:spacing w:line="240" w:lineRule="auto"/>
                          <w:rPr>
                            <w:szCs w:val="24"/>
                          </w:rPr>
                        </w:pPr>
                        <w:proofErr w:type="spellStart"/>
                        <w:r w:rsidRPr="007511E6">
                          <w:rPr>
                            <w:rFonts w:cs="Arial"/>
                            <w:b/>
                            <w:bCs/>
                            <w:szCs w:val="20"/>
                            <w:lang w:val="de-DE"/>
                          </w:rPr>
                          <w:t>asram:SenderCITradeParty</w:t>
                        </w:r>
                        <w:proofErr w:type="spellEnd"/>
                      </w:p>
                    </w:txbxContent>
                  </v:textbox>
                </v:rect>
                <v:rect id="Rectangle 6093" o:spid="_x0000_s1214" style="position:absolute;left:21907;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ZssIA&#10;AADdAAAADwAAAGRycy9kb3ducmV2LnhtbERPTWsCMRC9C/6HMEJvmlWoytYoRRAFKVSr92Ez3V26&#10;maxJVqO/vikIvc3jfc5iFU0jruR8bVnBeJSBIC6srrlUcPraDOcgfEDW2FgmBXfysFr2ewvMtb3x&#10;ga7HUIoUwj5HBVUIbS6lLyoy6Ee2JU7ct3UGQ4KulNrhLYWbRk6ybCoN1pwaKmxpXVHxc+yMgvbj&#10;tdvOLnv3OM+7zwL30YZJVOplEN/fQASK4V/8dO90mp/NpvD3TTp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d9mywgAAAN0AAAAPAAAAAAAAAAAAAAAAAJgCAABkcnMvZG93&#10;bnJldi54bWxQSwUGAAAAAAQABAD1AAAAhwMAAAAA&#10;" strokeweight="2pt"/>
                <v:rect id="Rectangle 6094" o:spid="_x0000_s1215" style="position:absolute;left:29622;width:1879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3UvMUA&#10;AADdAAAADwAAAGRycy9kb3ducmV2LnhtbESPQWvCQBCF74X+h2UKXkrdREojqasURVo8NVF6HrLT&#10;JDQ7G3ZXXf99VxC8zfDe9+bNYhXNIE7kfG9ZQT7NQBA3VvfcKjjsty9zED4gaxwsk4ILeVgtHx8W&#10;WGp75opOdWhFCmFfooIuhLGU0jcdGfRTOxIn7dc6gyGtrpXa4TmFm0HOsuxNGuw5XehwpHVHzV99&#10;NKlGHquf+vP5Ynd2U/W5dq/fsVBq8hQ/3kEEiuFuvtFfOnFZUcD1mzSC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ndS8xQAAAN0AAAAPAAAAAAAAAAAAAAAAAJgCAABkcnMv&#10;ZG93bnJldi54bWxQSwUGAAAAAAQABAD1AAAAigMAAAAA&#10;" filled="f" fillcolor="#8db3e2" strokeweight="2pt">
                  <v:textbox>
                    <w:txbxContent>
                      <w:p w14:paraId="16F992BA" w14:textId="77777777" w:rsidR="009502FA" w:rsidRPr="00A1774D" w:rsidRDefault="009502FA" w:rsidP="00BA0683">
                        <w:pPr>
                          <w:spacing w:line="240" w:lineRule="auto"/>
                        </w:pPr>
                        <w:proofErr w:type="spellStart"/>
                        <w:r w:rsidRPr="00A1774D">
                          <w:rPr>
                            <w:rFonts w:cs="Arial"/>
                            <w:bCs/>
                            <w:szCs w:val="20"/>
                            <w:lang w:val="de-DE"/>
                          </w:rPr>
                          <w:t>asram:IdentificationIdentifier</w:t>
                        </w:r>
                        <w:proofErr w:type="spellEnd"/>
                      </w:p>
                    </w:txbxContent>
                  </v:textbox>
                </v:rect>
                <v:shape id="AutoShape 6095" o:spid="_x0000_s1216" type="#_x0000_t32" style="position:absolute;left:23812;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TkMYAAADdAAAADwAAAGRycy9kb3ducmV2LnhtbESPQWvCQBCF70L/wzIFb7qpSG3TbKQU&#10;RBFUtMVeh+w0Cc3Ohuwa03/vHITeZnhv3vsmWw6uUT11ofZs4GmagCIuvK25NPD1uZq8gAoR2WLj&#10;mQz8UYBl/jDKMLX+ykfqT7FUEsIhRQNVjG2qdSgqchimviUW7cd3DqOsXalth1cJd42eJcmzdliz&#10;NFTY0kdFxe/p4gz0h/N+sWr79SGW5/lxO3/9RrczZvw4vL+BijTEf/P9emMFP1kIrnwjI+j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w05DGAAAA3QAAAA8AAAAAAAAA&#10;AAAAAAAAoQIAAGRycy9kb3ducmV2LnhtbFBLBQYAAAAABAAEAPkAAACUAwAAAAA=&#10;" strokeweight="2pt"/>
                <v:shape id="AutoShape 6096" o:spid="_x0000_s1217" type="#_x0000_t32" style="position:absolute;left:21907;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x2C8QAAADdAAAADwAAAGRycy9kb3ducmV2LnhtbERPTWvCQBC9C/0PyxR6002LNE10lVKQ&#10;loIGo+h1yI5JMDsbstsY/70rCL3N433OfDmYRvTUudqygtdJBIK4sLrmUsF+txp/gHAeWWNjmRRc&#10;ycFy8TSaY6rthbfU574UIYRdigoq79tUSldUZNBNbEscuJPtDPoAu1LqDi8h3DTyLYrepcGaQ0OF&#10;LX1VVJzzP6Ogzw6beNX235kvD9Pt7zQ5olkr9fI8fM5AeBr8v/jh/tFhfhQncP8mnC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vHYLxAAAAN0AAAAPAAAAAAAAAAAA&#10;AAAAAKECAABkcnMvZG93bnJldi54bWxQSwUGAAAAAAQABAD5AAAAkgMAAAAA&#10;" strokeweight="2pt"/>
                <v:rect id="Rechteck 1245" o:spid="_x0000_s1218" style="position:absolute;top:285;width:2679;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JENcIA&#10;AADdAAAADwAAAGRycy9kb3ducmV2LnhtbERPS4vCMBC+C/sfwix403R9sXSNsgqCeBHrPq5DM9uW&#10;bSYhiVr/vREEb/PxPWe+7EwrzuRDY1nB2zADQVxa3XCl4Ou4GbyDCBFZY2uZFFwpwHLx0ptjru2F&#10;D3QuYiVSCIccFdQxulzKUNZkMAytI07cn/UGY4K+ktrjJYWbVo6ybCYNNpwaanS0rqn8L05GwWm8&#10;69rvYqXdPtv+GuOnP1d0SvVfu88PEJG6+BQ/3Fud5o8mU7h/k06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kQ1wgAAAN0AAAAPAAAAAAAAAAAAAAAAAJgCAABkcnMvZG93&#10;bnJldi54bWxQSwUGAAAAAAQABAD1AAAAhwMAAAAA&#10;" filled="f" stroked="f">
                  <v:textbox>
                    <w:txbxContent>
                      <w:p w14:paraId="16F992BB" w14:textId="77777777" w:rsidR="009502FA" w:rsidRDefault="009502FA" w:rsidP="00A16321">
                        <w:pPr>
                          <w:jc w:val="right"/>
                          <w:rPr>
                            <w:rFonts w:cs="Arial"/>
                            <w:b/>
                            <w:color w:val="C00000"/>
                            <w:sz w:val="24"/>
                            <w:szCs w:val="24"/>
                            <w:lang w:val="de-DE"/>
                          </w:rPr>
                        </w:pPr>
                        <w:r>
                          <w:rPr>
                            <w:rFonts w:cs="Arial"/>
                            <w:b/>
                            <w:color w:val="C00000"/>
                            <w:sz w:val="24"/>
                            <w:szCs w:val="24"/>
                            <w:lang w:val="de-DE"/>
                          </w:rPr>
                          <w:t>1</w:t>
                        </w:r>
                      </w:p>
                    </w:txbxContent>
                  </v:textbox>
                </v:rect>
                <v:rect id="Rechteck 1246" o:spid="_x0000_s1219" style="position:absolute;left:26955;top:1905;width:2680;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m8LsIA&#10;AADdAAAADwAAAGRycy9kb3ducmV2LnhtbERP22oCMRB9L/QfwhT6UjTpIiKrUUppq+iTlw8YNuNu&#10;cDNZkrhu/94Ihb7N4VxnsRpcK3oK0XrW8D5WIIgrbyzXGk7H79EMREzIBlvPpOGXIqyWz08LLI2/&#10;8Z76Q6pFDuFYooYmpa6UMlYNOYxj3xFn7uyDw5RhqKUJeMvhrpWFUlPp0HJuaLCjz4aqy+HqNEx+&#10;iu2XfVM76/ornrYyqDXvtH59GT7mIBIN6V/8596YPL+YTOHxTT5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bwuwgAAAN0AAAAPAAAAAAAAAAAAAAAAAJgCAABkcnMvZG93&#10;bnJldi54bWxQSwUGAAAAAAQABAD1AAAAhwMAAAAA&#10;" filled="f" stroked="f">
                  <v:textbox style="mso-fit-shape-to-text:t">
                    <w:txbxContent>
                      <w:p w14:paraId="16F992BC" w14:textId="77777777" w:rsidR="009502FA" w:rsidRDefault="009502FA" w:rsidP="00A16321">
                        <w:pPr>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964" w14:textId="77777777" w:rsidR="00BA0683" w:rsidRDefault="00BA0683" w:rsidP="00BA0683">
      <w:pPr>
        <w:rPr>
          <w:lang w:val="de-DE"/>
        </w:rPr>
      </w:pPr>
    </w:p>
    <w:p w14:paraId="16F98965" w14:textId="77777777" w:rsidR="00F67706" w:rsidRDefault="00F67706" w:rsidP="00BA0683">
      <w:pPr>
        <w:rPr>
          <w:lang w:val="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96D" w14:textId="77777777" w:rsidTr="00DD1805">
        <w:trPr>
          <w:cantSplit/>
          <w:trHeight w:val="330"/>
        </w:trPr>
        <w:tc>
          <w:tcPr>
            <w:tcW w:w="1056" w:type="pct"/>
            <w:shd w:val="clear" w:color="auto" w:fill="FFFFCC"/>
            <w:noWrap/>
            <w:vAlign w:val="center"/>
            <w:hideMark/>
          </w:tcPr>
          <w:p w14:paraId="16F98966"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967"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968"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969"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96A"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96B" w14:textId="77777777" w:rsidR="00A370B7" w:rsidRPr="00A370B7" w:rsidRDefault="00A370B7" w:rsidP="0004052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96C" w14:textId="77777777" w:rsidR="00A370B7" w:rsidRPr="00A370B7" w:rsidRDefault="00A370B7" w:rsidP="0004052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97A" w14:textId="77777777" w:rsidTr="00C87929">
        <w:trPr>
          <w:cantSplit/>
          <w:trHeight w:val="315"/>
        </w:trPr>
        <w:tc>
          <w:tcPr>
            <w:tcW w:w="1056" w:type="pct"/>
            <w:shd w:val="clear" w:color="auto" w:fill="C00000"/>
            <w:noWrap/>
            <w:vAlign w:val="center"/>
            <w:hideMark/>
          </w:tcPr>
          <w:p w14:paraId="16F9896E"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bCs/>
                <w:color w:val="FFFFFF" w:themeColor="background1"/>
                <w:sz w:val="16"/>
                <w:szCs w:val="20"/>
                <w:lang w:eastAsia="de-DE"/>
              </w:rPr>
              <w:t>asram:IdentificationIdentifier</w:t>
            </w:r>
          </w:p>
        </w:tc>
        <w:tc>
          <w:tcPr>
            <w:tcW w:w="453" w:type="pct"/>
            <w:shd w:val="clear" w:color="auto" w:fill="C00000"/>
            <w:vAlign w:val="center"/>
            <w:hideMark/>
          </w:tcPr>
          <w:p w14:paraId="16F9896F"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970"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eastAsia="de-DE"/>
              </w:rPr>
              <w:t>70</w:t>
            </w:r>
          </w:p>
        </w:tc>
        <w:tc>
          <w:tcPr>
            <w:tcW w:w="352" w:type="pct"/>
            <w:shd w:val="clear" w:color="auto" w:fill="C00000"/>
            <w:noWrap/>
            <w:vAlign w:val="center"/>
            <w:hideMark/>
          </w:tcPr>
          <w:p w14:paraId="16F98971"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4</w:t>
            </w:r>
          </w:p>
        </w:tc>
        <w:tc>
          <w:tcPr>
            <w:tcW w:w="955" w:type="pct"/>
            <w:shd w:val="clear" w:color="auto" w:fill="C00000"/>
            <w:noWrap/>
            <w:vAlign w:val="center"/>
            <w:hideMark/>
          </w:tcPr>
          <w:p w14:paraId="16F98972" w14:textId="77777777" w:rsidR="00A370B7" w:rsidRPr="00C87929" w:rsidRDefault="00A370B7" w:rsidP="0004052C">
            <w:pPr>
              <w:spacing w:line="240" w:lineRule="auto"/>
              <w:rPr>
                <w:rFonts w:eastAsia="Times New Roman" w:cs="Arial"/>
                <w:color w:val="FFFFFF" w:themeColor="background1"/>
                <w:sz w:val="16"/>
                <w:szCs w:val="20"/>
                <w:lang w:val="de-DE" w:eastAsia="de-DE"/>
              </w:rPr>
            </w:pPr>
            <w:r w:rsidRPr="00C87929">
              <w:rPr>
                <w:rFonts w:eastAsia="Times New Roman" w:cs="Arial"/>
                <w:color w:val="FFFFFF" w:themeColor="background1"/>
                <w:sz w:val="16"/>
                <w:szCs w:val="20"/>
                <w:lang w:val="de-DE" w:eastAsia="de-DE"/>
              </w:rPr>
              <w:t>SupplyOn</w:t>
            </w:r>
          </w:p>
        </w:tc>
        <w:tc>
          <w:tcPr>
            <w:tcW w:w="302" w:type="pct"/>
            <w:shd w:val="clear" w:color="auto" w:fill="C00000"/>
            <w:noWrap/>
            <w:vAlign w:val="center"/>
            <w:hideMark/>
          </w:tcPr>
          <w:p w14:paraId="16F98973" w14:textId="77777777" w:rsidR="00A370B7" w:rsidRPr="00C87929" w:rsidRDefault="00A370B7" w:rsidP="0004052C">
            <w:pPr>
              <w:spacing w:line="240" w:lineRule="auto"/>
              <w:rPr>
                <w:rFonts w:eastAsia="Times New Roman"/>
                <w:color w:val="FFFFFF" w:themeColor="background1"/>
                <w:sz w:val="16"/>
                <w:lang w:val="de-DE" w:eastAsia="de-DE"/>
              </w:rPr>
            </w:pPr>
            <w:r w:rsidRPr="00C87929">
              <w:rPr>
                <w:rFonts w:eastAsia="Times New Roman"/>
                <w:color w:val="FFFFFF" w:themeColor="background1"/>
                <w:sz w:val="16"/>
                <w:lang w:eastAsia="de-DE"/>
              </w:rPr>
              <w:t>M</w:t>
            </w:r>
          </w:p>
        </w:tc>
        <w:tc>
          <w:tcPr>
            <w:tcW w:w="1481" w:type="pct"/>
            <w:shd w:val="clear" w:color="auto" w:fill="C00000"/>
            <w:vAlign w:val="center"/>
          </w:tcPr>
          <w:p w14:paraId="16F98974" w14:textId="77777777" w:rsidR="00A370B7" w:rsidRPr="00C87929" w:rsidRDefault="00A370B7" w:rsidP="0004052C">
            <w:pPr>
              <w:spacing w:line="240" w:lineRule="auto"/>
              <w:rPr>
                <w:rFonts w:eastAsia="Times New Roman"/>
                <w:color w:val="FFFFFF" w:themeColor="background1"/>
                <w:sz w:val="16"/>
                <w:lang w:eastAsia="de-DE"/>
              </w:rPr>
            </w:pPr>
            <w:r w:rsidRPr="00C87929">
              <w:rPr>
                <w:rFonts w:eastAsia="Times New Roman"/>
                <w:color w:val="FFFFFF" w:themeColor="background1"/>
                <w:sz w:val="16"/>
                <w:lang w:eastAsia="de-DE"/>
              </w:rPr>
              <w:t xml:space="preserve">SenderInfo / SystemOrigin : </w:t>
            </w:r>
          </w:p>
          <w:p w14:paraId="16F98975" w14:textId="77777777" w:rsidR="00A370B7" w:rsidRPr="00C87929" w:rsidRDefault="00A370B7" w:rsidP="0004052C">
            <w:pPr>
              <w:spacing w:line="240" w:lineRule="auto"/>
              <w:rPr>
                <w:rFonts w:eastAsia="Times New Roman"/>
                <w:color w:val="FFFFFF" w:themeColor="background1"/>
                <w:sz w:val="16"/>
                <w:lang w:eastAsia="de-DE"/>
              </w:rPr>
            </w:pPr>
          </w:p>
          <w:p w14:paraId="16F98976" w14:textId="77777777" w:rsidR="00A370B7" w:rsidRPr="00C87929" w:rsidRDefault="00A370B7" w:rsidP="0004052C">
            <w:pPr>
              <w:spacing w:line="240" w:lineRule="auto"/>
              <w:rPr>
                <w:rFonts w:eastAsia="Times New Roman"/>
                <w:color w:val="FFFFFF" w:themeColor="background1"/>
                <w:sz w:val="16"/>
                <w:lang w:eastAsia="de-DE"/>
              </w:rPr>
            </w:pPr>
            <w:r w:rsidRPr="00C87929">
              <w:rPr>
                <w:rFonts w:eastAsia="Times New Roman"/>
                <w:color w:val="FFFFFF" w:themeColor="background1"/>
                <w:sz w:val="16"/>
                <w:lang w:eastAsia="de-DE"/>
              </w:rPr>
              <w:t>Party who sends this XML message (The system within the message gets created).</w:t>
            </w:r>
          </w:p>
          <w:p w14:paraId="16F98977" w14:textId="77777777" w:rsidR="00A370B7" w:rsidRPr="00C87929" w:rsidRDefault="00A370B7" w:rsidP="0004052C">
            <w:pPr>
              <w:spacing w:line="240" w:lineRule="auto"/>
              <w:rPr>
                <w:rFonts w:eastAsia="Times New Roman"/>
                <w:color w:val="FFFFFF" w:themeColor="background1"/>
                <w:sz w:val="16"/>
                <w:lang w:eastAsia="de-DE"/>
              </w:rPr>
            </w:pPr>
          </w:p>
          <w:p w14:paraId="16F98978" w14:textId="77777777" w:rsidR="00A370B7" w:rsidRPr="00C87929" w:rsidRDefault="00A370B7" w:rsidP="0004052C">
            <w:pPr>
              <w:spacing w:line="240" w:lineRule="auto"/>
              <w:rPr>
                <w:rFonts w:eastAsia="Times New Roman"/>
                <w:color w:val="FFFFFF" w:themeColor="background1"/>
                <w:sz w:val="16"/>
                <w:lang w:eastAsia="de-DE"/>
              </w:rPr>
            </w:pPr>
            <w:r w:rsidRPr="00C87929">
              <w:rPr>
                <w:rFonts w:eastAsia="Times New Roman"/>
                <w:color w:val="FFFFFF" w:themeColor="background1"/>
                <w:sz w:val="16"/>
                <w:lang w:eastAsia="de-DE"/>
              </w:rPr>
              <w:t>No key, just for better traceability.</w:t>
            </w:r>
          </w:p>
          <w:p w14:paraId="16F98979" w14:textId="77777777" w:rsidR="00A370B7" w:rsidRPr="00C87929" w:rsidRDefault="00A370B7" w:rsidP="0004052C">
            <w:pPr>
              <w:spacing w:line="240" w:lineRule="auto"/>
              <w:rPr>
                <w:rFonts w:eastAsia="Times New Roman"/>
                <w:color w:val="FFFFFF" w:themeColor="background1"/>
                <w:sz w:val="16"/>
                <w:lang w:eastAsia="de-DE"/>
              </w:rPr>
            </w:pPr>
          </w:p>
        </w:tc>
      </w:tr>
    </w:tbl>
    <w:p w14:paraId="16F9897B" w14:textId="77777777" w:rsidR="006F22C7" w:rsidRDefault="006F22C7" w:rsidP="006F22C7">
      <w:bookmarkStart w:id="37" w:name="_as:CISDFSupplyChainTradeTransaction_1"/>
      <w:bookmarkEnd w:id="37"/>
    </w:p>
    <w:p w14:paraId="16F9897C" w14:textId="77777777" w:rsidR="006F22C7" w:rsidRDefault="006F22C7">
      <w:pPr>
        <w:spacing w:line="240" w:lineRule="auto"/>
        <w:rPr>
          <w:rFonts w:eastAsia="Times New Roman"/>
          <w:b/>
          <w:bCs/>
          <w:sz w:val="36"/>
          <w:szCs w:val="36"/>
        </w:rPr>
      </w:pPr>
      <w:r>
        <w:rPr>
          <w:sz w:val="36"/>
          <w:szCs w:val="36"/>
        </w:rPr>
        <w:br w:type="page"/>
      </w:r>
    </w:p>
    <w:p w14:paraId="16F9897D" w14:textId="77777777" w:rsidR="00A07FC2" w:rsidRPr="003E11CF" w:rsidRDefault="00ED7CD2" w:rsidP="00AD5F3C">
      <w:pPr>
        <w:pStyle w:val="berschrift1"/>
      </w:pPr>
      <w:bookmarkStart w:id="38" w:name="_Toc347482181"/>
      <w:r w:rsidRPr="00ED7CD2">
        <w:t>as:CISDFSupplyChainTradeTransaction</w:t>
      </w:r>
      <w:bookmarkEnd w:id="38"/>
    </w:p>
    <w:p w14:paraId="16F9897E" w14:textId="77777777" w:rsidR="00912CE3" w:rsidRPr="006C15EE" w:rsidRDefault="00912CE3" w:rsidP="00912CE3">
      <w:pPr>
        <w:rPr>
          <w:noProof/>
          <w:sz w:val="30"/>
          <w:szCs w:val="30"/>
          <w:lang w:eastAsia="de-DE"/>
        </w:rPr>
      </w:pPr>
    </w:p>
    <w:p w14:paraId="16F9897F" w14:textId="77777777" w:rsidR="00912CE3" w:rsidRDefault="00912CE3" w:rsidP="00912CE3">
      <w:pPr>
        <w:spacing w:line="240" w:lineRule="auto"/>
        <w:rPr>
          <w:noProof/>
          <w:lang w:eastAsia="de-DE"/>
        </w:rPr>
      </w:pPr>
      <w:r>
        <w:rPr>
          <w:noProof/>
          <w:lang w:eastAsia="de-DE"/>
        </w:rPr>
        <w:t xml:space="preserve">The header is specified by the item </w:t>
      </w:r>
      <w:r w:rsidR="00ED7CD2" w:rsidRPr="00C9711E">
        <w:rPr>
          <w:rFonts w:cs="Arial"/>
          <w:b/>
          <w:bCs/>
          <w:szCs w:val="20"/>
        </w:rPr>
        <w:t>as:CISDFSupplyChainTradeTransaction</w:t>
      </w:r>
      <w:r w:rsidR="0004052C">
        <w:rPr>
          <w:rFonts w:cs="Arial"/>
          <w:b/>
          <w:bCs/>
          <w:szCs w:val="20"/>
        </w:rPr>
        <w:t xml:space="preserve">, </w:t>
      </w:r>
      <w:r w:rsidR="0004052C" w:rsidRPr="0004052C">
        <w:rPr>
          <w:rFonts w:cs="Arial"/>
          <w:bCs/>
          <w:szCs w:val="20"/>
        </w:rPr>
        <w:t>which</w:t>
      </w:r>
      <w:r w:rsidR="006C48AE" w:rsidRPr="00C9711E">
        <w:rPr>
          <w:rFonts w:cs="Arial"/>
          <w:bCs/>
          <w:szCs w:val="20"/>
        </w:rPr>
        <w:t xml:space="preserve"> </w:t>
      </w:r>
      <w:r>
        <w:rPr>
          <w:noProof/>
          <w:lang w:eastAsia="de-DE"/>
        </w:rPr>
        <w:t>consists of</w:t>
      </w:r>
      <w:r w:rsidR="0004052C">
        <w:rPr>
          <w:noProof/>
          <w:lang w:eastAsia="de-DE"/>
        </w:rPr>
        <w:t xml:space="preserve"> the</w:t>
      </w:r>
      <w:r>
        <w:rPr>
          <w:noProof/>
          <w:lang w:eastAsia="de-DE"/>
        </w:rPr>
        <w:t xml:space="preserve"> following </w:t>
      </w:r>
      <w:r w:rsidR="00D5591C">
        <w:rPr>
          <w:noProof/>
          <w:lang w:eastAsia="de-DE"/>
        </w:rPr>
        <w:t>substructures</w:t>
      </w:r>
      <w:r>
        <w:rPr>
          <w:noProof/>
          <w:lang w:eastAsia="de-DE"/>
        </w:rPr>
        <w:t>:</w:t>
      </w:r>
    </w:p>
    <w:p w14:paraId="16F98980" w14:textId="77777777" w:rsidR="00064234" w:rsidRDefault="00064234" w:rsidP="00912CE3">
      <w:pPr>
        <w:spacing w:line="240" w:lineRule="auto"/>
        <w:rPr>
          <w:noProof/>
          <w:lang w:eastAsia="de-DE"/>
        </w:rPr>
      </w:pPr>
    </w:p>
    <w:p w14:paraId="16F98981" w14:textId="77777777" w:rsidR="002E2D14" w:rsidRDefault="002E2D14" w:rsidP="00912CE3">
      <w:pPr>
        <w:spacing w:line="240" w:lineRule="auto"/>
        <w:rPr>
          <w:noProof/>
          <w:lang w:eastAsia="de-DE"/>
        </w:rPr>
      </w:pPr>
    </w:p>
    <w:p w14:paraId="16F98982" w14:textId="77777777" w:rsidR="002E2D14" w:rsidRDefault="00064234" w:rsidP="00912CE3">
      <w:pPr>
        <w:spacing w:line="240" w:lineRule="auto"/>
        <w:rPr>
          <w:noProof/>
          <w:lang w:eastAsia="de-DE"/>
        </w:rPr>
      </w:pPr>
      <w:r>
        <w:rPr>
          <w:noProof/>
          <w:lang w:eastAsia="zh-TW"/>
        </w:rPr>
        <mc:AlternateContent>
          <mc:Choice Requires="wpg">
            <w:drawing>
              <wp:inline distT="0" distB="0" distL="0" distR="0" wp14:anchorId="16F991DA" wp14:editId="16F991DB">
                <wp:extent cx="7229475" cy="2188845"/>
                <wp:effectExtent l="0" t="0" r="28575" b="1905"/>
                <wp:docPr id="850" name="Gruppieren 850"/>
                <wp:cNvGraphicFramePr/>
                <a:graphic xmlns:a="http://schemas.openxmlformats.org/drawingml/2006/main">
                  <a:graphicData uri="http://schemas.microsoft.com/office/word/2010/wordprocessingGroup">
                    <wpg:wgp>
                      <wpg:cNvGrpSpPr/>
                      <wpg:grpSpPr>
                        <a:xfrm>
                          <a:off x="0" y="0"/>
                          <a:ext cx="7229475" cy="2188845"/>
                          <a:chOff x="0" y="0"/>
                          <a:chExt cx="7229475" cy="2188845"/>
                        </a:xfrm>
                      </wpg:grpSpPr>
                      <wps:wsp>
                        <wps:cNvPr id="1043" name="Rectangle 6286"/>
                        <wps:cNvSpPr>
                          <a:spLocks noChangeArrowheads="1"/>
                        </wps:cNvSpPr>
                        <wps:spPr bwMode="auto">
                          <a:xfrm>
                            <a:off x="323850" y="914400"/>
                            <a:ext cx="2687955" cy="344805"/>
                          </a:xfrm>
                          <a:prstGeom prst="rect">
                            <a:avLst/>
                          </a:prstGeom>
                          <a:solidFill>
                            <a:srgbClr val="8DB3E2"/>
                          </a:solidFill>
                          <a:ln w="25400">
                            <a:solidFill>
                              <a:srgbClr val="000000"/>
                            </a:solidFill>
                            <a:miter lim="800000"/>
                            <a:headEnd/>
                            <a:tailEnd/>
                          </a:ln>
                        </wps:spPr>
                        <wps:txbx>
                          <w:txbxContent>
                            <w:p w14:paraId="16F992BD" w14:textId="77777777" w:rsidR="009502FA" w:rsidRPr="00FA2EDA" w:rsidRDefault="009502FA" w:rsidP="00FA2EDA">
                              <w:pPr>
                                <w:rPr>
                                  <w:szCs w:val="20"/>
                                </w:rPr>
                              </w:pPr>
                              <w:proofErr w:type="spellStart"/>
                              <w:proofErr w:type="gramStart"/>
                              <w:r w:rsidRPr="00FA2EDA">
                                <w:rPr>
                                  <w:rFonts w:cs="Arial"/>
                                  <w:b/>
                                  <w:bCs/>
                                  <w:szCs w:val="20"/>
                                </w:rPr>
                                <w:t>as:</w:t>
                              </w:r>
                              <w:proofErr w:type="gramEnd"/>
                              <w:r w:rsidRPr="00FA2EDA">
                                <w:rPr>
                                  <w:rFonts w:cs="Arial"/>
                                  <w:b/>
                                  <w:bCs/>
                                  <w:szCs w:val="20"/>
                                </w:rPr>
                                <w:t>CISDFSupplyChainTradeTransaction</w:t>
                              </w:r>
                              <w:proofErr w:type="spellEnd"/>
                            </w:p>
                          </w:txbxContent>
                        </wps:txbx>
                        <wps:bodyPr rot="0" vert="horz" wrap="square" lIns="91440" tIns="45720" rIns="91440" bIns="45720" anchor="t" anchorCtr="0" upright="1">
                          <a:noAutofit/>
                        </wps:bodyPr>
                      </wps:wsp>
                      <wpg:grpSp>
                        <wpg:cNvPr id="1044" name="Group 6303"/>
                        <wpg:cNvGrpSpPr>
                          <a:grpSpLocks/>
                        </wpg:cNvGrpSpPr>
                        <wpg:grpSpPr bwMode="auto">
                          <a:xfrm>
                            <a:off x="6886575" y="95250"/>
                            <a:ext cx="190500" cy="166370"/>
                            <a:chOff x="6283" y="5431"/>
                            <a:chExt cx="300" cy="262"/>
                          </a:xfrm>
                        </wpg:grpSpPr>
                        <wps:wsp>
                          <wps:cNvPr id="1045" name="Rectangle 630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46" name="AutoShape 630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47" name="AutoShape 630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48" name="Rectangle 6274"/>
                        <wps:cNvSpPr>
                          <a:spLocks noChangeArrowheads="1"/>
                        </wps:cNvSpPr>
                        <wps:spPr bwMode="auto">
                          <a:xfrm>
                            <a:off x="3409950" y="18954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BE" w14:textId="77777777" w:rsidR="009502FA" w:rsidRPr="002F612C" w:rsidRDefault="009502FA" w:rsidP="00FA2EDA">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049" name="Rectangle 6275"/>
                        <wps:cNvSpPr>
                          <a:spLocks noChangeArrowheads="1"/>
                        </wps:cNvSpPr>
                        <wps:spPr bwMode="auto">
                          <a:xfrm>
                            <a:off x="3800475" y="1676400"/>
                            <a:ext cx="323342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BF" w14:textId="77777777" w:rsidR="009502FA" w:rsidRPr="00FA2EDA" w:rsidRDefault="009502FA" w:rsidP="00FA2EDA">
                              <w:proofErr w:type="spellStart"/>
                              <w:r w:rsidRPr="00FA2EDA">
                                <w:rPr>
                                  <w:rFonts w:cs="Arial"/>
                                  <w:bCs/>
                                  <w:szCs w:val="20"/>
                                  <w:lang w:val="de-DE"/>
                                </w:rPr>
                                <w:t>asram:ApplicableCISHSupplyChainTradeSettlement</w:t>
                              </w:r>
                              <w:proofErr w:type="spellEnd"/>
                            </w:p>
                          </w:txbxContent>
                        </wps:txbx>
                        <wps:bodyPr rot="0" vert="horz" wrap="square" lIns="91440" tIns="45720" rIns="91440" bIns="45720" anchor="t" anchorCtr="0" upright="1">
                          <a:noAutofit/>
                        </wps:bodyPr>
                      </wps:wsp>
                      <wps:wsp>
                        <wps:cNvPr id="1050" name="AutoShape 6276"/>
                        <wps:cNvCnPr>
                          <a:cxnSpLocks noChangeShapeType="1"/>
                        </wps:cNvCnPr>
                        <wps:spPr bwMode="auto">
                          <a:xfrm>
                            <a:off x="3400425" y="18669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51" name="Group 6277"/>
                        <wpg:cNvGrpSpPr>
                          <a:grpSpLocks/>
                        </wpg:cNvGrpSpPr>
                        <wpg:grpSpPr bwMode="auto">
                          <a:xfrm>
                            <a:off x="7038975" y="1771650"/>
                            <a:ext cx="190500" cy="166370"/>
                            <a:chOff x="6283" y="5431"/>
                            <a:chExt cx="300" cy="262"/>
                          </a:xfrm>
                        </wpg:grpSpPr>
                        <wps:wsp>
                          <wps:cNvPr id="1052" name="Rectangle 627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53" name="AutoShape 627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54" name="AutoShape 628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56" name="AutoShape 6285"/>
                        <wps:cNvCnPr>
                          <a:cxnSpLocks noChangeShapeType="1"/>
                        </wps:cNvCnPr>
                        <wps:spPr bwMode="auto">
                          <a:xfrm>
                            <a:off x="3409950"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57" name="Rectangle 6287"/>
                        <wps:cNvSpPr>
                          <a:spLocks noChangeArrowheads="1"/>
                        </wps:cNvSpPr>
                        <wps:spPr bwMode="auto">
                          <a:xfrm>
                            <a:off x="3019425" y="10191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58" name="Rectangle 6288"/>
                        <wps:cNvSpPr>
                          <a:spLocks noChangeArrowheads="1"/>
                        </wps:cNvSpPr>
                        <wps:spPr bwMode="auto">
                          <a:xfrm>
                            <a:off x="3800475" y="561975"/>
                            <a:ext cx="30822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0" w14:textId="77777777" w:rsidR="009502FA" w:rsidRPr="0064190E" w:rsidRDefault="009502FA" w:rsidP="00FA2EDA">
                              <w:pPr>
                                <w:spacing w:line="240" w:lineRule="auto"/>
                              </w:pPr>
                              <w:proofErr w:type="spellStart"/>
                              <w:r w:rsidRPr="00FA2EDA">
                                <w:rPr>
                                  <w:rFonts w:cs="Arial"/>
                                  <w:bCs/>
                                  <w:szCs w:val="20"/>
                                  <w:lang w:val="de-DE"/>
                                </w:rPr>
                                <w:t>asram:IncludedCISDFLSupplyChainTradeLineItem</w:t>
                              </w:r>
                              <w:proofErr w:type="spellEnd"/>
                            </w:p>
                          </w:txbxContent>
                        </wps:txbx>
                        <wps:bodyPr rot="0" vert="horz" wrap="square" lIns="91440" tIns="45720" rIns="91440" bIns="45720" anchor="t" anchorCtr="0" upright="1">
                          <a:noAutofit/>
                        </wps:bodyPr>
                      </wps:wsp>
                      <wps:wsp>
                        <wps:cNvPr id="1059" name="AutoShape 6289"/>
                        <wps:cNvCnPr>
                          <a:cxnSpLocks noChangeShapeType="1"/>
                        </wps:cNvCnPr>
                        <wps:spPr bwMode="auto">
                          <a:xfrm>
                            <a:off x="3400425" y="752475"/>
                            <a:ext cx="38417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61" name="Rectangle 6291"/>
                        <wps:cNvSpPr>
                          <a:spLocks noChangeArrowheads="1"/>
                        </wps:cNvSpPr>
                        <wps:spPr bwMode="auto">
                          <a:xfrm>
                            <a:off x="3800475" y="0"/>
                            <a:ext cx="30861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1" w14:textId="77777777" w:rsidR="009502FA" w:rsidRPr="00FA2EDA" w:rsidRDefault="009502FA" w:rsidP="00FA2EDA">
                              <w:pPr>
                                <w:rPr>
                                  <w:szCs w:val="20"/>
                                </w:rPr>
                              </w:pPr>
                              <w:proofErr w:type="spellStart"/>
                              <w:proofErr w:type="gramStart"/>
                              <w:r w:rsidRPr="00FA2EDA">
                                <w:rPr>
                                  <w:rFonts w:cs="Arial"/>
                                  <w:bCs/>
                                  <w:szCs w:val="20"/>
                                </w:rPr>
                                <w:t>asram:</w:t>
                              </w:r>
                              <w:proofErr w:type="gramEnd"/>
                              <w:r w:rsidRPr="00FA2EDA">
                                <w:rPr>
                                  <w:rFonts w:cs="Arial"/>
                                  <w:bCs/>
                                  <w:szCs w:val="20"/>
                                </w:rPr>
                                <w:t>ApplicableCISSupplyChainTradeAgreement</w:t>
                              </w:r>
                              <w:proofErr w:type="spellEnd"/>
                            </w:p>
                          </w:txbxContent>
                        </wps:txbx>
                        <wps:bodyPr rot="0" vert="horz" wrap="square" lIns="91440" tIns="45720" rIns="91440" bIns="45720" anchor="t" anchorCtr="0" upright="1">
                          <a:noAutofit/>
                        </wps:bodyPr>
                      </wps:wsp>
                      <wps:wsp>
                        <wps:cNvPr id="1063" name="AutoShape 6293"/>
                        <wps:cNvCnPr>
                          <a:cxnSpLocks noChangeShapeType="1"/>
                        </wps:cNvCnPr>
                        <wps:spPr bwMode="auto">
                          <a:xfrm>
                            <a:off x="3409950" y="142875"/>
                            <a:ext cx="0" cy="172339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65" name="Group 6295"/>
                        <wpg:cNvGrpSpPr>
                          <a:grpSpLocks/>
                        </wpg:cNvGrpSpPr>
                        <wpg:grpSpPr bwMode="auto">
                          <a:xfrm>
                            <a:off x="6886575" y="657225"/>
                            <a:ext cx="190500" cy="166370"/>
                            <a:chOff x="6283" y="5431"/>
                            <a:chExt cx="300" cy="262"/>
                          </a:xfrm>
                        </wpg:grpSpPr>
                        <wps:wsp>
                          <wps:cNvPr id="1066" name="Rectangle 629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67" name="AutoShape 629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68" name="AutoShape 629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55" name="AutoShape 6281"/>
                        <wps:cNvCnPr>
                          <a:cxnSpLocks noChangeShapeType="1"/>
                        </wps:cNvCnPr>
                        <wps:spPr bwMode="auto">
                          <a:xfrm>
                            <a:off x="3171825" y="110490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60" name="AutoShape 6290"/>
                        <wps:cNvCnPr>
                          <a:cxnSpLocks noChangeShapeType="1"/>
                        </wps:cNvCnPr>
                        <wps:spPr bwMode="auto">
                          <a:xfrm>
                            <a:off x="3009900" y="1104900"/>
                            <a:ext cx="21590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62" name="Rectangle 6292"/>
                        <wps:cNvSpPr>
                          <a:spLocks noChangeArrowheads="1"/>
                        </wps:cNvSpPr>
                        <wps:spPr bwMode="auto">
                          <a:xfrm>
                            <a:off x="3800475" y="1133475"/>
                            <a:ext cx="30822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2" w14:textId="77777777" w:rsidR="009502FA" w:rsidRPr="0064190E" w:rsidRDefault="009502FA" w:rsidP="00FA2EDA">
                              <w:pPr>
                                <w:spacing w:line="240" w:lineRule="auto"/>
                              </w:pPr>
                              <w:proofErr w:type="spellStart"/>
                              <w:r w:rsidRPr="00FA2EDA">
                                <w:rPr>
                                  <w:rFonts w:cs="Arial"/>
                                  <w:bCs/>
                                  <w:szCs w:val="20"/>
                                  <w:lang w:val="de-DE"/>
                                </w:rPr>
                                <w:t>asram:ApplicableCISHSupplyChainTradeDelivery</w:t>
                              </w:r>
                              <w:proofErr w:type="spellEnd"/>
                            </w:p>
                          </w:txbxContent>
                        </wps:txbx>
                        <wps:bodyPr rot="0" vert="horz" wrap="square" lIns="91440" tIns="45720" rIns="91440" bIns="45720" anchor="t" anchorCtr="0" upright="1">
                          <a:noAutofit/>
                        </wps:bodyPr>
                      </wps:wsp>
                      <wps:wsp>
                        <wps:cNvPr id="1064" name="AutoShape 6294"/>
                        <wps:cNvCnPr>
                          <a:cxnSpLocks noChangeShapeType="1"/>
                        </wps:cNvCnPr>
                        <wps:spPr bwMode="auto">
                          <a:xfrm>
                            <a:off x="3409950"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69" name="Group 6299"/>
                        <wpg:cNvGrpSpPr>
                          <a:grpSpLocks/>
                        </wpg:cNvGrpSpPr>
                        <wpg:grpSpPr bwMode="auto">
                          <a:xfrm>
                            <a:off x="6886575" y="1209675"/>
                            <a:ext cx="190500" cy="166370"/>
                            <a:chOff x="6283" y="5431"/>
                            <a:chExt cx="300" cy="262"/>
                          </a:xfrm>
                        </wpg:grpSpPr>
                        <wps:wsp>
                          <wps:cNvPr id="1070" name="Rectangle 630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71" name="AutoShape 630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72" name="AutoShape 630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254" name="Rechteck 1254"/>
                        <wps:cNvSpPr>
                          <a:spLocks noChangeArrowheads="1"/>
                        </wps:cNvSpPr>
                        <wps:spPr bwMode="auto">
                          <a:xfrm>
                            <a:off x="0" y="962025"/>
                            <a:ext cx="323850" cy="292735"/>
                          </a:xfrm>
                          <a:prstGeom prst="rect">
                            <a:avLst/>
                          </a:prstGeom>
                          <a:noFill/>
                          <a:ln>
                            <a:noFill/>
                          </a:ln>
                          <a:extLst/>
                        </wps:spPr>
                        <wps:txbx>
                          <w:txbxContent>
                            <w:p w14:paraId="16F992C3" w14:textId="77777777" w:rsidR="009502FA" w:rsidRDefault="009502FA" w:rsidP="00CB5C03">
                              <w:pPr>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794" name="Rechteck 794"/>
                        <wps:cNvSpPr>
                          <a:spLocks noChangeArrowheads="1"/>
                        </wps:cNvSpPr>
                        <wps:spPr bwMode="auto">
                          <a:xfrm>
                            <a:off x="3495675" y="171450"/>
                            <a:ext cx="323850" cy="292735"/>
                          </a:xfrm>
                          <a:prstGeom prst="rect">
                            <a:avLst/>
                          </a:prstGeom>
                          <a:noFill/>
                          <a:ln>
                            <a:noFill/>
                          </a:ln>
                          <a:extLst/>
                        </wps:spPr>
                        <wps:txbx>
                          <w:txbxContent>
                            <w:p w14:paraId="16F992C4" w14:textId="77777777" w:rsidR="009502FA" w:rsidRDefault="009502FA" w:rsidP="00CB5C03">
                              <w:pPr>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801" name="Rechteck 801"/>
                        <wps:cNvSpPr>
                          <a:spLocks noChangeArrowheads="1"/>
                        </wps:cNvSpPr>
                        <wps:spPr bwMode="auto">
                          <a:xfrm>
                            <a:off x="3505200" y="781050"/>
                            <a:ext cx="323850" cy="292735"/>
                          </a:xfrm>
                          <a:prstGeom prst="rect">
                            <a:avLst/>
                          </a:prstGeom>
                          <a:noFill/>
                          <a:ln>
                            <a:noFill/>
                          </a:ln>
                          <a:extLst/>
                        </wps:spPr>
                        <wps:txbx>
                          <w:txbxContent>
                            <w:p w14:paraId="16F992C5" w14:textId="77777777" w:rsidR="009502FA" w:rsidRDefault="009502FA" w:rsidP="00CB5C03">
                              <w:pPr>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843" name="Rechteck 843"/>
                        <wps:cNvSpPr>
                          <a:spLocks noChangeArrowheads="1"/>
                        </wps:cNvSpPr>
                        <wps:spPr bwMode="auto">
                          <a:xfrm>
                            <a:off x="3524250" y="1352550"/>
                            <a:ext cx="323850" cy="292735"/>
                          </a:xfrm>
                          <a:prstGeom prst="rect">
                            <a:avLst/>
                          </a:prstGeom>
                          <a:noFill/>
                          <a:ln>
                            <a:noFill/>
                          </a:ln>
                          <a:extLst/>
                        </wps:spPr>
                        <wps:txbx>
                          <w:txbxContent>
                            <w:p w14:paraId="16F992C6" w14:textId="77777777" w:rsidR="009502FA" w:rsidRDefault="009502FA" w:rsidP="00CB5C03">
                              <w:pPr>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850" o:spid="_x0000_s1220" style="width:569.25pt;height:172.35pt;mso-position-horizontal-relative:char;mso-position-vertical-relative:line" coordsize="72294,21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">
                <v:rect id="Rectangle 6286" o:spid="_x0000_s1221" style="position:absolute;left:3238;top:9144;width:2688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vcWMMA&#10;AADdAAAADwAAAGRycy9kb3ducmV2LnhtbERPS2vCQBC+C/0Pywi9mY0PShtdpSiB4KFQLfQ6ZqfZ&#10;0OxsyK5J6q/vFgre5uN7zmY32kb01PnasYJ5koIgLp2uuVLwcc5nzyB8QNbYOCYFP+Rht32YbDDT&#10;buB36k+hEjGEfYYKTAhtJqUvDVn0iWuJI/flOoshwq6SusMhhttGLtL0SVqsOTYYbGlvqPw+Xa2C&#10;w/XT5Ddn/PGN6pu+oNu/LAqlHqfj6xpEoDHcxf/uQsf56WoJf9/E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vcWMMAAADdAAAADwAAAAAAAAAAAAAAAACYAgAAZHJzL2Rv&#10;d25yZXYueG1sUEsFBgAAAAAEAAQA9QAAAIgDAAAAAA==&#10;" fillcolor="#8db3e2" strokeweight="2pt">
                  <v:textbox>
                    <w:txbxContent>
                      <w:p w14:paraId="16F992BD" w14:textId="77777777" w:rsidR="009502FA" w:rsidRPr="00FA2EDA" w:rsidRDefault="009502FA" w:rsidP="00FA2EDA">
                        <w:pPr>
                          <w:rPr>
                            <w:szCs w:val="20"/>
                          </w:rPr>
                        </w:pPr>
                        <w:proofErr w:type="spellStart"/>
                        <w:proofErr w:type="gramStart"/>
                        <w:r w:rsidRPr="00FA2EDA">
                          <w:rPr>
                            <w:rFonts w:cs="Arial"/>
                            <w:b/>
                            <w:bCs/>
                            <w:szCs w:val="20"/>
                          </w:rPr>
                          <w:t>as:</w:t>
                        </w:r>
                        <w:proofErr w:type="gramEnd"/>
                        <w:r w:rsidRPr="00FA2EDA">
                          <w:rPr>
                            <w:rFonts w:cs="Arial"/>
                            <w:b/>
                            <w:bCs/>
                            <w:szCs w:val="20"/>
                          </w:rPr>
                          <w:t>CISDFSupplyChainTradeTransaction</w:t>
                        </w:r>
                        <w:proofErr w:type="spellEnd"/>
                      </w:p>
                    </w:txbxContent>
                  </v:textbox>
                </v:rect>
                <v:group id="Group 6303" o:spid="_x0000_s1222" style="position:absolute;left:68865;top:95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rect id="Rectangle 6304" o:spid="_x0000_s122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NeMMA&#10;AADdAAAADwAAAGRycy9kb3ducmV2LnhtbERP32vCMBB+F/wfwgl7m6kyN+mMIsKYIMJW3fvR3Nqy&#10;5lKTVOP++kUY+HYf389brKJpxZmcbywrmIwzEMSl1Q1XCo6Ht8c5CB+QNbaWScGVPKyWw8ECc20v&#10;/EnnIlQihbDPUUEdQpdL6cuaDPqx7YgT922dwZCgq6R2eEnhppXTLHuWBhtODTV2tKmp/Cl6o6Db&#10;z/r3l9PO/X7N+48Sd9GGaVTqYRTXryACxXAX/7u3Os3PnmZw+yad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mNeMMAAADdAAAADwAAAAAAAAAAAAAAAACYAgAAZHJzL2Rv&#10;d25yZXYueG1sUEsFBgAAAAAEAAQA9QAAAIgDAAAAAA==&#10;" strokeweight="2pt"/>
                  <v:shape id="AutoShape 6305" o:spid="_x0000_s122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KFp78AAADdAAAADwAAAGRycy9kb3ducmV2LnhtbERPTYvCMBC9L+x/CLPgbU1WiivVKCII&#10;Xquy56EZ22Iz6Tapjf/eCIK3ebzPWW2ibcWNet841vAzVSCIS2carjScT/vvBQgfkA22jknDnTxs&#10;1p8fK8yNG7mg2zFUIoWwz1FDHUKXS+nLmiz6qeuIE3dxvcWQYF9J0+OYwm0rZ0rNpcWGU0ONHe1q&#10;Kq/HwWooiv/qb/Bx3C4u8Tc7m8yq4aD15CtulyACxfAWv9wHk+arbA7Pb9IJcv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OKFp78AAADdAAAADwAAAAAAAAAAAAAAAACh&#10;AgAAZHJzL2Rvd25yZXYueG1sUEsFBgAAAAAEAAQA+QAAAI0DAAAAAA==&#10;" strokeweight="1.25pt"/>
                  <v:shape id="AutoShape 6306" o:spid="_x0000_s122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T+ssYAAADdAAAADwAAAGRycy9kb3ducmV2LnhtbERPTWvCQBC9F/oflil4qxuLtRJdRaqF&#10;HlRIqgdv0+w0CWZnQ3ZNUn99tyB4m8f7nPmyN5VoqXGlZQWjYQSCOLO65FzB4evjeQrCeWSNlWVS&#10;8EsOlovHhznG2nacUJv6XIQQdjEqKLyvYyldVpBBN7Q1ceB+bGPQB9jkUjfYhXBTyZcomkiDJYeG&#10;Amt6Lyg7pxej4PXSfZ8mI05Wu836mFzbbH8+bpUaPPWrGQhPvb+Lb+5PHeZH4zf4/yac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U/rLGAAAA3QAAAA8AAAAAAAAA&#10;AAAAAAAAoQIAAGRycy9kb3ducmV2LnhtbFBLBQYAAAAABAAEAPkAAACUAwAAAAA=&#10;" strokeweight="1.25pt"/>
                </v:group>
                <v:rect id="Rectangle 6274" o:spid="_x0000_s1226" style="position:absolute;left:34099;top:1895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SyjcYA&#10;AADdAAAADwAAAGRycy9kb3ducmV2LnhtbESPQWvCQBCF74L/YZlCb7rbVoNNXaUUhEL1YBR6HbJj&#10;EpqdjdlV03/vHAq9zfDevPfNcj34Vl2pj01gC09TA4q4DK7hysLxsJksQMWE7LANTBZ+KcJ6NR4t&#10;MXfhxnu6FqlSEsIxRwt1Sl2udSxr8hinoSMW7RR6j0nWvtKux5uE+1Y/G5Npjw1LQ40dfdRU/hQX&#10;bwGzmTvvTi/bw9clw9dqMJv5t7H28WF4fwOVaEj/5r/rTyf4Zia48o2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SyjcYAAADdAAAADwAAAAAAAAAAAAAAAACYAgAAZHJz&#10;L2Rvd25yZXYueG1sUEsFBgAAAAAEAAQA9QAAAIsDAAAAAA==&#10;" stroked="f">
                  <v:textbox>
                    <w:txbxContent>
                      <w:p w14:paraId="16F992BE" w14:textId="77777777" w:rsidR="009502FA" w:rsidRPr="002F612C" w:rsidRDefault="009502FA" w:rsidP="00FA2EDA">
                        <w:pPr>
                          <w:rPr>
                            <w:rFonts w:cs="Arial"/>
                            <w:b/>
                            <w:sz w:val="24"/>
                            <w:szCs w:val="24"/>
                            <w:lang w:val="de-DE"/>
                          </w:rPr>
                        </w:pPr>
                        <w:r>
                          <w:rPr>
                            <w:rFonts w:cs="Arial"/>
                            <w:b/>
                            <w:sz w:val="24"/>
                            <w:szCs w:val="24"/>
                            <w:lang w:val="de-DE"/>
                          </w:rPr>
                          <w:t>0..1</w:t>
                        </w:r>
                      </w:p>
                    </w:txbxContent>
                  </v:textbox>
                </v:rect>
                <v:rect id="Rectangle 6275" o:spid="_x0000_s1227" style="position:absolute;left:38004;top:16764;width:3233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v6MUA&#10;AADdAAAADwAAAGRycy9kb3ducmV2LnhtbESPQWsCMRCF7wX/Q5hCL0WzW6TqahRpKZae3FU8D5tx&#10;d+lmsiSpxn9vCoXeZnjve/NmtYmmFxdyvrOsIJ9kIIhrqztuFBwPH+M5CB+QNfaWScGNPGzWo4cV&#10;FtpeuaRLFRqRQtgXqKANYSik9HVLBv3EDsRJO1tnMKTVNVI7vKZw08uXLHuVBjtOF1oc6K2l+rv6&#10;MalGHstTtXu+2S/7Xna5dtN9nCn19Bi3SxCBYvg3/9GfOnHZdAG/36QR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i/oxQAAAN0AAAAPAAAAAAAAAAAAAAAAAJgCAABkcnMv&#10;ZG93bnJldi54bWxQSwUGAAAAAAQABAD1AAAAigMAAAAA&#10;" filled="f" fillcolor="#8db3e2" strokeweight="2pt">
                  <v:textbox>
                    <w:txbxContent>
                      <w:p w14:paraId="16F992BF" w14:textId="77777777" w:rsidR="009502FA" w:rsidRPr="00FA2EDA" w:rsidRDefault="009502FA" w:rsidP="00FA2EDA">
                        <w:proofErr w:type="spellStart"/>
                        <w:r w:rsidRPr="00FA2EDA">
                          <w:rPr>
                            <w:rFonts w:cs="Arial"/>
                            <w:bCs/>
                            <w:szCs w:val="20"/>
                            <w:lang w:val="de-DE"/>
                          </w:rPr>
                          <w:t>asram:ApplicableCISHSupplyChainTradeSettlement</w:t>
                        </w:r>
                        <w:proofErr w:type="spellEnd"/>
                      </w:p>
                    </w:txbxContent>
                  </v:textbox>
                </v:rect>
                <v:shape id="AutoShape 6276" o:spid="_x0000_s1228" type="#_x0000_t32" style="position:absolute;left:34004;top:1866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D9sYAAADdAAAADwAAAGRycy9kb3ducmV2LnhtbESPQWvCQBCF74X+h2UK3upG0VpTVymC&#10;KEIVrdjrkB2T0OxsyK4x/nvnUOhthvfmvW9mi85VqqUmlJ4NDPoJKOLM25JzA6fv1es7qBCRLVae&#10;ycCdAizmz08zTK2/8YHaY8yVhHBI0UARY51qHbKCHIa+r4lFu/jGYZS1ybVt8CbhrtLDJHnTDkuW&#10;hgJrWhaU/R6vzkC7P+8mq7pd72N+Hh22o+kPui9jei/d5weoSF38N/9db6zgJ2Phl29kBD1/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zg/bGAAAA3QAAAA8AAAAAAAAA&#10;AAAAAAAAoQIAAGRycy9kb3ducmV2LnhtbFBLBQYAAAAABAAEAPkAAACUAwAAAAA=&#10;" strokeweight="2pt"/>
                <v:group id="Group 6277" o:spid="_x0000_s1229" style="position:absolute;left:70389;top:1771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rect id="Rectangle 6278" o:spid="_x0000_s123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D0cMA&#10;AADdAAAADwAAAGRycy9kb3ducmV2LnhtbERP22oCMRB9L/gPYYS+1awLtrIaRYTSghRaL+/DZtxd&#10;3EzWJKvRr28KBd/mcK4zX0bTigs531hWMB5lIIhLqxuuFOx37y9TED4ga2wtk4IbeVguBk9zLLS9&#10;8g9dtqESKYR9gQrqELpCSl/WZNCPbEecuKN1BkOCrpLa4TWFm1bmWfYqDTacGmrsaF1Tedr2RkH3&#10;Nek/3s4bdz9M++8SN9GGPCr1PIyrGYhAMTzE/+5PneZnkxz+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mD0cMAAADdAAAADwAAAAAAAAAAAAAAAACYAgAAZHJzL2Rv&#10;d25yZXYueG1sUEsFBgAAAAAEAAQA9QAAAIgDAAAAAA==&#10;" strokeweight="2pt"/>
                  <v:shape id="AutoShape 6279" o:spid="_x0000_s123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yw4sEAAADdAAAADwAAAGRycy9kb3ducmV2LnhtbERPyWrDMBC9B/oPYgK9JVLaNAmulRAK&#10;hVydmpwHa7xQa+Racqz+fVUo9DaPt05+irYXdxp951jDZq1AEFfOdNxoKD/eVwcQPiAb7B2Thm/y&#10;cDo+LHLMjJu5oPs1NCKFsM9QQxvCkEnpq5Ys+rUbiBNXu9FiSHBspBlxTuG2l09K7aTFjlNDiwO9&#10;tVR9XieroSi+mtvk43w+1HG/Lc3Wqumi9eMynl9BBIrhX/znvpg0X708w+836QR5/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TLDiwQAAAN0AAAAPAAAAAAAAAAAAAAAA&#10;AKECAABkcnMvZG93bnJldi54bWxQSwUGAAAAAAQABAD5AAAAjwMAAAAA&#10;" strokeweight="1.25pt"/>
                  <v:shape id="AutoShape 6280" o:spid="_x0000_s123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2GMUAAADdAAAADwAAAGRycy9kb3ducmV2LnhtbERPS2vCQBC+F/oflin0VjeWKhJdRVoF&#10;D1qIj4O3MTtNgtnZkF2T6K/vCoK3+fieM5l1phQN1a6wrKDfi0AQp1YXnCnY75YfIxDOI2ssLZOC&#10;KzmYTV9fJhhr23JCzdZnIoSwi1FB7n0VS+nSnAy6nq2IA/dna4M+wDqTusY2hJtSfkbRUBosODTk&#10;WNF3Tul5ezEKBpf2dBz2OZlvFj+H5Nakv+fDWqn3t24+BuGp80/xw73SYX40+IL7N+EEOf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N/2GMUAAADdAAAADwAAAAAAAAAA&#10;AAAAAAChAgAAZHJzL2Rvd25yZXYueG1sUEsFBgAAAAAEAAQA+QAAAJMDAAAAAA==&#10;" strokeweight="1.25pt"/>
                </v:group>
                <v:shape id="AutoShape 6285" o:spid="_x0000_s1233" type="#_x0000_t32" style="position:absolute;left:34099;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a+GcIAAADdAAAADwAAAGRycy9kb3ducmV2LnhtbERP24rCMBB9F/yHMAv7pumK165RZEEU&#10;QUV30dehmW2LzaQ0sda/N4Lg2xzOdabzxhSipsrllhV8dSMQxInVOacK/n6XnTEI55E1FpZJwZ0c&#10;zGft1hRjbW98oProUxFC2MWoIPO+jKV0SUYGXdeWxIH7t5VBH2CVSl3hLYSbQvaiaCgN5hwaMizp&#10;J6PkcrwaBfX+tBsty3q19+mpf9j0J2c0W6U+P5rFNwhPjX+LX+61DvOjwRCe34QT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pa+GcIAAADdAAAADwAAAAAAAAAAAAAA&#10;AAChAgAAZHJzL2Rvd25yZXYueG1sUEsFBgAAAAAEAAQA+QAAAJADAAAAAA==&#10;" strokeweight="2pt"/>
                <v:rect id="Rectangle 6287" o:spid="_x0000_s1234" style="position:absolute;left:30194;top:10191;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4gScMA&#10;AADdAAAADwAAAGRycy9kb3ducmV2LnhtbERPW2vCMBR+F/wP4Qi+aWrBC52xDGFsIIPN6fuhOWvL&#10;mpMuSTXu15vBYG/n47uebRlNJy7kfGtZwWKegSCurG65VnD6eJptQPiArLGzTApu5KHcjUdbLLS9&#10;8jtdjqEWKYR9gQqaEPpCSl81ZNDPbU+cuE/rDIYEXS21w2sKN53Ms2wlDbacGhrsad9Q9XUcjIL+&#10;dTk8r78P7ue8Gd4qPEQb8qjUdBIfH0AEiuFf/Od+0Wl+tlzD7zfpB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4gScMAAADdAAAADwAAAAAAAAAAAAAAAACYAgAAZHJzL2Rv&#10;d25yZXYueG1sUEsFBgAAAAAEAAQA9QAAAIgDAAAAAA==&#10;" strokeweight="2pt"/>
                <v:rect id="Rectangle 6288" o:spid="_x0000_s1235" style="position:absolute;left:38004;top:5619;width:308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ccrsUA&#10;AADdAAAADwAAAGRycy9kb3ducmV2LnhtbESPT2vDMAzF74N9B6PBLmN1UvaPrG4ZLWNlpyUbO4tY&#10;S8JiOdhu63776lDoTQ+939PTYpXdqPYU4uDZQDkrQBG33g7cGfj5fr9/ARUTssXRMxk4UoTV8vpq&#10;gZX1B65p36ROSQjHCg30KU2V1rHtyWGc+YlYdn8+OEwiQ6dtwIOEu1HPi+JJOxxYLvQ40bqn9r/Z&#10;OalR5vq3+bg7+k+/qYfShoev/GzM7U1+ewWVKKeL+UxvrXDFo9SVb2QEvT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txyuxQAAAN0AAAAPAAAAAAAAAAAAAAAAAJgCAABkcnMv&#10;ZG93bnJldi54bWxQSwUGAAAAAAQABAD1AAAAigMAAAAA&#10;" filled="f" fillcolor="#8db3e2" strokeweight="2pt">
                  <v:textbox>
                    <w:txbxContent>
                      <w:p w14:paraId="16F992C0" w14:textId="77777777" w:rsidR="009502FA" w:rsidRPr="0064190E" w:rsidRDefault="009502FA" w:rsidP="00FA2EDA">
                        <w:pPr>
                          <w:spacing w:line="240" w:lineRule="auto"/>
                        </w:pPr>
                        <w:proofErr w:type="spellStart"/>
                        <w:r w:rsidRPr="00FA2EDA">
                          <w:rPr>
                            <w:rFonts w:cs="Arial"/>
                            <w:bCs/>
                            <w:szCs w:val="20"/>
                            <w:lang w:val="de-DE"/>
                          </w:rPr>
                          <w:t>asram:IncludedCISDFLSupplyChainTradeLineItem</w:t>
                        </w:r>
                        <w:proofErr w:type="spellEnd"/>
                      </w:p>
                    </w:txbxContent>
                  </v:textbox>
                </v:rect>
                <v:shape id="AutoShape 6289" o:spid="_x0000_s1236" type="#_x0000_t32" style="position:absolute;left:34004;top:7524;width:384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kqa8MAAADdAAAADwAAAGRycy9kb3ducmV2LnhtbERP24rCMBB9X/Afwgi+ramiq1ajiCCK&#10;sCte0NehGdtiMylNrPXvzcLCvs3hXGe2aEwhaqpcbllBrxuBIE6szjlVcD6tP8cgnEfWWFgmBS9y&#10;sJi3PmYYa/vkA9VHn4oQwi5GBZn3ZSylSzIy6Lq2JA7czVYGfYBVKnWFzxBuCtmPoi9pMOfQkGFJ&#10;q4yS+/FhFNT7y89oXdabvU8vg8NuMLmi+Vaq026WUxCeGv8v/nNvdZgfDSfw+004Qc7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JKmvDAAAA3QAAAA8AAAAAAAAAAAAA&#10;AAAAoQIAAGRycy9kb3ducmV2LnhtbFBLBQYAAAAABAAEAPkAAACRAwAAAAA=&#10;" strokeweight="2pt"/>
                <v:rect id="Rectangle 6291" o:spid="_x0000_s1237" style="position:absolute;left:38004;width:3086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F/jsUA&#10;AADdAAAADwAAAGRycy9kb3ducmV2LnhtbESPQWvCQBCF74L/YRmhF2k2KaIldZXSUio9mbT0PGTH&#10;JJidDbtbXf+9KxS8zfDe9+bNehvNIE7kfG9ZQZHlIIgbq3tuFfx8fzw+g/ABWeNgmRRcyMN2M52s&#10;sdT2zBWd6tCKFMK+RAVdCGMppW86MugzOxIn7WCdwZBW10rt8JzCzSCf8nwpDfacLnQ40ltHzbH+&#10;M6lGEavf+nN+sV/2veoL7Rb7uFLqYRZfX0AEiuFu/qd3OnH5soDbN2kE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X+OxQAAAN0AAAAPAAAAAAAAAAAAAAAAAJgCAABkcnMv&#10;ZG93bnJldi54bWxQSwUGAAAAAAQABAD1AAAAigMAAAAA&#10;" filled="f" fillcolor="#8db3e2" strokeweight="2pt">
                  <v:textbox>
                    <w:txbxContent>
                      <w:p w14:paraId="16F992C1" w14:textId="77777777" w:rsidR="009502FA" w:rsidRPr="00FA2EDA" w:rsidRDefault="009502FA" w:rsidP="00FA2EDA">
                        <w:pPr>
                          <w:rPr>
                            <w:szCs w:val="20"/>
                          </w:rPr>
                        </w:pPr>
                        <w:proofErr w:type="spellStart"/>
                        <w:proofErr w:type="gramStart"/>
                        <w:r w:rsidRPr="00FA2EDA">
                          <w:rPr>
                            <w:rFonts w:cs="Arial"/>
                            <w:bCs/>
                            <w:szCs w:val="20"/>
                          </w:rPr>
                          <w:t>asram:</w:t>
                        </w:r>
                        <w:proofErr w:type="gramEnd"/>
                        <w:r w:rsidRPr="00FA2EDA">
                          <w:rPr>
                            <w:rFonts w:cs="Arial"/>
                            <w:bCs/>
                            <w:szCs w:val="20"/>
                          </w:rPr>
                          <w:t>ApplicableCISSupplyChainTradeAgreement</w:t>
                        </w:r>
                        <w:proofErr w:type="spellEnd"/>
                      </w:p>
                    </w:txbxContent>
                  </v:textbox>
                </v:rect>
                <v:shape id="AutoShape 6293" o:spid="_x0000_s1238" type="#_x0000_t32" style="position:absolute;left:34099;top:1428;width:0;height:172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3XPMMAAADdAAAADwAAAGRycy9kb3ducmV2LnhtbERP24rCMBB9F/yHMAu+abqueOkaRRZE&#10;EVR0F30dmtm22ExKE2v9eyMIvs3hXGc6b0whaqpcblnBZy8CQZxYnXOq4O932R2DcB5ZY2GZFNzJ&#10;wXzWbk0x1vbGB6qPPhUhhF2MCjLvy1hKl2Rk0PVsSRy4f1sZ9AFWqdQV3kK4KWQ/iobSYM6hIcOS&#10;fjJKLserUVDvT7vRsqxXe5+eBofNYHJGs1Wq89EsvkF4avxb/HKvdZgfDb/g+U04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N1zzDAAAA3QAAAA8AAAAAAAAAAAAA&#10;AAAAoQIAAGRycy9kb3ducmV2LnhtbFBLBQYAAAAABAAEAPkAAACRAwAAAAA=&#10;" strokeweight="2pt"/>
                <v:group id="Group 6295" o:spid="_x0000_s1239" style="position:absolute;left:68865;top:657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vW8QAAADdAAAADwAAAGRycy9kb3ducmV2LnhtbERPS2vCQBC+F/oflin0&#10;VjdRIhJdRYKVHkKhKoi3ITsmwexsyG7z+PfdQqG3+fies9mNphE9da62rCCeRSCIC6trLhVczu9v&#10;KxDOI2tsLJOCiRzsts9PG0y1HfiL+pMvRQhhl6KCyvs2ldIVFRl0M9sSB+5uO4M+wK6UusMhhJtG&#10;zqNoKQ3WHBoqbCmrqHicvo2C44DDfhEf+vxxz6bbOfm85jEp9foy7tcgPI3+X/zn/tBhfrRM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jIvW8QAAADdAAAA&#10;DwAAAAAAAAAAAAAAAACqAgAAZHJzL2Rvd25yZXYueG1sUEsFBgAAAAAEAAQA+gAAAJsDAAAAAA==&#10;">
                  <v:rect id="Rectangle 6296" o:spid="_x0000_s124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5Pb8MA&#10;AADdAAAADwAAAGRycy9kb3ducmV2LnhtbERP22oCMRB9L/gPYYS+1axCt7IaRYTSggitl/dhM+4u&#10;biZrktXUr28KBd/mcK4zX0bTiis531hWMB5lIIhLqxuuFBz27y9TED4ga2wtk4If8rBcDJ7mWGh7&#10;42+67kIlUgj7AhXUIXSFlL6syaAf2Y44cSfrDIYEXSW1w1sKN62cZFkuDTacGmrsaF1Ted71RkG3&#10;fe0/3i4bdz9O+68SN9GGSVTqeRhXMxCBYniI/92fOs3P8hz+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5Pb8MAAADdAAAADwAAAAAAAAAAAAAAAACYAgAAZHJzL2Rv&#10;d25yZXYueG1sUEsFBgAAAAAEAAQA9QAAAIgDAAAAAA==&#10;" strokeweight="2pt"/>
                  <v:shape id="AutoShape 6297" o:spid="_x0000_s124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t8XL8AAADdAAAADwAAAGRycy9kb3ducmV2LnhtbERPTYvCMBC9L/gfwgje1sRFVKpRRFjw&#10;Wlf2PDRjW2wmtUlt/PdGELzN433OZhdtI+7U+dqxhtlUgSAunKm51HD++/1egfAB2WDjmDQ8yMNu&#10;O/raYGbcwDndT6EUKYR9hhqqENpMSl9UZNFPXUucuIvrLIYEu1KaDocUbhv5o9RCWqw5NVTY0qGi&#10;4nrqrYY8v5X/vY/DfnWJy/nZzK3qj1pPxnG/BhEoho/47T6aNF8tlvD6Jp0gt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Bt8XL8AAADdAAAADwAAAAAAAAAAAAAAAACh&#10;AgAAZHJzL2Rvd25yZXYueG1sUEsFBgAAAAAEAAQA+QAAAI0DAAAAAA==&#10;" strokeweight="1.25pt"/>
                  <v:shape id="AutoShape 6298" o:spid="_x0000_s124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2oMgAAADdAAAADwAAAGRycy9kb3ducmV2LnhtbESPT2vCQBDF70K/wzKF3nRjoUFSV5H+&#10;gR6qEFsPvU2z0ySYnQ3ZNUn99M5B8DbDe/Peb5br0TWqpy7Ung3MZwko4sLbmksD31/v0wWoEJEt&#10;Np7JwD8FWK/uJkvMrB84p34fSyUhHDI0UMXYZlqHoiKHYeZbYtH+fOcwytqV2nY4SLhr9GOSpNph&#10;zdJQYUsvFRXH/ckZeDoNvz/pnPPN9u31kJ/7Ync8fBrzcD9unkFFGuPNfL3+sIKfpIIr38gIenU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42oMgAAADdAAAADwAAAAAA&#10;AAAAAAAAAAChAgAAZHJzL2Rvd25yZXYueG1sUEsFBgAAAAAEAAQA+QAAAJYDAAAAAA==&#10;" strokeweight="1.25pt"/>
                </v:group>
                <v:shape id="AutoShape 6281" o:spid="_x0000_s1243" type="#_x0000_t32" style="position:absolute;left:31718;top:11049;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gbsIAAADdAAAADwAAAGRycy9kb3ducmV2LnhtbERP24rCMBB9F/yHMAv7pumK165RZEEU&#10;QUV30dehmW2LzaQ0sda/N4Lg2xzOdabzxhSipsrllhV8dSMQxInVOacK/n6XnTEI55E1FpZJwZ0c&#10;zGft1hRjbW98oProUxFC2MWoIPO+jKV0SUYGXdeWxIH7t5VBH2CVSl3hLYSbQvaiaCgN5hwaMizp&#10;J6PkcrwaBfX+tBsty3q19+mpf9j0J2c0W6U+P5rFNwhPjX+LX+61DvOjwQCe34QT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kQgbsIAAADdAAAADwAAAAAAAAAAAAAA&#10;AAChAgAAZHJzL2Rvd25yZXYueG1sUEsFBgAAAAAEAAQA+QAAAJADAAAAAA==&#10;" strokeweight="2pt"/>
                <v:shape id="AutoShape 6290" o:spid="_x0000_s1244" type="#_x0000_t32" style="position:absolute;left:30099;top:11049;width:215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JS8YAAADdAAAADwAAAGRycy9kb3ducmV2LnhtbESPQWvCQBCF70L/wzIFb7ppEdvGbKQU&#10;pCJY0Ypeh+yYhGZnQ3aN6b/vHITeZnhv3vsmWw6uUT11ofZs4GmagCIuvK25NHD8Xk1eQYWIbLHx&#10;TAZ+KcAyfxhlmFp/4z31h1gqCeGQooEqxjbVOhQVOQxT3xKLdvGdwyhrV2rb4U3CXaOfk2SuHdYs&#10;DRW29FFR8XO4OgP97vT1smr7z10sT7P9ZvZ2Rrc1Zvw4vC9ARRriv/l+vbaCn8yFX76REX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fSUvGAAAA3QAAAA8AAAAAAAAA&#10;AAAAAAAAoQIAAGRycy9kb3ducmV2LnhtbFBLBQYAAAAABAAEAPkAAACUAwAAAAA=&#10;" strokeweight="2pt"/>
                <v:rect id="Rectangle 6292" o:spid="_x0000_s1245" style="position:absolute;left:38004;top:11334;width:308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Ph+cUA&#10;AADdAAAADwAAAGRycy9kb3ducmV2LnhtbESPQWsCMRCF7wX/Q5hCL0WzK2JlaxRRSsVTdyueh810&#10;d+lmsiSpxn9vBKG3Gd773rxZrqPpxZmc7ywryCcZCOLa6o4bBcfvj/EChA/IGnvLpOBKHtar0dMS&#10;C20vXNK5Co1IIewLVNCGMBRS+rolg35iB+Kk/VhnMKTVNVI7vKRw08tpls2lwY7ThRYH2rZU/1Z/&#10;JtXIY3mqPl+v9mB3ZZdrN/uKb0q9PMfNO4hAMfybH/ReJy6bT+H+TRp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H5xQAAAN0AAAAPAAAAAAAAAAAAAAAAAJgCAABkcnMv&#10;ZG93bnJldi54bWxQSwUGAAAAAAQABAD1AAAAigMAAAAA&#10;" filled="f" fillcolor="#8db3e2" strokeweight="2pt">
                  <v:textbox>
                    <w:txbxContent>
                      <w:p w14:paraId="16F992C2" w14:textId="77777777" w:rsidR="009502FA" w:rsidRPr="0064190E" w:rsidRDefault="009502FA" w:rsidP="00FA2EDA">
                        <w:pPr>
                          <w:spacing w:line="240" w:lineRule="auto"/>
                        </w:pPr>
                        <w:proofErr w:type="spellStart"/>
                        <w:r w:rsidRPr="00FA2EDA">
                          <w:rPr>
                            <w:rFonts w:cs="Arial"/>
                            <w:bCs/>
                            <w:szCs w:val="20"/>
                            <w:lang w:val="de-DE"/>
                          </w:rPr>
                          <w:t>asram:ApplicableCISHSupplyChainTradeDelivery</w:t>
                        </w:r>
                        <w:proofErr w:type="spellEnd"/>
                      </w:p>
                    </w:txbxContent>
                  </v:textbox>
                </v:rect>
                <v:shape id="AutoShape 6294" o:spid="_x0000_s1246" type="#_x0000_t32" style="position:absolute;left:34099;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RPSMMAAADdAAAADwAAAGRycy9kb3ducmV2LnhtbERP24rCMBB9F/yHMAv7pulK8VKNIoLs&#10;Iqh4QV+HZrYt20xKk631740g+DaHc53ZojWlaKh2hWUFX/0IBHFqdcGZgvNp3RuDcB5ZY2mZFNzJ&#10;wWLe7cww0fbGB2qOPhMhhF2CCnLvq0RKl+Zk0PVtRRy4X1sb9AHWmdQ13kK4KeUgiobSYMGhIceK&#10;Vjmlf8d/o6DZX3ajddV87312iQ+beHJFs1Xq86NdTkF4av1b/HL/6DA/Gsbw/Cac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kT0jDAAAA3QAAAA8AAAAAAAAAAAAA&#10;AAAAoQIAAGRycy9kb3ducmV2LnhtbFBLBQYAAAAABAAEAPkAAACRAwAAAAA=&#10;" strokeweight="2pt"/>
                <v:group id="Group 6299" o:spid="_x0000_s1247" style="position:absolute;left:68865;top:1209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rect id="Rectangle 6300" o:spid="_x0000_s124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kXcYA&#10;AADdAAAADwAAAGRycy9kb3ducmV2LnhtbESPT2vDMAzF74N9B6PBbquzQv+Q1S1jMFYoha7b7iJW&#10;k9BYzmyn9frpq0NhN4n39N5Pi1V2nTpRiK1nA8+jAhRx5W3LtYHvr/enOaiYkC12nsnAH0VYLe/v&#10;Flhaf+ZPOu1TrSSEY4kGmpT6UutYNeQwjnxPLNrBB4dJ1lBrG/As4a7T46KYaoctS0ODPb01VB33&#10;gzPQbyfDx+x3Ey4/82FX4Sb7NM7GPD7k1xdQiXL6N9+u11bwi5nwyzcygl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LkXcYAAADdAAAADwAAAAAAAAAAAAAAAACYAgAAZHJz&#10;L2Rvd25yZXYueG1sUEsFBgAAAAAEAAQA9QAAAIsDAAAAAA==&#10;" strokeweight="2pt"/>
                  <v:shape id="AutoShape 6301" o:spid="_x0000_s124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fXbr8AAADdAAAADwAAAGRycy9kb3ducmV2LnhtbERPTYvCMBC9L/gfwgje1kQRLdUosrDg&#10;tSp7HpqxLdtMuk1q4783grC3ebzP2R2ibcWdet841rCYKxDEpTMNVxqul+/PDIQPyAZbx6ThQR4O&#10;+8nHDnPjRi7ofg6VSCHsc9RQh9DlUvqyJot+7jrixN1cbzEk2FfS9DimcNvKpVJrabHh1FBjR181&#10;lb/nwWooir/qZ/BxPGa3uFldzcqq4aT1bBqPWxCBYvgXv90nk+arzQJe36QT5P4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WfXbr8AAADdAAAADwAAAAAAAAAAAAAAAACh&#10;AgAAZHJzL2Rvd25yZXYueG1sUEsFBgAAAAAEAAQA+QAAAI0DAAAAAA==&#10;" strokeweight="1.25pt"/>
                  <v:shape id="AutoShape 6302" o:spid="_x0000_s125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Xl8UAAADdAAAADwAAAGRycy9kb3ducmV2LnhtbERPTWvCQBC9F/oflil4qxuFaomuItWC&#10;hyrE6sHbmJ0mwexsyK5J6q93BcHbPN7nTOedKUVDtSssKxj0IxDEqdUFZwr2v9/vnyCcR9ZYWiYF&#10;/+RgPnt9mWKsbcsJNTufiRDCLkYFufdVLKVLczLo+rYiDtyfrQ36AOtM6hrbEG5KOYyikTRYcGjI&#10;saKvnNLz7mIUfFza03E04GSxWS0PybVJt+fDj1K9t24xAeGp80/xw73WYX40HsL9m3CC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8+Xl8UAAADdAAAADwAAAAAAAAAA&#10;AAAAAAChAgAAZHJzL2Rvd25yZXYueG1sUEsFBgAAAAAEAAQA+QAAAJMDAAAAAA==&#10;" strokeweight="1.25pt"/>
                </v:group>
                <v:rect id="Rechteck 1254" o:spid="_x0000_s1251" style="position:absolute;top:9620;width:3238;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4ocQA&#10;AADdAAAADwAAAGRycy9kb3ducmV2LnhtbERPTWvCQBC9F/wPyxS8FN0oVkp0FRHEUAQxVs9DdkxC&#10;s7Mxu03iv3cLhd7m8T5nue5NJVpqXGlZwWQcgSDOrC45V/B13o0+QDiPrLGyTAoe5GC9GrwsMda2&#10;4xO1qc9FCGEXo4LC+zqW0mUFGXRjWxMH7mYbgz7AJpe6wS6Em0pOo2guDZYcGgqsaVtQ9p3+GAVd&#10;dmyv58NeHt+uieV7ct+ml0+lhq/9ZgHCU+//xX/uRIf50/cZ/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CuKHEAAAA3QAAAA8AAAAAAAAAAAAAAAAAmAIAAGRycy9k&#10;b3ducmV2LnhtbFBLBQYAAAAABAAEAPUAAACJAwAAAAA=&#10;" filled="f" stroked="f">
                  <v:textbox>
                    <w:txbxContent>
                      <w:p w14:paraId="16F992C3" w14:textId="77777777" w:rsidR="009502FA" w:rsidRDefault="009502FA" w:rsidP="00CB5C03">
                        <w:pPr>
                          <w:jc w:val="right"/>
                          <w:rPr>
                            <w:rFonts w:cs="Arial"/>
                            <w:b/>
                            <w:sz w:val="24"/>
                            <w:szCs w:val="24"/>
                            <w:lang w:val="de-DE"/>
                          </w:rPr>
                        </w:pPr>
                        <w:r>
                          <w:rPr>
                            <w:rFonts w:cs="Arial"/>
                            <w:b/>
                            <w:sz w:val="24"/>
                            <w:szCs w:val="24"/>
                            <w:lang w:val="de-DE"/>
                          </w:rPr>
                          <w:t>1</w:t>
                        </w:r>
                      </w:p>
                    </w:txbxContent>
                  </v:textbox>
                </v:rect>
                <v:rect id="Rechteck 794" o:spid="_x0000_s1252" style="position:absolute;left:34956;top:1714;width:323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jKbsUA&#10;AADcAAAADwAAAGRycy9kb3ducmV2LnhtbESPQWvCQBSE70L/w/IKXqRuKmLb1FWKUAwiiLH1/Mi+&#10;JqHZtzG7JvHfu4LgcZiZb5j5sjeVaKlxpWUFr+MIBHFmdcm5gp/D98s7COeRNVaWScGFHCwXT4M5&#10;xtp2vKc29bkIEHYxKii8r2MpXVaQQTe2NXHw/mxj0AfZ5FI32AW4qeQkimbSYMlhocCaVgVl/+nZ&#10;KOiyXXs8bNdyNzomlk/JaZX+bpQaPvdfnyA89f4RvrcTreDtYwq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CMpuxQAAANwAAAAPAAAAAAAAAAAAAAAAAJgCAABkcnMv&#10;ZG93bnJldi54bWxQSwUGAAAAAAQABAD1AAAAigMAAAAA&#10;" filled="f" stroked="f">
                  <v:textbox>
                    <w:txbxContent>
                      <w:p w14:paraId="16F992C4" w14:textId="77777777" w:rsidR="009502FA" w:rsidRDefault="009502FA" w:rsidP="00CB5C03">
                        <w:pPr>
                          <w:jc w:val="right"/>
                          <w:rPr>
                            <w:rFonts w:cs="Arial"/>
                            <w:b/>
                            <w:sz w:val="24"/>
                            <w:szCs w:val="24"/>
                            <w:lang w:val="de-DE"/>
                          </w:rPr>
                        </w:pPr>
                        <w:r>
                          <w:rPr>
                            <w:rFonts w:cs="Arial"/>
                            <w:b/>
                            <w:sz w:val="24"/>
                            <w:szCs w:val="24"/>
                            <w:lang w:val="de-DE"/>
                          </w:rPr>
                          <w:t>1</w:t>
                        </w:r>
                      </w:p>
                    </w:txbxContent>
                  </v:textbox>
                </v:rect>
                <v:rect id="Rechteck 801" o:spid="_x0000_s1253" style="position:absolute;left:35052;top:7810;width:3238;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oJ8UA&#10;AADcAAAADwAAAGRycy9kb3ducmV2LnhtbESPQWuDQBSE74H+h+UVegnNmh5CsNmEIpRKCIRq6vnh&#10;vqrUfavuRs2/zxYKPQ4z8w2zO8ymFSMNrrGsYL2KQBCXVjdcKbjk789bEM4ja2wtk4IbOTjsHxY7&#10;jLWd+JPGzFciQNjFqKD2vouldGVNBt3KdsTB+7aDQR/kUEk94BTgppUvUbSRBhsOCzV2lNRU/mRX&#10;o2Aqz2ORnz7keVmklvu0T7Kvo1JPj/PbKwhPs/8P/7VTrWAbreH3TDgCcn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WgnxQAAANwAAAAPAAAAAAAAAAAAAAAAAJgCAABkcnMv&#10;ZG93bnJldi54bWxQSwUGAAAAAAQABAD1AAAAigMAAAAA&#10;" filled="f" stroked="f">
                  <v:textbox>
                    <w:txbxContent>
                      <w:p w14:paraId="16F992C5" w14:textId="77777777" w:rsidR="009502FA" w:rsidRDefault="009502FA" w:rsidP="00CB5C03">
                        <w:pPr>
                          <w:jc w:val="right"/>
                          <w:rPr>
                            <w:rFonts w:cs="Arial"/>
                            <w:b/>
                            <w:sz w:val="24"/>
                            <w:szCs w:val="24"/>
                            <w:lang w:val="de-DE"/>
                          </w:rPr>
                        </w:pPr>
                        <w:r>
                          <w:rPr>
                            <w:rFonts w:cs="Arial"/>
                            <w:b/>
                            <w:sz w:val="24"/>
                            <w:szCs w:val="24"/>
                            <w:lang w:val="de-DE"/>
                          </w:rPr>
                          <w:t>1</w:t>
                        </w:r>
                      </w:p>
                    </w:txbxContent>
                  </v:textbox>
                </v:rect>
                <v:rect id="Rechteck 843" o:spid="_x0000_s1254" style="position:absolute;left:35242;top:13525;width:323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qC8YA&#10;AADcAAAADwAAAGRycy9kb3ducmV2LnhtbESPzWrDMBCE74W8g9hALiWRk5YSHMshBEpNKYQ6P+fF&#10;2tgm1sqxVNt9+6pQ6HGYmW+YZDuaRvTUudqyguUiAkFcWF1zqeB0fJ2vQTiPrLGxTAq+ycE2nTwk&#10;GGs78Cf1uS9FgLCLUUHlfRtL6YqKDLqFbYmDd7WdQR9kV0rd4RDgppGrKHqRBmsOCxW2tK+ouOVf&#10;RsFQHPrL8eNNHh4vmeV7dt/n53elZtNxtwHhafT/4b92phWsn5/g90w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XqC8YAAADcAAAADwAAAAAAAAAAAAAAAACYAgAAZHJz&#10;L2Rvd25yZXYueG1sUEsFBgAAAAAEAAQA9QAAAIsDAAAAAA==&#10;" filled="f" stroked="f">
                  <v:textbox>
                    <w:txbxContent>
                      <w:p w14:paraId="16F992C6" w14:textId="77777777" w:rsidR="009502FA" w:rsidRDefault="009502FA" w:rsidP="00CB5C03">
                        <w:pPr>
                          <w:jc w:val="right"/>
                          <w:rPr>
                            <w:rFonts w:cs="Arial"/>
                            <w:b/>
                            <w:sz w:val="24"/>
                            <w:szCs w:val="24"/>
                            <w:lang w:val="de-DE"/>
                          </w:rPr>
                        </w:pPr>
                        <w:r>
                          <w:rPr>
                            <w:rFonts w:cs="Arial"/>
                            <w:b/>
                            <w:sz w:val="24"/>
                            <w:szCs w:val="24"/>
                            <w:lang w:val="de-DE"/>
                          </w:rPr>
                          <w:t>1</w:t>
                        </w:r>
                      </w:p>
                    </w:txbxContent>
                  </v:textbox>
                </v:rect>
                <w10:anchorlock/>
              </v:group>
            </w:pict>
          </mc:Fallback>
        </mc:AlternateContent>
      </w:r>
    </w:p>
    <w:p w14:paraId="16F98983" w14:textId="77777777" w:rsidR="006C15EE" w:rsidRDefault="006C15EE" w:rsidP="00A07FC2">
      <w:pPr>
        <w:rPr>
          <w:lang w:val="de-DE"/>
        </w:rPr>
      </w:pPr>
    </w:p>
    <w:p w14:paraId="16F98984" w14:textId="77777777" w:rsidR="005C4DB8" w:rsidRDefault="005C4DB8" w:rsidP="00A07FC2"/>
    <w:p w14:paraId="16F98985" w14:textId="77777777" w:rsidR="00437BE9" w:rsidRDefault="00437BE9" w:rsidP="00A07FC2"/>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652F99" w:rsidRPr="00AD4FE7" w14:paraId="16F98987" w14:textId="77777777" w:rsidTr="00DD1805">
        <w:trPr>
          <w:cantSplit/>
          <w:trHeight w:val="329"/>
        </w:trPr>
        <w:tc>
          <w:tcPr>
            <w:tcW w:w="5000" w:type="pct"/>
            <w:shd w:val="clear" w:color="auto" w:fill="FFFFCC"/>
            <w:vAlign w:val="center"/>
          </w:tcPr>
          <w:p w14:paraId="16F98986" w14:textId="77777777" w:rsidR="00652F99" w:rsidRPr="00A370B7" w:rsidRDefault="00652F99" w:rsidP="001A3D10">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652F99" w:rsidRPr="00AD4FE7" w14:paraId="16F98991" w14:textId="77777777" w:rsidTr="00DD1805">
        <w:trPr>
          <w:cantSplit/>
        </w:trPr>
        <w:tc>
          <w:tcPr>
            <w:tcW w:w="5000" w:type="pct"/>
            <w:vAlign w:val="center"/>
          </w:tcPr>
          <w:p w14:paraId="16F98988" w14:textId="77777777" w:rsidR="00652F99" w:rsidRPr="00A370B7" w:rsidRDefault="00652F99" w:rsidP="001A3D10"/>
          <w:p w14:paraId="16F98989" w14:textId="77777777" w:rsidR="00652F99" w:rsidRPr="00A370B7" w:rsidRDefault="00652F99" w:rsidP="00437BE9">
            <w:pPr>
              <w:spacing w:line="240" w:lineRule="auto"/>
              <w:rPr>
                <w:rFonts w:cs="Arial"/>
                <w:bCs/>
                <w:szCs w:val="20"/>
              </w:rPr>
            </w:pPr>
            <w:r w:rsidRPr="00A370B7">
              <w:rPr>
                <w:rFonts w:cs="Arial"/>
                <w:b/>
                <w:bCs/>
                <w:szCs w:val="20"/>
              </w:rPr>
              <w:t>“</w:t>
            </w:r>
            <w:r w:rsidR="00FE0B03" w:rsidRPr="00A370B7">
              <w:rPr>
                <w:rFonts w:cs="Arial"/>
                <w:b/>
                <w:bCs/>
                <w:szCs w:val="20"/>
              </w:rPr>
              <w:t>asram:ApplicableCISSupplyChainTradeAgreement</w:t>
            </w:r>
            <w:r w:rsidRPr="00A370B7">
              <w:rPr>
                <w:rFonts w:cs="Arial"/>
                <w:b/>
                <w:bCs/>
                <w:szCs w:val="20"/>
              </w:rPr>
              <w:t xml:space="preserve">“ </w:t>
            </w:r>
            <w:r w:rsidRPr="00A370B7">
              <w:rPr>
                <w:rFonts w:cs="Arial"/>
                <w:bCs/>
                <w:szCs w:val="20"/>
              </w:rPr>
              <w:t>contains</w:t>
            </w:r>
            <w:r w:rsidR="00FA0761" w:rsidRPr="00A370B7">
              <w:rPr>
                <w:rFonts w:cs="Arial"/>
                <w:bCs/>
                <w:szCs w:val="20"/>
              </w:rPr>
              <w:t xml:space="preserve"> information about the customer and supplier classification.</w:t>
            </w:r>
          </w:p>
          <w:p w14:paraId="16F9898A" w14:textId="77777777" w:rsidR="003A7610" w:rsidRPr="00A370B7" w:rsidRDefault="003A7610" w:rsidP="00437BE9">
            <w:pPr>
              <w:spacing w:line="240" w:lineRule="auto"/>
              <w:rPr>
                <w:rFonts w:cs="Arial"/>
                <w:bCs/>
                <w:szCs w:val="20"/>
              </w:rPr>
            </w:pPr>
          </w:p>
          <w:p w14:paraId="16F9898B" w14:textId="77777777" w:rsidR="003A7610" w:rsidRPr="00A370B7" w:rsidRDefault="003A7610" w:rsidP="00437BE9">
            <w:pPr>
              <w:spacing w:line="240" w:lineRule="auto"/>
              <w:rPr>
                <w:rFonts w:cs="Arial"/>
                <w:bCs/>
                <w:szCs w:val="20"/>
              </w:rPr>
            </w:pPr>
            <w:r w:rsidRPr="00A370B7">
              <w:rPr>
                <w:rFonts w:cs="Arial"/>
                <w:b/>
                <w:bCs/>
                <w:szCs w:val="20"/>
              </w:rPr>
              <w:t xml:space="preserve">“asram:IncludedCISDFLSupplyChainTradeLineItem” </w:t>
            </w:r>
            <w:r w:rsidRPr="00A370B7">
              <w:rPr>
                <w:rFonts w:cs="Arial"/>
                <w:bCs/>
                <w:szCs w:val="20"/>
              </w:rPr>
              <w:t>contains</w:t>
            </w:r>
            <w:r w:rsidR="001A578F" w:rsidRPr="00A370B7">
              <w:rPr>
                <w:rFonts w:cs="Arial"/>
                <w:bCs/>
                <w:szCs w:val="20"/>
              </w:rPr>
              <w:t xml:space="preserve"> information about the material data.</w:t>
            </w:r>
          </w:p>
          <w:p w14:paraId="16F9898C" w14:textId="77777777" w:rsidR="003A7610" w:rsidRPr="00A370B7" w:rsidRDefault="003A7610" w:rsidP="00437BE9">
            <w:pPr>
              <w:spacing w:line="240" w:lineRule="auto"/>
              <w:rPr>
                <w:rFonts w:cs="Arial"/>
                <w:bCs/>
                <w:szCs w:val="20"/>
              </w:rPr>
            </w:pPr>
          </w:p>
          <w:p w14:paraId="16F9898D" w14:textId="77777777" w:rsidR="003A7610" w:rsidRPr="00A370B7" w:rsidRDefault="003A7610" w:rsidP="00437BE9">
            <w:pPr>
              <w:spacing w:line="240" w:lineRule="auto"/>
              <w:rPr>
                <w:rFonts w:cs="Arial"/>
                <w:bCs/>
                <w:szCs w:val="20"/>
              </w:rPr>
            </w:pPr>
            <w:r w:rsidRPr="00A370B7">
              <w:rPr>
                <w:rFonts w:cs="Arial"/>
                <w:b/>
                <w:bCs/>
                <w:szCs w:val="20"/>
              </w:rPr>
              <w:t xml:space="preserve">“asram:ApplicableCISHSupplyChainTradeDelivery” </w:t>
            </w:r>
            <w:r w:rsidRPr="00A370B7">
              <w:rPr>
                <w:rFonts w:cs="Arial"/>
                <w:bCs/>
                <w:szCs w:val="20"/>
              </w:rPr>
              <w:t>contains</w:t>
            </w:r>
            <w:r w:rsidR="001A578F" w:rsidRPr="00A370B7">
              <w:rPr>
                <w:rFonts w:cs="Arial"/>
                <w:bCs/>
                <w:szCs w:val="20"/>
              </w:rPr>
              <w:t xml:space="preserve"> information about the delivery location.</w:t>
            </w:r>
          </w:p>
          <w:p w14:paraId="16F9898E" w14:textId="77777777" w:rsidR="00437BE9" w:rsidRPr="00A370B7" w:rsidRDefault="00437BE9" w:rsidP="00437BE9">
            <w:pPr>
              <w:spacing w:line="240" w:lineRule="auto"/>
            </w:pPr>
          </w:p>
          <w:p w14:paraId="16F9898F" w14:textId="77777777" w:rsidR="00332530" w:rsidRPr="00A370B7" w:rsidRDefault="00332530" w:rsidP="00437BE9">
            <w:pPr>
              <w:spacing w:line="240" w:lineRule="auto"/>
            </w:pPr>
            <w:r w:rsidRPr="00A370B7">
              <w:rPr>
                <w:b/>
              </w:rPr>
              <w:t xml:space="preserve">“asram:ApplicableCISHSupplyChainTradeSettlement” </w:t>
            </w:r>
            <w:r w:rsidRPr="00A370B7">
              <w:t>contains</w:t>
            </w:r>
            <w:r w:rsidR="00C5005B" w:rsidRPr="00A370B7">
              <w:t xml:space="preserve"> information about the payment agreements and the invoicee classification.</w:t>
            </w:r>
          </w:p>
          <w:p w14:paraId="16F98990" w14:textId="77777777" w:rsidR="00332530" w:rsidRPr="00A370B7" w:rsidRDefault="00332530" w:rsidP="00437BE9">
            <w:pPr>
              <w:spacing w:line="240" w:lineRule="auto"/>
            </w:pPr>
          </w:p>
        </w:tc>
      </w:tr>
    </w:tbl>
    <w:p w14:paraId="16F98992" w14:textId="77777777" w:rsidR="00315B17" w:rsidRDefault="00315B17" w:rsidP="00315B17">
      <w:bookmarkStart w:id="39" w:name="_asram:IncludedCINote"/>
      <w:bookmarkEnd w:id="39"/>
    </w:p>
    <w:p w14:paraId="16F98993" w14:textId="77777777" w:rsidR="00FD2400" w:rsidRDefault="00FD2400" w:rsidP="00315B17"/>
    <w:p w14:paraId="16F98994" w14:textId="77777777" w:rsidR="0004052C" w:rsidRDefault="0004052C" w:rsidP="00315B17">
      <w:r>
        <w:br w:type="page"/>
      </w:r>
    </w:p>
    <w:p w14:paraId="16F98995" w14:textId="77777777" w:rsidR="00437BE9" w:rsidRPr="00DF7A8E" w:rsidRDefault="00437BE9" w:rsidP="00437BE9">
      <w:pPr>
        <w:pStyle w:val="berschrift2"/>
        <w:rPr>
          <w:szCs w:val="22"/>
        </w:rPr>
      </w:pPr>
      <w:bookmarkStart w:id="40" w:name="_asram:ApplicableCISSupplyChainTrade"/>
      <w:bookmarkStart w:id="41" w:name="_Toc347482182"/>
      <w:bookmarkEnd w:id="40"/>
      <w:r w:rsidRPr="00DF7A8E">
        <w:rPr>
          <w:szCs w:val="22"/>
        </w:rPr>
        <w:t>asram:ApplicableCISSupplyChainTradeAgreement</w:t>
      </w:r>
      <w:bookmarkEnd w:id="41"/>
    </w:p>
    <w:p w14:paraId="16F98996" w14:textId="77777777" w:rsidR="00C81FD2" w:rsidRPr="00C81FD2" w:rsidRDefault="00C81FD2" w:rsidP="00C81FD2"/>
    <w:p w14:paraId="16F98997" w14:textId="77777777" w:rsidR="002E2D14" w:rsidRPr="002E2D14" w:rsidRDefault="00BB2B17" w:rsidP="002E2D14">
      <w:r>
        <w:rPr>
          <w:noProof/>
          <w:sz w:val="32"/>
          <w:szCs w:val="32"/>
          <w:lang w:eastAsia="zh-TW"/>
        </w:rPr>
        <mc:AlternateContent>
          <mc:Choice Requires="wpg">
            <w:drawing>
              <wp:inline distT="0" distB="0" distL="0" distR="0" wp14:anchorId="16F991DC" wp14:editId="16F991DD">
                <wp:extent cx="7185025" cy="2788920"/>
                <wp:effectExtent l="0" t="0" r="15875" b="0"/>
                <wp:docPr id="6221" name="Gruppieren 6221"/>
                <wp:cNvGraphicFramePr/>
                <a:graphic xmlns:a="http://schemas.openxmlformats.org/drawingml/2006/main">
                  <a:graphicData uri="http://schemas.microsoft.com/office/word/2010/wordprocessingGroup">
                    <wpg:wgp>
                      <wpg:cNvGrpSpPr/>
                      <wpg:grpSpPr>
                        <a:xfrm>
                          <a:off x="0" y="0"/>
                          <a:ext cx="7185025" cy="2788920"/>
                          <a:chOff x="25400" y="0"/>
                          <a:chExt cx="7185025" cy="2788920"/>
                        </a:xfrm>
                      </wpg:grpSpPr>
                      <wpg:grpSp>
                        <wpg:cNvPr id="1000" name="Group 7852"/>
                        <wpg:cNvGrpSpPr>
                          <a:grpSpLocks/>
                        </wpg:cNvGrpSpPr>
                        <wpg:grpSpPr bwMode="auto">
                          <a:xfrm>
                            <a:off x="6915150" y="95250"/>
                            <a:ext cx="190500" cy="166370"/>
                            <a:chOff x="6283" y="5431"/>
                            <a:chExt cx="300" cy="262"/>
                          </a:xfrm>
                        </wpg:grpSpPr>
                        <wps:wsp>
                          <wps:cNvPr id="1001" name="Rectangle 785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02" name="AutoShape 785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03" name="AutoShape 785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04" name="AutoShape 7856"/>
                        <wps:cNvCnPr>
                          <a:cxnSpLocks noChangeShapeType="1"/>
                        </wps:cNvCnPr>
                        <wps:spPr bwMode="auto">
                          <a:xfrm>
                            <a:off x="414337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05" name="Rectangle 7857"/>
                        <wps:cNvSpPr>
                          <a:spLocks noChangeArrowheads="1"/>
                        </wps:cNvSpPr>
                        <wps:spPr bwMode="auto">
                          <a:xfrm>
                            <a:off x="4533900" y="0"/>
                            <a:ext cx="23774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7" w14:textId="77777777" w:rsidR="009502FA" w:rsidRPr="003652C3" w:rsidRDefault="009502FA" w:rsidP="00BB2B17">
                              <w:pPr>
                                <w:rPr>
                                  <w:szCs w:val="20"/>
                                </w:rPr>
                              </w:pPr>
                              <w:proofErr w:type="spellStart"/>
                              <w:proofErr w:type="gramStart"/>
                              <w:r w:rsidRPr="003652C3">
                                <w:rPr>
                                  <w:rFonts w:cs="Arial"/>
                                  <w:bCs/>
                                  <w:szCs w:val="20"/>
                                </w:rPr>
                                <w:t>asram:</w:t>
                              </w:r>
                              <w:proofErr w:type="gramEnd"/>
                              <w:r w:rsidRPr="003652C3">
                                <w:rPr>
                                  <w:rFonts w:cs="Arial"/>
                                  <w:bCs/>
                                  <w:szCs w:val="20"/>
                                </w:rPr>
                                <w:t>SpecifiedCITradeBusinessFlag</w:t>
                              </w:r>
                              <w:proofErr w:type="spellEnd"/>
                            </w:p>
                          </w:txbxContent>
                        </wps:txbx>
                        <wps:bodyPr rot="0" vert="horz" wrap="square" lIns="91440" tIns="45720" rIns="91440" bIns="45720" anchor="t" anchorCtr="0" upright="1">
                          <a:noAutofit/>
                        </wps:bodyPr>
                      </wps:wsp>
                      <wps:wsp>
                        <wps:cNvPr id="1006" name="Rectangle 6354"/>
                        <wps:cNvSpPr>
                          <a:spLocks noChangeArrowheads="1"/>
                        </wps:cNvSpPr>
                        <wps:spPr bwMode="auto">
                          <a:xfrm>
                            <a:off x="4162425" y="77152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C8" w14:textId="77777777" w:rsidR="009502FA" w:rsidRPr="002F612C" w:rsidRDefault="009502FA" w:rsidP="00BB2B1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007" name="Rectangle 6321"/>
                        <wps:cNvSpPr>
                          <a:spLocks noChangeArrowheads="1"/>
                        </wps:cNvSpPr>
                        <wps:spPr bwMode="auto">
                          <a:xfrm>
                            <a:off x="409575" y="1171575"/>
                            <a:ext cx="3335020" cy="344805"/>
                          </a:xfrm>
                          <a:prstGeom prst="rect">
                            <a:avLst/>
                          </a:prstGeom>
                          <a:solidFill>
                            <a:srgbClr val="8DB3E2"/>
                          </a:solidFill>
                          <a:ln w="25400">
                            <a:solidFill>
                              <a:srgbClr val="000000"/>
                            </a:solidFill>
                            <a:miter lim="800000"/>
                            <a:headEnd/>
                            <a:tailEnd/>
                          </a:ln>
                        </wps:spPr>
                        <wps:txbx>
                          <w:txbxContent>
                            <w:p w14:paraId="16F992C9" w14:textId="77777777" w:rsidR="009502FA" w:rsidRPr="00F133F3" w:rsidRDefault="009502FA" w:rsidP="00BB2B17">
                              <w:pPr>
                                <w:rPr>
                                  <w:szCs w:val="20"/>
                                </w:rPr>
                              </w:pPr>
                              <w:proofErr w:type="spellStart"/>
                              <w:proofErr w:type="gramStart"/>
                              <w:r w:rsidRPr="00F133F3">
                                <w:rPr>
                                  <w:rFonts w:cs="Arial"/>
                                  <w:b/>
                                  <w:bCs/>
                                  <w:szCs w:val="20"/>
                                </w:rPr>
                                <w:t>asram:</w:t>
                              </w:r>
                              <w:proofErr w:type="gramEnd"/>
                              <w:r w:rsidRPr="00F133F3">
                                <w:rPr>
                                  <w:rFonts w:cs="Arial"/>
                                  <w:b/>
                                  <w:bCs/>
                                  <w:szCs w:val="20"/>
                                </w:rPr>
                                <w:t>ApplicableCISSupplyChainTradeAgreement</w:t>
                              </w:r>
                              <w:proofErr w:type="spellEnd"/>
                            </w:p>
                          </w:txbxContent>
                        </wps:txbx>
                        <wps:bodyPr rot="0" vert="horz" wrap="square" lIns="91440" tIns="45720" rIns="91440" bIns="45720" anchor="t" anchorCtr="0" upright="1">
                          <a:noAutofit/>
                        </wps:bodyPr>
                      </wps:wsp>
                      <wpg:grpSp>
                        <wpg:cNvPr id="1010" name="Group 6322"/>
                        <wpg:cNvGrpSpPr>
                          <a:grpSpLocks/>
                        </wpg:cNvGrpSpPr>
                        <wpg:grpSpPr bwMode="auto">
                          <a:xfrm>
                            <a:off x="7019925" y="695325"/>
                            <a:ext cx="190500" cy="166370"/>
                            <a:chOff x="6283" y="5431"/>
                            <a:chExt cx="300" cy="262"/>
                          </a:xfrm>
                        </wpg:grpSpPr>
                        <wps:wsp>
                          <wps:cNvPr id="1011" name="Rectangle 632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12" name="AutoShape 632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13" name="AutoShape 632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14" name="Rectangle 6326"/>
                        <wps:cNvSpPr>
                          <a:spLocks noChangeArrowheads="1"/>
                        </wps:cNvSpPr>
                        <wps:spPr bwMode="auto">
                          <a:xfrm>
                            <a:off x="4143375" y="2495550"/>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CA" w14:textId="77777777" w:rsidR="009502FA" w:rsidRPr="002F612C" w:rsidRDefault="009502FA" w:rsidP="00BB2B1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015" name="Rectangle 6327"/>
                        <wps:cNvSpPr>
                          <a:spLocks noChangeArrowheads="1"/>
                        </wps:cNvSpPr>
                        <wps:spPr bwMode="auto">
                          <a:xfrm>
                            <a:off x="4533900" y="2276475"/>
                            <a:ext cx="23171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B" w14:textId="77777777" w:rsidR="009502FA" w:rsidRPr="00F133F3" w:rsidRDefault="009502FA" w:rsidP="00BB2B17">
                              <w:proofErr w:type="spellStart"/>
                              <w:r w:rsidRPr="00F133F3">
                                <w:rPr>
                                  <w:rFonts w:cs="Arial"/>
                                  <w:bCs/>
                                  <w:szCs w:val="20"/>
                                  <w:lang w:val="de-DE"/>
                                </w:rPr>
                                <w:t>asram:NetPriceProductCITradePrice</w:t>
                              </w:r>
                              <w:proofErr w:type="spellEnd"/>
                            </w:p>
                          </w:txbxContent>
                        </wps:txbx>
                        <wps:bodyPr rot="0" vert="horz" wrap="square" lIns="91440" tIns="45720" rIns="91440" bIns="45720" anchor="t" anchorCtr="0" upright="1">
                          <a:noAutofit/>
                        </wps:bodyPr>
                      </wps:wsp>
                      <wps:wsp>
                        <wps:cNvPr id="1016" name="AutoShape 6328"/>
                        <wps:cNvCnPr>
                          <a:cxnSpLocks noChangeShapeType="1"/>
                        </wps:cNvCnPr>
                        <wps:spPr bwMode="auto">
                          <a:xfrm>
                            <a:off x="4133850" y="24765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17" name="Group 6329"/>
                        <wpg:cNvGrpSpPr>
                          <a:grpSpLocks/>
                        </wpg:cNvGrpSpPr>
                        <wpg:grpSpPr bwMode="auto">
                          <a:xfrm>
                            <a:off x="6858000" y="2371725"/>
                            <a:ext cx="190500" cy="166370"/>
                            <a:chOff x="6283" y="5431"/>
                            <a:chExt cx="300" cy="262"/>
                          </a:xfrm>
                        </wpg:grpSpPr>
                        <wps:wsp>
                          <wps:cNvPr id="1018" name="Rectangle 633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19" name="AutoShape 633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20" name="AutoShape 633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22" name="AutoShape 6334"/>
                        <wps:cNvCnPr>
                          <a:cxnSpLocks noChangeShapeType="1"/>
                        </wps:cNvCnPr>
                        <wps:spPr bwMode="auto">
                          <a:xfrm>
                            <a:off x="4143375" y="752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3" name="Rectangle 6335"/>
                        <wps:cNvSpPr>
                          <a:spLocks noChangeArrowheads="1"/>
                        </wps:cNvSpPr>
                        <wps:spPr bwMode="auto">
                          <a:xfrm>
                            <a:off x="3752850" y="127635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24" name="Rectangle 6336"/>
                        <wps:cNvSpPr>
                          <a:spLocks noChangeArrowheads="1"/>
                        </wps:cNvSpPr>
                        <wps:spPr bwMode="auto">
                          <a:xfrm>
                            <a:off x="4533900" y="1171575"/>
                            <a:ext cx="17278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C" w14:textId="77777777" w:rsidR="009502FA" w:rsidRPr="00F133F3" w:rsidRDefault="009502FA" w:rsidP="00BB2B17">
                              <w:proofErr w:type="spellStart"/>
                              <w:r w:rsidRPr="00F133F3">
                                <w:rPr>
                                  <w:rFonts w:cs="Arial"/>
                                  <w:bCs/>
                                  <w:szCs w:val="20"/>
                                  <w:lang w:val="de-DE"/>
                                </w:rPr>
                                <w:t>asram:BuyerCITradeParty</w:t>
                              </w:r>
                              <w:proofErr w:type="spellEnd"/>
                            </w:p>
                          </w:txbxContent>
                        </wps:txbx>
                        <wps:bodyPr rot="0" vert="horz" wrap="square" lIns="91440" tIns="45720" rIns="91440" bIns="45720" anchor="t" anchorCtr="0" upright="1">
                          <a:noAutofit/>
                        </wps:bodyPr>
                      </wps:wsp>
                      <wps:wsp>
                        <wps:cNvPr id="1021" name="AutoShape 6333"/>
                        <wps:cNvCnPr>
                          <a:cxnSpLocks noChangeShapeType="1"/>
                        </wps:cNvCnPr>
                        <wps:spPr bwMode="auto">
                          <a:xfrm>
                            <a:off x="3905250" y="1362075"/>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7" name="Rectangle 6339"/>
                        <wps:cNvSpPr>
                          <a:spLocks noChangeArrowheads="1"/>
                        </wps:cNvSpPr>
                        <wps:spPr bwMode="auto">
                          <a:xfrm>
                            <a:off x="4533900" y="600075"/>
                            <a:ext cx="24917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D" w14:textId="77777777" w:rsidR="009502FA" w:rsidRPr="00F133F3" w:rsidRDefault="009502FA" w:rsidP="00BB2B17">
                              <w:pPr>
                                <w:rPr>
                                  <w:szCs w:val="20"/>
                                </w:rPr>
                              </w:pPr>
                              <w:proofErr w:type="spellStart"/>
                              <w:proofErr w:type="gramStart"/>
                              <w:r w:rsidRPr="00F133F3">
                                <w:rPr>
                                  <w:rFonts w:cs="Arial"/>
                                  <w:bCs/>
                                  <w:szCs w:val="20"/>
                                </w:rPr>
                                <w:t>asram:</w:t>
                              </w:r>
                              <w:proofErr w:type="gramEnd"/>
                              <w:r w:rsidRPr="00F133F3">
                                <w:rPr>
                                  <w:rFonts w:cs="Arial"/>
                                  <w:bCs/>
                                  <w:szCs w:val="20"/>
                                </w:rPr>
                                <w:t>ApplicableCITradeDeliveryTerms</w:t>
                              </w:r>
                              <w:proofErr w:type="spellEnd"/>
                            </w:p>
                          </w:txbxContent>
                        </wps:txbx>
                        <wps:bodyPr rot="0" vert="horz" wrap="square" lIns="91440" tIns="45720" rIns="91440" bIns="45720" anchor="t" anchorCtr="0" upright="1">
                          <a:noAutofit/>
                        </wps:bodyPr>
                      </wps:wsp>
                      <wps:wsp>
                        <wps:cNvPr id="1029" name="AutoShape 6341"/>
                        <wps:cNvCnPr>
                          <a:cxnSpLocks noChangeShapeType="1"/>
                        </wps:cNvCnPr>
                        <wps:spPr bwMode="auto">
                          <a:xfrm>
                            <a:off x="4133850" y="142875"/>
                            <a:ext cx="8890" cy="233362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31" name="Group 6343"/>
                        <wpg:cNvGrpSpPr>
                          <a:grpSpLocks/>
                        </wpg:cNvGrpSpPr>
                        <wpg:grpSpPr bwMode="auto">
                          <a:xfrm>
                            <a:off x="6267450" y="1257300"/>
                            <a:ext cx="190500" cy="166370"/>
                            <a:chOff x="6283" y="5431"/>
                            <a:chExt cx="300" cy="262"/>
                          </a:xfrm>
                        </wpg:grpSpPr>
                        <wps:wsp>
                          <wps:cNvPr id="1032" name="Rectangle 634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33" name="AutoShape 634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34" name="AutoShape 634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025" name="AutoShape 6337"/>
                        <wps:cNvCnPr>
                          <a:cxnSpLocks noChangeShapeType="1"/>
                        </wps:cNvCnPr>
                        <wps:spPr bwMode="auto">
                          <a:xfrm>
                            <a:off x="4133850" y="1362075"/>
                            <a:ext cx="38417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6" name="AutoShape 6338"/>
                        <wps:cNvCnPr>
                          <a:cxnSpLocks noChangeShapeType="1"/>
                        </wps:cNvCnPr>
                        <wps:spPr bwMode="auto">
                          <a:xfrm>
                            <a:off x="3743325" y="1362075"/>
                            <a:ext cx="21590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8" name="Rectangle 6340"/>
                        <wps:cNvSpPr>
                          <a:spLocks noChangeArrowheads="1"/>
                        </wps:cNvSpPr>
                        <wps:spPr bwMode="auto">
                          <a:xfrm>
                            <a:off x="4533900" y="1733550"/>
                            <a:ext cx="17278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CE" w14:textId="77777777" w:rsidR="009502FA" w:rsidRPr="00F133F3" w:rsidRDefault="009502FA" w:rsidP="00BB2B17">
                              <w:proofErr w:type="spellStart"/>
                              <w:r w:rsidRPr="00F133F3">
                                <w:rPr>
                                  <w:rFonts w:cs="Arial"/>
                                  <w:bCs/>
                                  <w:szCs w:val="20"/>
                                  <w:lang w:val="de-DE"/>
                                </w:rPr>
                                <w:t>asram:SellerCITradeParty</w:t>
                              </w:r>
                              <w:proofErr w:type="spellEnd"/>
                            </w:p>
                          </w:txbxContent>
                        </wps:txbx>
                        <wps:bodyPr rot="0" vert="horz" wrap="square" lIns="91440" tIns="45720" rIns="91440" bIns="45720" anchor="t" anchorCtr="0" upright="1">
                          <a:noAutofit/>
                        </wps:bodyPr>
                      </wps:wsp>
                      <wps:wsp>
                        <wps:cNvPr id="1030" name="AutoShape 6342"/>
                        <wps:cNvCnPr>
                          <a:cxnSpLocks noChangeShapeType="1"/>
                        </wps:cNvCnPr>
                        <wps:spPr bwMode="auto">
                          <a:xfrm>
                            <a:off x="4143375" y="19335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35" name="Group 6347"/>
                        <wpg:cNvGrpSpPr>
                          <a:grpSpLocks/>
                        </wpg:cNvGrpSpPr>
                        <wpg:grpSpPr bwMode="auto">
                          <a:xfrm>
                            <a:off x="6267450" y="1809750"/>
                            <a:ext cx="190500" cy="166370"/>
                            <a:chOff x="6283" y="5431"/>
                            <a:chExt cx="300" cy="262"/>
                          </a:xfrm>
                        </wpg:grpSpPr>
                        <wps:wsp>
                          <wps:cNvPr id="1036" name="Rectangle 634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37" name="AutoShape 634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038" name="AutoShape 635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256" name="Rechteck 1256"/>
                        <wps:cNvSpPr>
                          <a:spLocks noChangeArrowheads="1"/>
                        </wps:cNvSpPr>
                        <wps:spPr bwMode="auto">
                          <a:xfrm>
                            <a:off x="25400" y="1219200"/>
                            <a:ext cx="384175" cy="292735"/>
                          </a:xfrm>
                          <a:prstGeom prst="rect">
                            <a:avLst/>
                          </a:prstGeom>
                          <a:noFill/>
                          <a:ln>
                            <a:noFill/>
                          </a:ln>
                          <a:extLst/>
                        </wps:spPr>
                        <wps:txbx>
                          <w:txbxContent>
                            <w:p w14:paraId="16F992CF" w14:textId="77777777" w:rsidR="009502FA" w:rsidRDefault="009502FA" w:rsidP="00064234">
                              <w:pPr>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1257" name="Rechteck 1257"/>
                        <wps:cNvSpPr>
                          <a:spLocks noChangeArrowheads="1"/>
                        </wps:cNvSpPr>
                        <wps:spPr bwMode="auto">
                          <a:xfrm>
                            <a:off x="4271645" y="1336675"/>
                            <a:ext cx="2679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D0" w14:textId="77777777" w:rsidR="009502FA" w:rsidRDefault="009502FA" w:rsidP="00BB2B17">
                              <w:pPr>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1258" name="Rechteck 1258"/>
                        <wps:cNvSpPr>
                          <a:spLocks noChangeArrowheads="1"/>
                        </wps:cNvSpPr>
                        <wps:spPr bwMode="auto">
                          <a:xfrm>
                            <a:off x="4300220" y="1925955"/>
                            <a:ext cx="3441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D1" w14:textId="77777777" w:rsidR="009502FA" w:rsidRDefault="009502FA" w:rsidP="00064234">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6219" name="Rechteck 6219"/>
                        <wps:cNvSpPr>
                          <a:spLocks noChangeArrowheads="1"/>
                        </wps:cNvSpPr>
                        <wps:spPr bwMode="auto">
                          <a:xfrm>
                            <a:off x="4162425" y="171450"/>
                            <a:ext cx="415925" cy="293370"/>
                          </a:xfrm>
                          <a:prstGeom prst="rect">
                            <a:avLst/>
                          </a:prstGeom>
                          <a:noFill/>
                          <a:ln>
                            <a:noFill/>
                          </a:ln>
                          <a:extLst/>
                        </wps:spPr>
                        <wps:txbx>
                          <w:txbxContent>
                            <w:p w14:paraId="16F992D2" w14:textId="77777777" w:rsidR="009502FA" w:rsidRDefault="009502FA" w:rsidP="00BB2B1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21" o:spid="_x0000_s1255" style="width:565.75pt;height:219.6pt;mso-position-horizontal-relative:char;mso-position-vertical-relative:line" coordorigin="254" coordsize="71850,27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">
                <v:group id="Group 7852" o:spid="_x0000_s1256" style="position:absolute;left:69151;top:95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5ppY8cAAADd&#10;AAAADwAAAAAAAAAAAAAAAACqAgAAZHJzL2Rvd25yZXYueG1sUEsFBgAAAAAEAAQA+gAAAJ4DAAAA&#10;AA==&#10;">
                  <v:rect id="Rectangle 7853" o:spid="_x0000_s125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gyu8IA&#10;AADdAAAADwAAAGRycy9kb3ducmV2LnhtbERPTWsCMRC9F/wPYYTeaqLQVrZGEUEUpGDV3ofNdHfp&#10;ZrImWU37602h4G0e73Nmi2RbcSEfGscaxiMFgrh0puFKw+m4fpqCCBHZYOuYNPxQgMV88DDDwrgr&#10;f9DlECuRQzgUqKGOsSukDGVNFsPIdcSZ+3LeYszQV9J4vOZw28qJUi/SYsO5ocaOVjWV34feauje&#10;n/vN63nnfz+n/b7EXXJxkrR+HKblG4hIKd7F/+6tyfOVGsPfN/k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DK7wgAAAN0AAAAPAAAAAAAAAAAAAAAAAJgCAABkcnMvZG93&#10;bnJldi54bWxQSwUGAAAAAAQABAD1AAAAhwMAAAAA&#10;" strokeweight="2pt"/>
                  <v:shape id="AutoShape 7854" o:spid="_x0000_s125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M6ZL8AAADdAAAADwAAAGRycy9kb3ducmV2LnhtbERPTYvCMBC9L/gfwgh7WxNFtFSjiCB4&#10;rYrnoRnbYjOpTWqz/36zsLC3ebzP2e6jbcWbet841jCfKRDEpTMNVxpu19NXBsIHZIOtY9LwTR72&#10;u8nHFnPjRi7ofQmVSCHsc9RQh9DlUvqyJot+5jrixD1cbzEk2FfS9DimcNvKhVIrabHh1FBjR8ea&#10;yudlsBqK4lXdBx/HQ/aI6+XNLK0azlp/TuNhAyJQDP/iP/fZpPlKLeD3m3SC3P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bM6ZL8AAADdAAAADwAAAAAAAAAAAAAAAACh&#10;AgAAZHJzL2Rvd25yZXYueG1sUEsFBgAAAAAEAAQA+QAAAI0DAAAAAA==&#10;" strokeweight="1.25pt"/>
                  <v:shape id="AutoShape 7855" o:spid="_x0000_s125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BccUAAADdAAAADwAAAGRycy9kb3ducmV2LnhtbERPTWvCQBC9F/oflil4q7taKpK6iqgF&#10;D7UQWw+9TbPTJJidDdk1if76riB4m8f7nNmit5VoqfGlYw2joQJBnDlTcq7h++v9eQrCB2SDlWPS&#10;cCYPi/njwwwT4zpOqd2HXMQQ9glqKEKoEyl9VpBFP3Q1ceT+XGMxRNjk0jTYxXBbybFSE2mx5NhQ&#10;YE2rgrLj/mQ1vJ6635/JiNPlbrM+pJc2+zwePrQePPXLNxCB+nAX39xbE+cr9QLXb+IJ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BccUAAADdAAAADwAAAAAAAAAA&#10;AAAAAAChAgAAZHJzL2Rvd25yZXYueG1sUEsFBgAAAAAEAAQA+QAAAJMDAAAAAA==&#10;" strokeweight="1.25pt"/>
                </v:group>
                <v:shape id="AutoShape 7856" o:spid="_x0000_s1260" type="#_x0000_t32" style="position:absolute;left:41433;top:1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uq6MMAAADdAAAADwAAAGRycy9kb3ducmV2LnhtbERP22rCQBB9F/oPyxT6prtK6CVmI6Ug&#10;ilBFK/o6ZMckmJ0N2W1M/74rFPo2h3OdbDHYRvTU+dqxhulEgSAunKm51HD8Wo5fQfiAbLBxTBp+&#10;yMMifxhlmBp34z31h1CKGMI+RQ1VCG0qpS8qsugnriWO3MV1FkOEXSlNh7cYbhs5U+pZWqw5NlTY&#10;0kdFxfXwbTX0u9P2Zdn2q10oT8l+k7yd0X5q/fQ4vM9BBBrCv/jPvTZxvlIJ3L+JJ8j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7qujDAAAA3QAAAA8AAAAAAAAAAAAA&#10;AAAAoQIAAGRycy9kb3ducmV2LnhtbFBLBQYAAAAABAAEAPkAAACRAwAAAAA=&#10;" strokeweight="2pt"/>
                <v:rect id="Rectangle 7857" o:spid="_x0000_s1261" style="position:absolute;left:45339;width:237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cLcUA&#10;AADdAAAADwAAAGRycy9kb3ducmV2LnhtbESPQUsDMRCF74L/IYzgRdpkRW3ZNi1iEYun7lp6Hjbj&#10;7uJmsiRpm/57UxC8zfDe9+bNcp3sIE7kQ+9YQzFVIIgbZ3puNey/3idzECEiGxwck4YLBVivbm+W&#10;WBp35opOdWxFDuFQooYuxrGUMjQdWQxTNxJn7dt5izGvvpXG4zmH20E+KvUiLfacL3Q40ltHzU99&#10;tLlGkapD/fFwcZ9uU/WF8U+7NNP6/i69LkBESvHf/EdvTeaUeobrN3kE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BZwtxQAAAN0AAAAPAAAAAAAAAAAAAAAAAJgCAABkcnMv&#10;ZG93bnJldi54bWxQSwUGAAAAAAQABAD1AAAAigMAAAAA&#10;" filled="f" fillcolor="#8db3e2" strokeweight="2pt">
                  <v:textbox>
                    <w:txbxContent>
                      <w:p w14:paraId="16F992C7" w14:textId="77777777" w:rsidR="009502FA" w:rsidRPr="003652C3" w:rsidRDefault="009502FA" w:rsidP="00BB2B17">
                        <w:pPr>
                          <w:rPr>
                            <w:szCs w:val="20"/>
                          </w:rPr>
                        </w:pPr>
                        <w:proofErr w:type="spellStart"/>
                        <w:proofErr w:type="gramStart"/>
                        <w:r w:rsidRPr="003652C3">
                          <w:rPr>
                            <w:rFonts w:cs="Arial"/>
                            <w:bCs/>
                            <w:szCs w:val="20"/>
                          </w:rPr>
                          <w:t>asram:</w:t>
                        </w:r>
                        <w:proofErr w:type="gramEnd"/>
                        <w:r w:rsidRPr="003652C3">
                          <w:rPr>
                            <w:rFonts w:cs="Arial"/>
                            <w:bCs/>
                            <w:szCs w:val="20"/>
                          </w:rPr>
                          <w:t>SpecifiedCITradeBusinessFlag</w:t>
                        </w:r>
                        <w:proofErr w:type="spellEnd"/>
                      </w:p>
                    </w:txbxContent>
                  </v:textbox>
                </v:rect>
                <v:rect id="Rectangle 6354" o:spid="_x0000_s1262" style="position:absolute;left:41624;top:771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06pMQA&#10;AADdAAAADwAAAGRycy9kb3ducmV2LnhtbESPT4vCMBDF7wt+hzDC3tbEXbdoNYosCILuwT/gdWjG&#10;tthMahO1fnsjCN5meO/95s1k1tpKXKnxpWMN/Z4CQZw5U3KuYb9bfA1B+IBssHJMGu7kYTbtfEww&#10;Ne7GG7puQy4ihH2KGooQ6lRKnxVk0fdcTRy1o2sshrg2uTQN3iLcVvJbqURaLDleKLCmv4Ky0/Zi&#10;NWAyMOf/4896t7okOMpbtfg9KK0/u+18DCJQG97mV3ppYv1IhOc3cQQ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9OqTEAAAA3QAAAA8AAAAAAAAAAAAAAAAAmAIAAGRycy9k&#10;b3ducmV2LnhtbFBLBQYAAAAABAAEAPUAAACJAwAAAAA=&#10;" stroked="f">
                  <v:textbox>
                    <w:txbxContent>
                      <w:p w14:paraId="16F992C8" w14:textId="77777777" w:rsidR="009502FA" w:rsidRPr="002F612C" w:rsidRDefault="009502FA" w:rsidP="00BB2B17">
                        <w:pPr>
                          <w:rPr>
                            <w:rFonts w:cs="Arial"/>
                            <w:b/>
                            <w:sz w:val="24"/>
                            <w:szCs w:val="24"/>
                            <w:lang w:val="de-DE"/>
                          </w:rPr>
                        </w:pPr>
                        <w:r>
                          <w:rPr>
                            <w:rFonts w:cs="Arial"/>
                            <w:b/>
                            <w:sz w:val="24"/>
                            <w:szCs w:val="24"/>
                            <w:lang w:val="de-DE"/>
                          </w:rPr>
                          <w:t>0..1</w:t>
                        </w:r>
                      </w:p>
                    </w:txbxContent>
                  </v:textbox>
                </v:rect>
                <v:rect id="Rectangle 6321" o:spid="_x0000_s1263" style="position:absolute;left:4095;top:11715;width:333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pjm8MA&#10;AADdAAAADwAAAGRycy9kb3ducmV2LnhtbERPTWvCQBC9F/wPywi91V09tDW6SlGE4KFQFXqdZsds&#10;aHY2ZNck5td3C4Xe5vE+Z70dXC06akPlWcN8pkAQF95UXGq4nA9PryBCRDZYeyYNdwqw3Uwe1pgZ&#10;3/MHdadYihTCIUMNNsYmkzIUlhyGmW+IE3f1rcOYYFtK02Kfwl0tF0o9S4cVpwaLDe0sFd+nm9Ow&#10;v33aw+htOL5TNZov9LvlItf6cTq8rUBEGuK/+M+dmzRfqRf4/Sad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pjm8MAAADdAAAADwAAAAAAAAAAAAAAAACYAgAAZHJzL2Rv&#10;d25yZXYueG1sUEsFBgAAAAAEAAQA9QAAAIgDAAAAAA==&#10;" fillcolor="#8db3e2" strokeweight="2pt">
                  <v:textbox>
                    <w:txbxContent>
                      <w:p w14:paraId="16F992C9" w14:textId="77777777" w:rsidR="009502FA" w:rsidRPr="00F133F3" w:rsidRDefault="009502FA" w:rsidP="00BB2B17">
                        <w:pPr>
                          <w:rPr>
                            <w:szCs w:val="20"/>
                          </w:rPr>
                        </w:pPr>
                        <w:proofErr w:type="spellStart"/>
                        <w:proofErr w:type="gramStart"/>
                        <w:r w:rsidRPr="00F133F3">
                          <w:rPr>
                            <w:rFonts w:cs="Arial"/>
                            <w:b/>
                            <w:bCs/>
                            <w:szCs w:val="20"/>
                          </w:rPr>
                          <w:t>asram:</w:t>
                        </w:r>
                        <w:proofErr w:type="gramEnd"/>
                        <w:r w:rsidRPr="00F133F3">
                          <w:rPr>
                            <w:rFonts w:cs="Arial"/>
                            <w:b/>
                            <w:bCs/>
                            <w:szCs w:val="20"/>
                          </w:rPr>
                          <w:t>ApplicableCISSupplyChainTradeAgreement</w:t>
                        </w:r>
                        <w:proofErr w:type="spellEnd"/>
                      </w:p>
                    </w:txbxContent>
                  </v:textbox>
                </v:rect>
                <v:group id="Group 6322" o:spid="_x0000_s1264" style="position:absolute;left:70199;top:6953;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P/vscAAADdAAAADwAAAGRycy9kb3ducmV2LnhtbESPT2vCQBDF70K/wzKF&#10;3nQTS0tJ3YhIlR6kUC2ItyE7+YPZ2ZBdk/jtO4dCbzO8N+/9ZrWeXKsG6kPj2UC6SEARF942XBn4&#10;Oe3mb6BCRLbYeiYDdwqwzh9mK8ysH/mbhmOslIRwyNBAHWOXaR2KmhyGhe+IRSt97zDK2lfa9jhK&#10;uGv1MkletcOGpaHGjrY1FdfjzRnYjzhuntOP4XAtt/fL6eXrfEjJmKfHafMOKtIU/81/159W8JNU&#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kP/vscAAADd&#10;AAAADwAAAAAAAAAAAAAAAACqAgAAZHJzL2Rvd25yZXYueG1sUEsFBgAAAAAEAAQA+gAAAJ4DAAAA&#10;AA==&#10;">
                  <v:rect id="Rectangle 6323" o:spid="_x0000_s126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kZsMA&#10;AADdAAAADwAAAGRycy9kb3ducmV2LnhtbERP22oCMRB9L/gPYYS+1ewKbWU1ighFQQqtl/dhM+4u&#10;bibbJKvRr28KBd/mcK4zW0TTigs531hWkI8yEMSl1Q1XCg77j5cJCB+QNbaWScGNPCzmg6cZFtpe&#10;+Zsuu1CJFMK+QAV1CF0hpS9rMuhHtiNO3Mk6gyFBV0nt8JrCTSvHWfYmDTacGmrsaFVTed71RkH3&#10;+dqv33+27n6c9F8lbqMN46jU8zAupyACxfAQ/7s3Os3P8hz+vk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GkZsMAAADdAAAADwAAAAAAAAAAAAAAAACYAgAAZHJzL2Rv&#10;d25yZXYueG1sUEsFBgAAAAAEAAQA9QAAAIgDAAAAAA==&#10;" strokeweight="2pt"/>
                  <v:shape id="AutoShape 6324" o:spid="_x0000_s126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qsub8AAADdAAAADwAAAGRycy9kb3ducmV2LnhtbERPTYvCMBC9L/gfwgjeNFFklWoUEQSv&#10;dcXz0IxtsZnUJrXZf78RhL3N433Odh9tI17U+dqxhvlMgSAunKm51HD9OU3XIHxANtg4Jg2/5GG/&#10;G31tMTNu4Jxel1CKFMI+Qw1VCG0mpS8qsuhnriVO3N11FkOCXSlNh0MKt41cKPUtLdacGips6VhR&#10;8bj0VkOeP8tb7+NwWN/jank1S6v6s9aTcTxsQASK4V/8cZ9Nmq/mC3h/k06Qu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Gqsub8AAADdAAAADwAAAAAAAAAAAAAAAACh&#10;AgAAZHJzL2Rvd25yZXYueG1sUEsFBgAAAAAEAAQA+QAAAI0DAAAAAA==&#10;" strokeweight="1.25pt"/>
                  <v:shape id="AutoShape 6325" o:spid="_x0000_s126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zXrMUAAADdAAAADwAAAGRycy9kb3ducmV2LnhtbERPS2vCQBC+F/wPywi91U0qFYmuIlqh&#10;h7YQHwdvY3ZMgtnZkF2TtL++WxC8zcf3nPmyN5VoqXGlZQXxKAJBnFldcq7gsN++TEE4j6yxskwK&#10;fsjBcjF4mmOibccptTufixDCLkEFhfd1IqXLCjLoRrYmDtzFNgZ9gE0udYNdCDeVfI2iiTRYcmgo&#10;sKZ1Qdl1dzMK3m7d+TSJOV19vW+O6W+bfV+Pn0o9D/vVDISn3j/Ed/eHDvOjeAz/34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zXrMUAAADdAAAADwAAAAAAAAAA&#10;AAAAAAChAgAAZHJzL2Rvd25yZXYueG1sUEsFBgAAAAAEAAQA+QAAAJMDAAAAAA==&#10;" strokeweight="1.25pt"/>
                </v:group>
                <v:rect id="Rectangle 6326" o:spid="_x0000_s1268" style="position:absolute;left:41433;top:2495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lcIA&#10;AADdAAAADwAAAGRycy9kb3ducmV2LnhtbERPS4vCMBC+L/gfwgje1sTHFq1GEUEQ1j34AK9DM7bF&#10;ZlKbqN1/bxYWvM3H95z5srWVeFDjS8caBn0FgjhzpuRcw+m4+ZyA8AHZYOWYNPySh+Wi8zHH1Lgn&#10;7+lxCLmIIexT1FCEUKdS+qwgi77vauLIXVxjMUTY5NI0+IzhtpJDpRJpseTYUGBN64Ky6+FuNWAy&#10;Nrefy2h3/L4nOM1btfk6K6173XY1AxGoDW/xv3tr4nw1GMPf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peVwgAAAN0AAAAPAAAAAAAAAAAAAAAAAJgCAABkcnMvZG93&#10;bnJldi54bWxQSwUGAAAAAAQABAD1AAAAhwMAAAAA&#10;" stroked="f">
                  <v:textbox>
                    <w:txbxContent>
                      <w:p w14:paraId="16F992CA" w14:textId="77777777" w:rsidR="009502FA" w:rsidRPr="002F612C" w:rsidRDefault="009502FA" w:rsidP="00BB2B17">
                        <w:pPr>
                          <w:rPr>
                            <w:rFonts w:cs="Arial"/>
                            <w:b/>
                            <w:sz w:val="24"/>
                            <w:szCs w:val="24"/>
                            <w:lang w:val="de-DE"/>
                          </w:rPr>
                        </w:pPr>
                        <w:r>
                          <w:rPr>
                            <w:rFonts w:cs="Arial"/>
                            <w:b/>
                            <w:sz w:val="24"/>
                            <w:szCs w:val="24"/>
                            <w:lang w:val="de-DE"/>
                          </w:rPr>
                          <w:t>0..1</w:t>
                        </w:r>
                      </w:p>
                    </w:txbxContent>
                  </v:textbox>
                </v:rect>
                <v:rect id="Rectangle 6327" o:spid="_x0000_s1269" style="position:absolute;left:45339;top:22764;width:2317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K8MUA&#10;AADdAAAADwAAAGRycy9kb3ducmV2LnhtbESPzWrDMBCE74W+g9hCLyGRXfKHEyWElNLSU+yEnBdr&#10;a5taKyOpifL2UaHQ2y4z3+zsehtNLy7kfGdZQT7JQBDXVnfcKDgd38ZLED4ga+wtk4IbedhuHh/W&#10;WGh75ZIuVWhECmFfoII2hKGQ0tctGfQTOxAn7cs6gyGtrpHa4TWFm16+ZNlcGuw4XWhxoH1L9Xf1&#10;Y1KNPJbn6n10s5/2texy7aaHuFDq+SnuViACxfBv/qM/dOKyfAa/36QR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ArwxQAAAN0AAAAPAAAAAAAAAAAAAAAAAJgCAABkcnMv&#10;ZG93bnJldi54bWxQSwUGAAAAAAQABAD1AAAAigMAAAAA&#10;" filled="f" fillcolor="#8db3e2" strokeweight="2pt">
                  <v:textbox>
                    <w:txbxContent>
                      <w:p w14:paraId="16F992CB" w14:textId="77777777" w:rsidR="009502FA" w:rsidRPr="00F133F3" w:rsidRDefault="009502FA" w:rsidP="00BB2B17">
                        <w:proofErr w:type="spellStart"/>
                        <w:r w:rsidRPr="00F133F3">
                          <w:rPr>
                            <w:rFonts w:cs="Arial"/>
                            <w:bCs/>
                            <w:szCs w:val="20"/>
                            <w:lang w:val="de-DE"/>
                          </w:rPr>
                          <w:t>asram:NetPriceProductCITradePrice</w:t>
                        </w:r>
                        <w:proofErr w:type="spellEnd"/>
                      </w:p>
                    </w:txbxContent>
                  </v:textbox>
                </v:rect>
                <v:shape id="AutoShape 6328" o:spid="_x0000_s1270" type="#_x0000_t32" style="position:absolute;left:41338;top:24765;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wH2cMAAADdAAAADwAAAGRycy9kb3ducmV2LnhtbERP24rCMBB9F/yHMAv7pqkiXrpGEUF2&#10;EVSqoq9DM9uWbSalydb690YQfJvDuc582ZpSNFS7wrKCQT8CQZxaXXCm4Hza9KYgnEfWWFomBXdy&#10;sFx0O3OMtb1xQs3RZyKEsItRQe59FUvp0pwMur6tiAP3a2uDPsA6k7rGWwg3pRxG0VgaLDg05FjR&#10;Oqf07/hvFDSHy36yqZrvg88uo2Q7ml3R7JT6/GhXXyA8tf4tfrl/dJgfDcbw/Cac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8B9nDAAAA3QAAAA8AAAAAAAAAAAAA&#10;AAAAoQIAAGRycy9kb3ducmV2LnhtbFBLBQYAAAAABAAEAPkAAACRAwAAAAA=&#10;" strokeweight="2pt"/>
                <v:group id="Group 6329" o:spid="_x0000_s1271" style="position:absolute;left:68580;top:2371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rect id="Rectangle 6330" o:spid="_x0000_s127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sN+8YA&#10;AADdAAAADwAAAGRycy9kb3ducmV2LnhtbESPQUsDMRCF74L/IYzgzWZbsJa1aRFBFEpBt/U+bKa7&#10;SzeTNcm2aX+9cxC8zfDevPfNcp1dr04UYufZwHRSgCKuve24MbDfvT0sQMWEbLH3TAYuFGG9ur1Z&#10;Ymn9mb/oVKVGSQjHEg20KQ2l1rFuyWGc+IFYtIMPDpOsodE24FnCXa9nRTHXDjuWhhYHem2pPlaj&#10;MzBsH8f3p59NuH4vxs8aN9mnWTbm/i6/PINKlNO/+e/6wwp+MRVc+UZG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sN+8YAAADdAAAADwAAAAAAAAAAAAAAAACYAgAAZHJz&#10;L2Rvd25yZXYueG1sUEsFBgAAAAAEAAQA9QAAAIsDAAAAAA==&#10;" strokeweight="2pt"/>
                  <v:shape id="AutoShape 6331" o:spid="_x0000_s127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4+yL8AAADdAAAADwAAAGRycy9kb3ducmV2LnhtbERPTYvCMBC9L/gfwgh7WxMXWbUaRRYE&#10;r1XxPDRjW2wmtUlt/PcbQdjbPN7nrLfRNuJBna8da5hOFAjiwpmaSw3n0/5rAcIHZIONY9LwJA/b&#10;zehjjZlxA+f0OIZSpBD2GWqoQmgzKX1RkUU/cS1x4q6usxgS7EppOhxSuG3kt1I/0mLNqaHCln4r&#10;Km7H3mrI83t56X0cdotrnM/OZmZVf9D6cxx3KxCBYvgXv90Hk+ar6RJe36QT5OY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s4+yL8AAADdAAAADwAAAAAAAAAAAAAAAACh&#10;AgAAZHJzL2Rvd25yZXYueG1sUEsFBgAAAAAEAAQA+QAAAI0DAAAAAA==&#10;" strokeweight="1.25pt"/>
                  <v:shape id="AutoShape 6332" o:spid="_x0000_s127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DZsgAAADdAAAADwAAAGRycy9kb3ducmV2LnhtbESPQWvCQBCF70L/wzKF3nSjUCnRVcRW&#10;8NAWYvXgbcyOSTA7G7JrkvbXdw6F3mZ4b977ZrkeXK06akPl2cB0koAizr2tuDBw/NqNX0CFiGyx&#10;9kwGvinAevUwWmJqfc8ZdYdYKAnhkKKBMsYm1TrkJTkME98Qi3b1rcMoa1to22Iv4a7WsySZa4cV&#10;S0OJDW1Lym+HuzPwfO8v5/mUs83H2+sp++nyz9vp3Zinx2GzABVpiP/mv+u9FfxkJvzyjYygV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KDZsgAAADdAAAADwAAAAAA&#10;AAAAAAAAAAChAgAAZHJzL2Rvd25yZXYueG1sUEsFBgAAAAAEAAQA+QAAAJYDAAAAAA==&#10;" strokeweight="1.25pt"/>
                </v:group>
                <v:shape id="AutoShape 6334" o:spid="_x0000_s1275" type="#_x0000_t32" style="position:absolute;left:41433;top:7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vLZ8MAAADdAAAADwAAAGRycy9kb3ducmV2LnhtbERP24rCMBB9X/Afwgi+ralFXK1GkQVZ&#10;EVzxgr4OzdgWm0lpYq1/bxYWfJvDuc5s0ZpSNFS7wrKCQT8CQZxaXXCm4HRcfY5BOI+ssbRMCp7k&#10;YDHvfMww0fbBe2oOPhMhhF2CCnLvq0RKl+Zk0PVtRRy4q60N+gDrTOoaHyHclDKOopE0WHBoyLGi&#10;75zS2+FuFDS78+/Xqmp+dj47D/eb4eSCZqtUr9supyA8tf4t/nevdZgfxTH8fRNOkP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ry2fDAAAA3QAAAA8AAAAAAAAAAAAA&#10;AAAAoQIAAGRycy9kb3ducmV2LnhtbFBLBQYAAAAABAAEAPkAAACRAwAAAAA=&#10;" strokeweight="2pt"/>
                <v:rect id="Rectangle 6335" o:spid="_x0000_s1276" style="position:absolute;left:37528;top:1276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NVN8MA&#10;AADdAAAADwAAAGRycy9kb3ducmV2LnhtbERP22oCMRB9L/gPYYS+1awrrbIaRQrFghTq7X3YjLuL&#10;m8maZDXt1zeFQt/mcK6zWEXTihs531hWMB5lIIhLqxuuFBwPb08zED4ga2wtk4Iv8rBaDh4WWGh7&#10;5x3d9qESKYR9gQrqELpCSl/WZNCPbEecuLN1BkOCrpLa4T2Fm1bmWfYiDTacGmrs6LWm8rLvjYLu&#10;47nfTK9b932a9Z8lbqMNeVTqcRjXcxCBYvgX/7nfdZqf5RP4/Sa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NVN8MAAADdAAAADwAAAAAAAAAAAAAAAACYAgAAZHJzL2Rv&#10;d25yZXYueG1sUEsFBgAAAAAEAAQA9QAAAIgDAAAAAA==&#10;" strokeweight="2pt"/>
                <v:rect id="Rectangle 6336" o:spid="_x0000_s1277" style="position:absolute;left:45339;top:11715;width:172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xl1sUA&#10;AADdAAAADwAAAGRycy9kb3ducmV2LnhtbESPQWsCMRCF7wX/Q5hCL0WzK9LK1iiilIqn7lY8D5vp&#10;7tLNZElSjf/eCIK3Gd773rxZrKLpxYmc7ywryCcZCOLa6o4bBYefz/EchA/IGnvLpOBCHlbL0dMC&#10;C23PXNKpCo1IIewLVNCGMBRS+rolg35iB+Kk/VpnMKTVNVI7PKdw08tplr1Jgx2nCy0OtGmp/qv+&#10;TaqRx/JYfb1e7N5uyy7XbvYd35V6eY7rDxCBYniY7/ROJy6bzuD2TRpB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XWxQAAAN0AAAAPAAAAAAAAAAAAAAAAAJgCAABkcnMv&#10;ZG93bnJldi54bWxQSwUGAAAAAAQABAD1AAAAigMAAAAA&#10;" filled="f" fillcolor="#8db3e2" strokeweight="2pt">
                  <v:textbox>
                    <w:txbxContent>
                      <w:p w14:paraId="16F992CC" w14:textId="77777777" w:rsidR="009502FA" w:rsidRPr="00F133F3" w:rsidRDefault="009502FA" w:rsidP="00BB2B17">
                        <w:proofErr w:type="spellStart"/>
                        <w:r w:rsidRPr="00F133F3">
                          <w:rPr>
                            <w:rFonts w:cs="Arial"/>
                            <w:bCs/>
                            <w:szCs w:val="20"/>
                            <w:lang w:val="de-DE"/>
                          </w:rPr>
                          <w:t>asram:BuyerCITradeParty</w:t>
                        </w:r>
                        <w:proofErr w:type="spellEnd"/>
                      </w:p>
                    </w:txbxContent>
                  </v:textbox>
                </v:rect>
                <v:shape id="AutoShape 6333" o:spid="_x0000_s1278" type="#_x0000_t32" style="position:absolute;left:39052;top:13620;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lVEMQAAADdAAAADwAAAGRycy9kb3ducmV2LnhtbERPTWvCQBC9C/6HZQq96UYJraauIkKw&#10;FNoQFb0O2WkSmp0N2W2S/vtuoeBtHu9zNrvRNKKnztWWFSzmEQjiwuqaSwWXczpbgXAeWWNjmRT8&#10;kIPddjrZYKLtwDn1J1+KEMIuQQWV920ipSsqMujmtiUO3KftDPoAu1LqDocQbhq5jKInabDm0FBh&#10;S4eKiq/Tt1HQZ9eP57Ttj5kvr3H+Fq9vaN6VenwY9y8gPI3+Lv53v+owP1ou4O+bcIL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VUQxAAAAN0AAAAPAAAAAAAAAAAA&#10;AAAAAKECAABkcnMvZG93bnJldi54bWxQSwUGAAAAAAQABAD5AAAAkgMAAAAA&#10;" strokeweight="2pt"/>
                <v:rect id="Rectangle 6339" o:spid="_x0000_s1279" style="position:absolute;left:45339;top:6000;width:249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77ocUA&#10;AADdAAAADwAAAGRycy9kb3ducmV2LnhtbESPQWvCQBCF74L/YRmhF6mbSDEldRWxlJaeTJSeh+yY&#10;BLOzYXer67/vFgq9zfDe9+bNehvNIK7kfG9ZQb7IQBA3VvfcKjgd3x6fQfiArHGwTAru5GG7mU7W&#10;WGp744qudWhFCmFfooIuhLGU0jcdGfQLOxIn7WydwZBW10rt8JbCzSCXWbaSBntOFzocad9Rc6m/&#10;TaqRx+qrfp/f7ad9rfpcu6dDLJR6mMXdC4hAMfyb/+gPnbhsWcDvN2kE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LvuhxQAAAN0AAAAPAAAAAAAAAAAAAAAAAJgCAABkcnMv&#10;ZG93bnJldi54bWxQSwUGAAAAAAQABAD1AAAAigMAAAAA&#10;" filled="f" fillcolor="#8db3e2" strokeweight="2pt">
                  <v:textbox>
                    <w:txbxContent>
                      <w:p w14:paraId="16F992CD" w14:textId="77777777" w:rsidR="009502FA" w:rsidRPr="00F133F3" w:rsidRDefault="009502FA" w:rsidP="00BB2B17">
                        <w:pPr>
                          <w:rPr>
                            <w:szCs w:val="20"/>
                          </w:rPr>
                        </w:pPr>
                        <w:proofErr w:type="spellStart"/>
                        <w:proofErr w:type="gramStart"/>
                        <w:r w:rsidRPr="00F133F3">
                          <w:rPr>
                            <w:rFonts w:cs="Arial"/>
                            <w:bCs/>
                            <w:szCs w:val="20"/>
                          </w:rPr>
                          <w:t>asram:</w:t>
                        </w:r>
                        <w:proofErr w:type="gramEnd"/>
                        <w:r w:rsidRPr="00F133F3">
                          <w:rPr>
                            <w:rFonts w:cs="Arial"/>
                            <w:bCs/>
                            <w:szCs w:val="20"/>
                          </w:rPr>
                          <w:t>ApplicableCITradeDeliveryTerms</w:t>
                        </w:r>
                        <w:proofErr w:type="spellEnd"/>
                      </w:p>
                    </w:txbxContent>
                  </v:textbox>
                </v:rect>
                <v:shape id="AutoShape 6341" o:spid="_x0000_s1280" type="#_x0000_t32" style="position:absolute;left:41338;top:1428;width:89;height:233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ZFsQAAADdAAAADwAAAGRycy9kb3ducmV2LnhtbERPTWvCQBC9F/wPywje6kaRtomuIgWp&#10;CG0wil6H7JgEs7Mhuybpv+8WCr3N433OajOYWnTUusqygtk0AkGcW11xoeB82j2/gXAeWWNtmRR8&#10;k4PNevS0wkTbno/UZb4QIYRdggpK75tESpeXZNBNbUMcuJttDfoA20LqFvsQbmo5j6IXabDi0FBi&#10;Q+8l5ffsYRR06eXrddd0H6kvLovjYRFf0XwqNRkP2yUIT4P/F/+59zrMj+Yx/H4TTp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D1kWxAAAAN0AAAAPAAAAAAAAAAAA&#10;AAAAAKECAABkcnMvZG93bnJldi54bWxQSwUGAAAAAAQABAD5AAAAkgMAAAAA&#10;" strokeweight="2pt"/>
                <v:group id="Group 6343" o:spid="_x0000_s1281" style="position:absolute;left:62674;top:12573;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oGRcMAAADdAAAADwAAAGRycy9kb3ducmV2LnhtbERPTYvCMBC9C/sfwgje&#10;NK2iSDWKyLp4kAWrsOxtaMa22ExKk23rvzcLgrd5vM9Zb3tTiZYaV1pWEE8iEMSZ1SXnCq6Xw3gJ&#10;wnlkjZVlUvAgB9vNx2CNibYdn6lNfS5CCLsEFRTe14mULivIoJvYmjhwN9sY9AE2udQNdiHcVHIa&#10;RQtpsOTQUGBN+4Kye/pnFHx12O1m8Wd7ut/2j9/L/PvnFJNSo2G/W4Hw1Pu3+OU+6jA/m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ugZFwwAAAN0AAAAP&#10;AAAAAAAAAAAAAAAAAKoCAABkcnMvZG93bnJldi54bWxQSwUGAAAAAAQABAD6AAAAmgMAAAAA&#10;">
                  <v:rect id="Rectangle 6344" o:spid="_x0000_s128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ZmccMA&#10;AADdAAAADwAAAGRycy9kb3ducmV2LnhtbERP22oCMRB9L/gPYYS+1awrrbIaRQrFghTq7X3YjLuL&#10;m8maZDXt1zeFQt/mcK6zWEXTihs531hWMB5lIIhLqxuuFBwPb08zED4ga2wtk4Iv8rBaDh4WWGh7&#10;5x3d9qESKYR9gQrqELpCSl/WZNCPbEecuLN1BkOCrpLa4T2Fm1bmWfYiDTacGmrs6LWm8rLvjYLu&#10;47nfTK9b932a9Z8lbqMNeVTqcRjXcxCBYvgX/7nfdZqfTXL4/Sa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ZmccMAAADdAAAADwAAAAAAAAAAAAAAAACYAgAAZHJzL2Rv&#10;d25yZXYueG1sUEsFBgAAAAAEAAQA9QAAAIgDAAAAAA==&#10;" strokeweight="2pt"/>
                  <v:shape id="AutoShape 6345" o:spid="_x0000_s128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NVQr8AAADdAAAADwAAAGRycy9kb3ducmV2LnhtbERPTYvCMBC9C/6HMMLeNHGVVapRRFjw&#10;Wlc8D83YFptJbVKb/febBcHbPN7nbPfRNuJJna8da5jPFAjiwpmaSw2Xn+/pGoQPyAYbx6Thlzzs&#10;d+PRFjPjBs7peQ6lSCHsM9RQhdBmUvqiIot+5lrixN1cZzEk2JXSdDikcNvIT6W+pMWaU0OFLR0r&#10;Ku7n3mrI80d57X0cDutbXC0vZmlVf9L6YxIPGxCBYniLX+6TSfPVYgH/36QT5O4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JNVQr8AAADdAAAADwAAAAAAAAAAAAAAAACh&#10;AgAAZHJzL2Rvd25yZXYueG1sUEsFBgAAAAAEAAQA+QAAAI0DAAAAAA==&#10;" strokeweight="1.25pt"/>
                  <v:shape id="AutoShape 6346" o:spid="_x0000_s128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ATuMUAAADdAAAADwAAAGRycy9kb3ducmV2LnhtbERPTWvCQBC9F/wPywje6kZtpaSuImqh&#10;B1uI1kNvY3ZMgtnZkF2T1F/vCgVv83ifM1t0phQN1a6wrGA0jEAQp1YXnCn42X88v4FwHlljaZkU&#10;/JGDxbz3NMNY25YTanY+EyGEXYwKcu+rWEqX5mTQDW1FHLiTrQ36AOtM6hrbEG5KOY6iqTRYcGjI&#10;saJVTul5dzEKXi/t8Xc64mT5tVkfkmuTfp8PW6UG/W75DsJT5x/if/enDvOjyQvcvwknyP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QATuMUAAADdAAAADwAAAAAAAAAA&#10;AAAAAAChAgAAZHJzL2Rvd25yZXYueG1sUEsFBgAAAAAEAAQA+QAAAJMDAAAAAA==&#10;" strokeweight="1.25pt"/>
                </v:group>
                <v:shape id="AutoShape 6337" o:spid="_x0000_s1285" type="#_x0000_t32" style="position:absolute;left:41338;top:13620;width:384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JTE8QAAADdAAAADwAAAGRycy9kb3ducmV2LnhtbERP22rCQBB9L/gPywi+NRslrRpdpRRC&#10;S6EVL8TXITsmwexsyK4x/ftuodC3OZzrrLeDaURPnastK5hGMQjiwuqaSwWnY/a4AOE8ssbGMin4&#10;Jgfbzehhjam2d95Tf/ClCCHsUlRQed+mUrqiIoMusi1x4C62M+gD7EqpO7yHcNPIWRw/S4M1h4YK&#10;W3qtqLgebkZBv8u/5lnbv+18mSf7j2R5RvOp1GQ8vKxAeBr8v/jP/a7D/Hj2BL/fhBP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QlMTxAAAAN0AAAAPAAAAAAAAAAAA&#10;AAAAAKECAABkcnMvZG93bnJldi54bWxQSwUGAAAAAAQABAD5AAAAkgMAAAAA&#10;" strokeweight="2pt"/>
                <v:shape id="AutoShape 6338" o:spid="_x0000_s1286" type="#_x0000_t32" style="position:absolute;left:37433;top:13620;width:2159;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NZMQAAADdAAAADwAAAGRycy9kb3ducmV2LnhtbERPTWvCQBC9C/0PyxR6000lpG3qKiJI&#10;RaghVvQ6ZKdJaHY2ZNck/vuuUOhtHu9zFqvRNKKnztWWFTzPIhDEhdU1lwpOX9vpKwjnkTU2lknB&#10;jRyslg+TBabaDpxTf/SlCCHsUlRQed+mUrqiIoNuZlviwH3bzqAPsCul7nAI4aaR8yhKpMGaQ0OF&#10;LW0qKn6OV6Ogz86Hl23bf2S+PMf5Pn67oPlU6ulxXL+D8DT6f/Gfe6fD/GiewP2bcIJ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kM1kxAAAAN0AAAAPAAAAAAAAAAAA&#10;AAAAAKECAABkcnMvZG93bnJldi54bWxQSwUGAAAAAAQABAD5AAAAkgMAAAAA&#10;" strokeweight="2pt"/>
                <v:rect id="Rectangle 6340" o:spid="_x0000_s1287" style="position:absolute;left:45339;top:17335;width:172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Fv08UA&#10;AADdAAAADwAAAGRycy9kb3ducmV2LnhtbESPQUvDQBCF74L/YRnBi9hNSlGJ3RZRiqUnE8XzkB2T&#10;YHY27G7b7b/vHAq9zWPe9+bNcp3dqA4U4uDZQDkrQBG33g7cGfj53jy+gIoJ2eLomQycKMJ6dXuz&#10;xMr6I9d0aFKnJIRjhQb6lKZK69j25DDO/EQsuz8fHCaRodM24FHC3ajnRfGkHQ4sF3qc6L2n9r/Z&#10;O6lR5vq3+Xw4+Z3/qIfShsVXfjbm/i6/vYJKlNPVfKG3VrhiLnXlGxlBr8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W/TxQAAAN0AAAAPAAAAAAAAAAAAAAAAAJgCAABkcnMv&#10;ZG93bnJldi54bWxQSwUGAAAAAAQABAD1AAAAigMAAAAA&#10;" filled="f" fillcolor="#8db3e2" strokeweight="2pt">
                  <v:textbox>
                    <w:txbxContent>
                      <w:p w14:paraId="16F992CE" w14:textId="77777777" w:rsidR="009502FA" w:rsidRPr="00F133F3" w:rsidRDefault="009502FA" w:rsidP="00BB2B17">
                        <w:proofErr w:type="spellStart"/>
                        <w:r w:rsidRPr="00F133F3">
                          <w:rPr>
                            <w:rFonts w:cs="Arial"/>
                            <w:bCs/>
                            <w:szCs w:val="20"/>
                            <w:lang w:val="de-DE"/>
                          </w:rPr>
                          <w:t>asram:SellerCITradeParty</w:t>
                        </w:r>
                        <w:proofErr w:type="spellEnd"/>
                      </w:p>
                    </w:txbxContent>
                  </v:textbox>
                </v:rect>
                <v:shape id="AutoShape 6342" o:spid="_x0000_s1288" type="#_x0000_t32" style="position:absolute;left:41433;top:19335;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mVsYAAADdAAAADwAAAGRycy9kb3ducmV2LnhtbESPQWvCQBCF70L/wzIFb7ppFW1TVykF&#10;UQoatMVeh+w0Cc3Ohuwa47/vHARvM7w3732zWPWuVh21ofJs4GmcgCLOva24MPD9tR69gAoR2WLt&#10;mQxcKcBq+TBYYGr9hQ/UHWOhJIRDigbKGJtU65CX5DCMfUMs2q9vHUZZ20LbFi8S7mr9nCQz7bBi&#10;aSixoY+S8r/j2RnostN+vm66TRaL0/TwOX39QbczZvjYv7+BitTHu/l2vbWCn0yEX76REfTy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ZlbGAAAA3QAAAA8AAAAAAAAA&#10;AAAAAAAAoQIAAGRycy9kb3ducmV2LnhtbFBLBQYAAAAABAAEAPkAAACUAwAAAAA=&#10;" strokeweight="2pt"/>
                <v:group id="Group 6347" o:spid="_x0000_s1289" style="position:absolute;left:62674;top:1809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rect id="Rectangle 6348" o:spid="_x0000_s129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1gcsMA&#10;AADdAAAADwAAAGRycy9kb3ducmV2LnhtbERP32vCMBB+H/g/hBP2NlMdOumMIsKYIMJW3fvR3Nqy&#10;5lKTVKN/vRkM9nYf389brKJpxZmcbywrGI8yEMSl1Q1XCo6Ht6c5CB+QNbaWScGVPKyWg4cF5tpe&#10;+JPORahECmGfo4I6hC6X0pc1GfQj2xEn7ts6gyFBV0nt8JLCTSsnWTaTBhtODTV2tKmp/Cl6o6Db&#10;T/v3l9PO3b7m/UeJu2jDJCr1OIzrVxCBYvgX/7m3Os3Pnmfw+006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1gcsMAAADdAAAADwAAAAAAAAAAAAAAAACYAgAAZHJzL2Rv&#10;d25yZXYueG1sUEsFBgAAAAAEAAQA9QAAAIgDAAAAAA==&#10;" strokeweight="2pt"/>
                  <v:shape id="AutoShape 6349" o:spid="_x0000_s129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hTQb8AAADdAAAADwAAAGRycy9kb3ducmV2LnhtbERPTYvCMBC9L/gfwgh7WxNdUekaRQTB&#10;a1U8D83Ylm0mtUlt/PdGWNjbPN7nrLfRNuJBna8da5hOFAjiwpmaSw2X8+FrBcIHZIONY9LwJA/b&#10;zehjjZlxA+f0OIVSpBD2GWqoQmgzKX1RkUU/cS1x4m6usxgS7EppOhxSuG3kTKmFtFhzaqiwpX1F&#10;xe+ptxry/F5eex+H3eoWl/OLmVvVH7X+HMfdD4hAMfyL/9xHk+ar7yW8v0knyM0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6hTQb8AAADdAAAADwAAAAAAAAAAAAAAAACh&#10;AgAAZHJzL2Rvd25yZXYueG1sUEsFBgAAAAAEAAQA+QAAAI0DAAAAAA==&#10;" strokeweight="1.25pt"/>
                  <v:shape id="AutoShape 6350" o:spid="_x0000_s129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0ZvcgAAADdAAAADwAAAGRycy9kb3ducmV2LnhtbESPT2vCQBDF7wW/wzJCb3VjS6VEV5H+&#10;gR5qIbYevI3ZMQlmZ0N2TaKf3jkUepvhvXnvN4vV4GrVURsqzwamkwQUce5txYWB35+PhxdQISJb&#10;rD2TgQsFWC1HdwtMre85o24bCyUhHFI0UMbYpFqHvCSHYeIbYtGOvnUYZW0LbVvsJdzV+jFJZtph&#10;xdJQYkOvJeWn7dkZeD73h/1sytl68/62y65d/n3afRlzPx7Wc1CRhvhv/rv+tIKfPAmufCMj6OUN&#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E0ZvcgAAADdAAAADwAAAAAA&#10;AAAAAAAAAAChAgAAZHJzL2Rvd25yZXYueG1sUEsFBgAAAAAEAAQA+QAAAJYDAAAAAA==&#10;" strokeweight="1.25pt"/>
                </v:group>
                <v:rect id="Rechteck 1256" o:spid="_x0000_s1293" style="position:absolute;left:254;top:12192;width:3841;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yDTcQA&#10;AADdAAAADwAAAGRycy9kb3ducmV2LnhtbERP22rCQBB9L/gPywi+lLpRUEqajYgghiJI4+V5yE6T&#10;0OxszK5J+vfdQqFvczjXSTajaURPnastK1jMIxDEhdU1lwou5/3LKwjnkTU2lknBNznYpJOnBGNt&#10;B/6gPvelCCHsYlRQed/GUrqiIoNublviwH3azqAPsCul7nAI4aaRyyhaS4M1h4YKW9pVVHzlD6Ng&#10;KE797Xw8yNPzLbN8z+67/Pqu1Gw6bt9AeBr9v/jPnekwf7law+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cg03EAAAA3QAAAA8AAAAAAAAAAAAAAAAAmAIAAGRycy9k&#10;b3ducmV2LnhtbFBLBQYAAAAABAAEAPUAAACJAwAAAAA=&#10;" filled="f" stroked="f">
                  <v:textbox>
                    <w:txbxContent>
                      <w:p w14:paraId="16F992CF" w14:textId="77777777" w:rsidR="009502FA" w:rsidRDefault="009502FA" w:rsidP="00064234">
                        <w:pPr>
                          <w:jc w:val="right"/>
                          <w:rPr>
                            <w:rFonts w:cs="Arial"/>
                            <w:b/>
                            <w:sz w:val="24"/>
                            <w:szCs w:val="24"/>
                            <w:lang w:val="de-DE"/>
                          </w:rPr>
                        </w:pPr>
                        <w:r>
                          <w:rPr>
                            <w:rFonts w:cs="Arial"/>
                            <w:b/>
                            <w:sz w:val="24"/>
                            <w:szCs w:val="24"/>
                            <w:lang w:val="de-DE"/>
                          </w:rPr>
                          <w:t>1</w:t>
                        </w:r>
                      </w:p>
                    </w:txbxContent>
                  </v:textbox>
                </v:rect>
                <v:rect id="Rechteck 1257" o:spid="_x0000_s1294" style="position:absolute;left:42716;top:13366;width:2680;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PaMIA&#10;AADdAAAADwAAAGRycy9kb3ducmV2LnhtbERP22oCMRB9L/Qfwgi+lJp06UW2RilFa9Gnqh8wbKa7&#10;wc1kSeK6/r0pFHybw7nObDG4VvQUovWs4WmiQBBX3liuNRz2q8cpiJiQDbaeScOFIizm93czLI0/&#10;8w/1u1SLHMKxRA1NSl0pZawachgnviPO3K8PDlOGoZYm4DmHu1YWSr1Kh5ZzQ4MdfTZUHXcnp+H5&#10;q9gs7YPaWtef8LCRQa15q/V4NHy8g0g0pJv43/1t8vzi5Q3+vskny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rI9owgAAAN0AAAAPAAAAAAAAAAAAAAAAAJgCAABkcnMvZG93&#10;bnJldi54bWxQSwUGAAAAAAQABAD1AAAAhwMAAAAA&#10;" filled="f" stroked="f">
                  <v:textbox style="mso-fit-shape-to-text:t">
                    <w:txbxContent>
                      <w:p w14:paraId="16F992D0" w14:textId="77777777" w:rsidR="009502FA" w:rsidRDefault="009502FA" w:rsidP="00BB2B17">
                        <w:pPr>
                          <w:jc w:val="right"/>
                          <w:rPr>
                            <w:rFonts w:cs="Arial"/>
                            <w:b/>
                            <w:color w:val="C00000"/>
                            <w:sz w:val="24"/>
                            <w:szCs w:val="24"/>
                            <w:lang w:val="de-DE"/>
                          </w:rPr>
                        </w:pPr>
                        <w:r>
                          <w:rPr>
                            <w:rFonts w:cs="Arial"/>
                            <w:b/>
                            <w:color w:val="C00000"/>
                            <w:sz w:val="24"/>
                            <w:szCs w:val="24"/>
                            <w:lang w:val="de-DE"/>
                          </w:rPr>
                          <w:t>1</w:t>
                        </w:r>
                      </w:p>
                    </w:txbxContent>
                  </v:textbox>
                </v:rect>
                <v:rect id="Rechteck 1258" o:spid="_x0000_s1295" style="position:absolute;left:43002;top:19259;width:3441;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MbGsUA&#10;AADdAAAADwAAAGRycy9kb3ducmV2LnhtbESPzWoDMQyE74W+g1Ghl9LYXZpQtnFCKf0jOeXnAcRa&#10;3TVdy4vtbLZvXx0KuUnMaObTcj2FXo2Uso9s4WFmQBE30XluLRwP7/dPoHJBdthHJgu/lGG9ur5a&#10;Yu3imXc07kurJIRzjRa6UoZa69x0FDDP4kAs2ndMAYusqdUu4VnCQ68rYxY6oGdp6HCg146an/0p&#10;WHj8qDZv/s5sfRhPeNzoZD55a+3tzfTyDKrQVC7m/+svJ/jVXH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MxsaxQAAAN0AAAAPAAAAAAAAAAAAAAAAAJgCAABkcnMv&#10;ZG93bnJldi54bWxQSwUGAAAAAAQABAD1AAAAigMAAAAA&#10;" filled="f" stroked="f">
                  <v:textbox style="mso-fit-shape-to-text:t">
                    <w:txbxContent>
                      <w:p w14:paraId="16F992D1" w14:textId="77777777" w:rsidR="009502FA" w:rsidRDefault="009502FA" w:rsidP="00064234">
                        <w:pPr>
                          <w:ind w:right="120"/>
                          <w:jc w:val="right"/>
                          <w:rPr>
                            <w:rFonts w:cs="Arial"/>
                            <w:b/>
                            <w:color w:val="C00000"/>
                            <w:sz w:val="24"/>
                            <w:szCs w:val="24"/>
                            <w:lang w:val="de-DE"/>
                          </w:rPr>
                        </w:pPr>
                        <w:r>
                          <w:rPr>
                            <w:rFonts w:cs="Arial"/>
                            <w:b/>
                            <w:color w:val="C00000"/>
                            <w:sz w:val="24"/>
                            <w:szCs w:val="24"/>
                            <w:lang w:val="de-DE"/>
                          </w:rPr>
                          <w:t>1</w:t>
                        </w:r>
                      </w:p>
                    </w:txbxContent>
                  </v:textbox>
                </v:rect>
                <v:rect id="Rechteck 6219" o:spid="_x0000_s1296" style="position:absolute;left:41624;top:1714;width:415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avZMYA&#10;AADdAAAADwAAAGRycy9kb3ducmV2LnhtbESPT2vCQBTE7wW/w/KEXopu9CA1uooIYpCCNP45P7LP&#10;JJh9G7PbJH77bqHgcZiZ3zDLdW8q0VLjSssKJuMIBHFmdcm5gvNpN/oE4TyyxsoyKXiSg/Vq8LbE&#10;WNuOv6lNfS4ChF2MCgrv61hKlxVk0I1tTRy8m20M+iCbXOoGuwA3lZxG0UwaLDksFFjTtqDsnv4Y&#10;BV12bK+nr708flwTy4/ksU0vB6Xeh/1mAcJT71/h/3aiFcymkz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avZMYAAADdAAAADwAAAAAAAAAAAAAAAACYAgAAZHJz&#10;L2Rvd25yZXYueG1sUEsFBgAAAAAEAAQA9QAAAIsDAAAAAA==&#10;" filled="f" stroked="f">
                  <v:textbox>
                    <w:txbxContent>
                      <w:p w14:paraId="16F992D2" w14:textId="77777777" w:rsidR="009502FA" w:rsidRDefault="009502FA" w:rsidP="00BB2B17">
                        <w:pPr>
                          <w:rPr>
                            <w:rFonts w:cs="Arial"/>
                            <w:b/>
                            <w:sz w:val="24"/>
                            <w:szCs w:val="24"/>
                            <w:lang w:val="de-DE"/>
                          </w:rPr>
                        </w:pPr>
                        <w:r>
                          <w:rPr>
                            <w:rFonts w:cs="Arial"/>
                            <w:b/>
                            <w:sz w:val="24"/>
                            <w:szCs w:val="24"/>
                            <w:lang w:val="de-DE"/>
                          </w:rPr>
                          <w:t>0..*</w:t>
                        </w:r>
                      </w:p>
                    </w:txbxContent>
                  </v:textbox>
                </v:rect>
                <w10:anchorlock/>
              </v:group>
            </w:pict>
          </mc:Fallback>
        </mc:AlternateContent>
      </w:r>
    </w:p>
    <w:p w14:paraId="16F98998" w14:textId="77777777" w:rsidR="00AB0651" w:rsidRDefault="00AB0651" w:rsidP="00AB0651"/>
    <w:p w14:paraId="16F98999" w14:textId="77777777" w:rsidR="006E0BC9" w:rsidRDefault="006E0BC9"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FA535F" w:rsidRPr="00AD4FE7" w14:paraId="16F9899B" w14:textId="77777777" w:rsidTr="00DD1805">
        <w:trPr>
          <w:cantSplit/>
          <w:trHeight w:val="329"/>
        </w:trPr>
        <w:tc>
          <w:tcPr>
            <w:tcW w:w="5000" w:type="pct"/>
            <w:shd w:val="clear" w:color="auto" w:fill="FFFFCC"/>
            <w:vAlign w:val="center"/>
          </w:tcPr>
          <w:p w14:paraId="16F9899A" w14:textId="77777777" w:rsidR="00FA535F" w:rsidRPr="00A370B7" w:rsidRDefault="00FA535F" w:rsidP="008B3EF9">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FA535F" w:rsidRPr="00AD4FE7" w14:paraId="16F9899D" w14:textId="77777777" w:rsidTr="00DD1805">
        <w:trPr>
          <w:cantSplit/>
        </w:trPr>
        <w:tc>
          <w:tcPr>
            <w:tcW w:w="5000" w:type="pct"/>
            <w:vAlign w:val="center"/>
          </w:tcPr>
          <w:p w14:paraId="16F9899C" w14:textId="77777777" w:rsidR="00FA535F" w:rsidRPr="00A370B7" w:rsidRDefault="00FA535F" w:rsidP="00BB2B17">
            <w:pPr>
              <w:spacing w:line="240" w:lineRule="auto"/>
            </w:pPr>
            <w:r w:rsidRPr="00A370B7">
              <w:rPr>
                <w:rFonts w:cs="Arial"/>
                <w:b/>
                <w:bCs/>
                <w:szCs w:val="20"/>
              </w:rPr>
              <w:t xml:space="preserve">“asram:ApplicableCISSupplyChainTradeAgreement“ </w:t>
            </w:r>
            <w:r w:rsidRPr="00A370B7">
              <w:rPr>
                <w:rFonts w:cs="Arial"/>
                <w:bCs/>
                <w:szCs w:val="20"/>
              </w:rPr>
              <w:t>contains information about the customer and supplier classification.</w:t>
            </w:r>
          </w:p>
        </w:tc>
      </w:tr>
    </w:tbl>
    <w:p w14:paraId="16F9899E" w14:textId="77777777" w:rsidR="006E0BC9" w:rsidRDefault="006E0BC9" w:rsidP="00AB0651"/>
    <w:p w14:paraId="16F9899F" w14:textId="77777777" w:rsidR="009B12D1" w:rsidRDefault="009B12D1" w:rsidP="00AB0651">
      <w:r>
        <w:br w:type="page"/>
      </w:r>
    </w:p>
    <w:p w14:paraId="16F989A0" w14:textId="77777777" w:rsidR="003652C3" w:rsidRPr="00DF7A8E" w:rsidRDefault="003652C3" w:rsidP="003652C3">
      <w:pPr>
        <w:pStyle w:val="berschrift3"/>
      </w:pPr>
      <w:bookmarkStart w:id="42" w:name="_Toc347482183"/>
      <w:r w:rsidRPr="00DF7A8E">
        <w:t>asram:SpecifiedCITradeBusinessFlag</w:t>
      </w:r>
      <w:bookmarkEnd w:id="42"/>
    </w:p>
    <w:p w14:paraId="16F989A1" w14:textId="77777777" w:rsidR="008C2807" w:rsidRPr="008C2807" w:rsidRDefault="008C2807" w:rsidP="008C2807"/>
    <w:p w14:paraId="16F989A2" w14:textId="77777777" w:rsidR="003652C3" w:rsidRDefault="002E6701" w:rsidP="003652C3">
      <w:r>
        <w:rPr>
          <w:noProof/>
          <w:sz w:val="24"/>
          <w:szCs w:val="24"/>
          <w:lang w:eastAsia="zh-TW"/>
        </w:rPr>
        <mc:AlternateContent>
          <mc:Choice Requires="wpg">
            <w:drawing>
              <wp:inline distT="0" distB="0" distL="0" distR="0" wp14:anchorId="16F991DE" wp14:editId="16F991DF">
                <wp:extent cx="5129547" cy="1341120"/>
                <wp:effectExtent l="0" t="0" r="13970" b="0"/>
                <wp:docPr id="1269" name="Gruppieren 1269"/>
                <wp:cNvGraphicFramePr/>
                <a:graphic xmlns:a="http://schemas.openxmlformats.org/drawingml/2006/main">
                  <a:graphicData uri="http://schemas.microsoft.com/office/word/2010/wordprocessingGroup">
                    <wpg:wgp>
                      <wpg:cNvGrpSpPr/>
                      <wpg:grpSpPr>
                        <a:xfrm>
                          <a:off x="0" y="0"/>
                          <a:ext cx="5129547" cy="1341120"/>
                          <a:chOff x="0" y="0"/>
                          <a:chExt cx="5129547" cy="1341120"/>
                        </a:xfrm>
                      </wpg:grpSpPr>
                      <wps:wsp>
                        <wps:cNvPr id="1261" name="Rechteck 1261"/>
                        <wps:cNvSpPr>
                          <a:spLocks noChangeArrowheads="1"/>
                        </wps:cNvSpPr>
                        <wps:spPr bwMode="auto">
                          <a:xfrm>
                            <a:off x="0" y="409575"/>
                            <a:ext cx="415920" cy="293370"/>
                          </a:xfrm>
                          <a:prstGeom prst="rect">
                            <a:avLst/>
                          </a:prstGeom>
                          <a:noFill/>
                          <a:ln>
                            <a:noFill/>
                          </a:ln>
                          <a:extLst/>
                        </wps:spPr>
                        <wps:txbx>
                          <w:txbxContent>
                            <w:p w14:paraId="16F992D3" w14:textId="77777777" w:rsidR="009502FA" w:rsidRDefault="009502FA" w:rsidP="002E670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989" name="AutoShape 7863"/>
                        <wps:cNvCnPr>
                          <a:cxnSpLocks noChangeShapeType="1"/>
                        </wps:cNvCnPr>
                        <wps:spPr bwMode="auto">
                          <a:xfrm>
                            <a:off x="3295650" y="161925"/>
                            <a:ext cx="39609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90" name="Rectangle 7864"/>
                        <wps:cNvSpPr>
                          <a:spLocks noChangeArrowheads="1"/>
                        </wps:cNvSpPr>
                        <wps:spPr bwMode="auto">
                          <a:xfrm>
                            <a:off x="352425" y="409575"/>
                            <a:ext cx="2555766" cy="344805"/>
                          </a:xfrm>
                          <a:prstGeom prst="rect">
                            <a:avLst/>
                          </a:prstGeom>
                          <a:solidFill>
                            <a:srgbClr val="8DB3E2"/>
                          </a:solidFill>
                          <a:ln w="25400">
                            <a:solidFill>
                              <a:srgbClr val="000000"/>
                            </a:solidFill>
                            <a:miter lim="800000"/>
                            <a:headEnd/>
                            <a:tailEnd/>
                          </a:ln>
                        </wps:spPr>
                        <wps:txbx>
                          <w:txbxContent>
                            <w:p w14:paraId="16F992D4" w14:textId="77777777" w:rsidR="009502FA" w:rsidRPr="003652C3" w:rsidRDefault="009502FA" w:rsidP="002E6701">
                              <w:pPr>
                                <w:spacing w:line="240" w:lineRule="auto"/>
                                <w:rPr>
                                  <w:rFonts w:cs="Arial"/>
                                  <w:b/>
                                  <w:bCs/>
                                  <w:szCs w:val="20"/>
                                  <w:lang w:val="de-DE"/>
                                </w:rPr>
                              </w:pPr>
                              <w:proofErr w:type="spellStart"/>
                              <w:r w:rsidRPr="00921097">
                                <w:rPr>
                                  <w:rFonts w:cs="Arial"/>
                                  <w:b/>
                                  <w:bCs/>
                                  <w:szCs w:val="20"/>
                                  <w:lang w:val="de-DE"/>
                                </w:rPr>
                                <w:t>asram:</w:t>
                              </w:r>
                              <w:r w:rsidRPr="003652C3">
                                <w:rPr>
                                  <w:rFonts w:cs="Arial"/>
                                  <w:b/>
                                  <w:bCs/>
                                  <w:szCs w:val="20"/>
                                  <w:lang w:val="de-DE"/>
                                </w:rPr>
                                <w:t>SpecifiedCITradeBusinessFlag</w:t>
                              </w:r>
                              <w:proofErr w:type="spellEnd"/>
                            </w:p>
                          </w:txbxContent>
                        </wps:txbx>
                        <wps:bodyPr rot="0" vert="horz" wrap="square" lIns="91440" tIns="45720" rIns="91440" bIns="45720" anchor="t" anchorCtr="0" upright="1">
                          <a:noAutofit/>
                        </wps:bodyPr>
                      </wps:wsp>
                      <wps:wsp>
                        <wps:cNvPr id="991" name="Rectangle 7865"/>
                        <wps:cNvSpPr>
                          <a:spLocks noChangeArrowheads="1"/>
                        </wps:cNvSpPr>
                        <wps:spPr bwMode="auto">
                          <a:xfrm>
                            <a:off x="2905125" y="523875"/>
                            <a:ext cx="190414"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262" name="Rechteck 1262"/>
                        <wps:cNvSpPr>
                          <a:spLocks noChangeArrowheads="1"/>
                        </wps:cNvSpPr>
                        <wps:spPr bwMode="auto">
                          <a:xfrm>
                            <a:off x="3432158" y="1048385"/>
                            <a:ext cx="342911" cy="292735"/>
                          </a:xfrm>
                          <a:prstGeom prst="rect">
                            <a:avLst/>
                          </a:prstGeom>
                          <a:noFill/>
                          <a:ln>
                            <a:noFill/>
                          </a:ln>
                          <a:extLst/>
                        </wps:spPr>
                        <wps:txbx>
                          <w:txbxContent>
                            <w:p w14:paraId="16F992D5" w14:textId="77777777" w:rsidR="009502FA" w:rsidRDefault="009502FA" w:rsidP="002E6701">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992" name="Rectangle 7866"/>
                        <wps:cNvSpPr>
                          <a:spLocks noChangeArrowheads="1"/>
                        </wps:cNvSpPr>
                        <wps:spPr bwMode="auto">
                          <a:xfrm>
                            <a:off x="3686175" y="866775"/>
                            <a:ext cx="1443372"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D6" w14:textId="77777777" w:rsidR="009502FA" w:rsidRPr="003441BD" w:rsidRDefault="009502FA" w:rsidP="002E6701">
                              <w:proofErr w:type="spellStart"/>
                              <w:proofErr w:type="gramStart"/>
                              <w:r w:rsidRPr="003441BD">
                                <w:rPr>
                                  <w:rFonts w:cs="Arial"/>
                                  <w:bCs/>
                                  <w:szCs w:val="20"/>
                                </w:rPr>
                                <w:t>asram:</w:t>
                              </w:r>
                              <w:proofErr w:type="gramEnd"/>
                              <w:r w:rsidRPr="003441BD">
                                <w:rPr>
                                  <w:rFonts w:cs="Arial"/>
                                  <w:bCs/>
                                  <w:szCs w:val="20"/>
                                </w:rPr>
                                <w:t>ValueIndicator</w:t>
                              </w:r>
                              <w:proofErr w:type="spellEnd"/>
                            </w:p>
                          </w:txbxContent>
                        </wps:txbx>
                        <wps:bodyPr rot="0" vert="horz" wrap="square" lIns="91440" tIns="45720" rIns="91440" bIns="45720" anchor="t" anchorCtr="0" upright="1">
                          <a:noAutofit/>
                        </wps:bodyPr>
                      </wps:wsp>
                      <wps:wsp>
                        <wps:cNvPr id="995" name="Rectangle 7869"/>
                        <wps:cNvSpPr>
                          <a:spLocks noChangeArrowheads="1"/>
                        </wps:cNvSpPr>
                        <wps:spPr bwMode="auto">
                          <a:xfrm>
                            <a:off x="3686175" y="0"/>
                            <a:ext cx="119861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D7" w14:textId="77777777" w:rsidR="009502FA" w:rsidRPr="00133293" w:rsidRDefault="009502FA" w:rsidP="002E6701">
                              <w:pPr>
                                <w:rPr>
                                  <w:szCs w:val="20"/>
                                </w:rPr>
                              </w:pPr>
                              <w:proofErr w:type="spellStart"/>
                              <w:proofErr w:type="gramStart"/>
                              <w:r w:rsidRPr="00133293">
                                <w:rPr>
                                  <w:rFonts w:cs="Arial"/>
                                  <w:bCs/>
                                  <w:szCs w:val="20"/>
                                </w:rPr>
                                <w:t>asram:</w:t>
                              </w:r>
                              <w:proofErr w:type="gramEnd"/>
                              <w:r w:rsidRPr="00133293">
                                <w:rPr>
                                  <w:rFonts w:cs="Arial"/>
                                  <w:bCs/>
                                  <w:szCs w:val="20"/>
                                </w:rPr>
                                <w:t>TypeCode</w:t>
                              </w:r>
                              <w:proofErr w:type="spellEnd"/>
                            </w:p>
                          </w:txbxContent>
                        </wps:txbx>
                        <wps:bodyPr rot="0" vert="horz" wrap="square" lIns="91440" tIns="45720" rIns="91440" bIns="45720" anchor="t" anchorCtr="0" upright="1">
                          <a:noAutofit/>
                        </wps:bodyPr>
                      </wps:wsp>
                      <wps:wsp>
                        <wps:cNvPr id="996" name="AutoShape 7870"/>
                        <wps:cNvCnPr>
                          <a:cxnSpLocks noChangeShapeType="1"/>
                        </wps:cNvCnPr>
                        <wps:spPr bwMode="auto">
                          <a:xfrm>
                            <a:off x="3295650" y="161925"/>
                            <a:ext cx="6287"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93" name="AutoShape 7867"/>
                        <wps:cNvCnPr>
                          <a:cxnSpLocks noChangeShapeType="1"/>
                        </wps:cNvCnPr>
                        <wps:spPr bwMode="auto">
                          <a:xfrm>
                            <a:off x="3095625" y="600075"/>
                            <a:ext cx="1998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94" name="AutoShape 7868"/>
                        <wps:cNvCnPr>
                          <a:cxnSpLocks noChangeShapeType="1"/>
                        </wps:cNvCnPr>
                        <wps:spPr bwMode="auto">
                          <a:xfrm>
                            <a:off x="2895600" y="600075"/>
                            <a:ext cx="2160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97" name="AutoShape 7871"/>
                        <wps:cNvCnPr>
                          <a:cxnSpLocks noChangeShapeType="1"/>
                        </wps:cNvCnPr>
                        <wps:spPr bwMode="auto">
                          <a:xfrm flipV="1">
                            <a:off x="3295650" y="1038225"/>
                            <a:ext cx="390707" cy="31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68" name="Rechteck 1268"/>
                        <wps:cNvSpPr>
                          <a:spLocks noChangeArrowheads="1"/>
                        </wps:cNvSpPr>
                        <wps:spPr bwMode="auto">
                          <a:xfrm>
                            <a:off x="3430899" y="171450"/>
                            <a:ext cx="3441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D8" w14:textId="77777777" w:rsidR="009502FA" w:rsidRDefault="009502FA" w:rsidP="00064234">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g:wgp>
                  </a:graphicData>
                </a:graphic>
              </wp:inline>
            </w:drawing>
          </mc:Choice>
          <mc:Fallback>
            <w:pict>
              <v:group id="Gruppieren 1269" o:spid="_x0000_s1297" style="width:403.9pt;height:105.6pt;mso-position-horizontal-relative:char;mso-position-vertical-relative:line" coordsize="51295,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">
                <v:rect id="Rechteck 1261" o:spid="_x0000_s1298" style="position:absolute;top:4095;width:415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nRhMMA&#10;AADdAAAADwAAAGRycy9kb3ducmV2LnhtbERPS4vCMBC+L/gfwgheljXVg0jXKCLIFhHE+jgPzWxb&#10;tpnUJtvWf28Ewdt8fM9ZrHpTiZYaV1pWMBlHIIgzq0vOFZxP2685COeRNVaWScGdHKyWg48Fxtp2&#10;fKQ29bkIIexiVFB4X8dSuqwgg25sa+LA/drGoA+wyaVusAvhppLTKJpJgyWHhgJr2hSU/aX/RkGX&#10;Hdrraf8jD5/XxPItuW3Sy06p0bBff4Pw1Pu3+OVOdJg/nU3g+U04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nRhMMAAADdAAAADwAAAAAAAAAAAAAAAACYAgAAZHJzL2Rv&#10;d25yZXYueG1sUEsFBgAAAAAEAAQA9QAAAIgDAAAAAA==&#10;" filled="f" stroked="f">
                  <v:textbox>
                    <w:txbxContent>
                      <w:p w14:paraId="16F992D3" w14:textId="77777777" w:rsidR="009502FA" w:rsidRDefault="009502FA" w:rsidP="002E6701">
                        <w:pPr>
                          <w:rPr>
                            <w:rFonts w:cs="Arial"/>
                            <w:b/>
                            <w:sz w:val="24"/>
                            <w:szCs w:val="24"/>
                            <w:lang w:val="de-DE"/>
                          </w:rPr>
                        </w:pPr>
                        <w:r>
                          <w:rPr>
                            <w:rFonts w:cs="Arial"/>
                            <w:b/>
                            <w:sz w:val="24"/>
                            <w:szCs w:val="24"/>
                            <w:lang w:val="de-DE"/>
                          </w:rPr>
                          <w:t>0..*</w:t>
                        </w:r>
                      </w:p>
                    </w:txbxContent>
                  </v:textbox>
                </v:rect>
                <v:shape id="AutoShape 7863" o:spid="_x0000_s1299" type="#_x0000_t32" style="position:absolute;left:32956;top:1619;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spZcUAAADcAAAADwAAAGRycy9kb3ducmV2LnhtbESPQWvCQBSE74L/YXkFb7ppCa1JXUUK&#10;ohSsJC32+si+JqHZtyG7Jum/7wqCx2FmvmFWm9E0oqfO1ZYVPC4iEMSF1TWXCr4+d/MlCOeRNTaW&#10;ScEfOdisp5MVptoOnFGf+1IECLsUFVTet6mUrqjIoFvYljh4P7Yz6IPsSqk7HALcNPIpip6lwZrD&#10;QoUtvVVU/OYXo6A/nT9edm2/P/nyHGfvcfKN5qjU7GHcvoLwNPp7+NY+aAXJMoHrmXA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spZcUAAADcAAAADwAAAAAAAAAA&#10;AAAAAAChAgAAZHJzL2Rvd25yZXYueG1sUEsFBgAAAAAEAAQA+QAAAJMDAAAAAA==&#10;" strokeweight="2pt"/>
                <v:rect id="Rectangle 7864" o:spid="_x0000_s1300" style="position:absolute;left:3524;top:4095;width:2555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Tqb8A&#10;AADcAAAADwAAAGRycy9kb3ducmV2LnhtbERPTYvCMBC9L/gfwgje1lQPYqtRRBHEg7AqeB2bsSk2&#10;k9KkWv31m4Pg8fG+58vOVuJBjS8dKxgNExDEudMlFwrOp+3vFIQPyBorx6TgRR6Wi97PHDPtnvxH&#10;j2MoRAxhn6ECE0KdSelzQxb90NXEkbu5xmKIsCmkbvAZw20lx0kykRZLjg0Ga1obyu/H1irYtBez&#10;fTvj9wcq3/qKbp2Od0oN+t1qBiJQF77ij3unFaRpnB/PxCMgF/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p1OpvwAAANwAAAAPAAAAAAAAAAAAAAAAAJgCAABkcnMvZG93bnJl&#10;di54bWxQSwUGAAAAAAQABAD1AAAAhAMAAAAA&#10;" fillcolor="#8db3e2" strokeweight="2pt">
                  <v:textbox>
                    <w:txbxContent>
                      <w:p w14:paraId="16F992D4" w14:textId="77777777" w:rsidR="009502FA" w:rsidRPr="003652C3" w:rsidRDefault="009502FA" w:rsidP="002E6701">
                        <w:pPr>
                          <w:spacing w:line="240" w:lineRule="auto"/>
                          <w:rPr>
                            <w:rFonts w:cs="Arial"/>
                            <w:b/>
                            <w:bCs/>
                            <w:szCs w:val="20"/>
                            <w:lang w:val="de-DE"/>
                          </w:rPr>
                        </w:pPr>
                        <w:proofErr w:type="spellStart"/>
                        <w:r w:rsidRPr="00921097">
                          <w:rPr>
                            <w:rFonts w:cs="Arial"/>
                            <w:b/>
                            <w:bCs/>
                            <w:szCs w:val="20"/>
                            <w:lang w:val="de-DE"/>
                          </w:rPr>
                          <w:t>asram:</w:t>
                        </w:r>
                        <w:r w:rsidRPr="003652C3">
                          <w:rPr>
                            <w:rFonts w:cs="Arial"/>
                            <w:b/>
                            <w:bCs/>
                            <w:szCs w:val="20"/>
                            <w:lang w:val="de-DE"/>
                          </w:rPr>
                          <w:t>SpecifiedCITradeBusinessFlag</w:t>
                        </w:r>
                        <w:proofErr w:type="spellEnd"/>
                      </w:p>
                    </w:txbxContent>
                  </v:textbox>
                </v:rect>
                <v:rect id="Rectangle 7865" o:spid="_x0000_s1301" style="position:absolute;left:29051;top:5238;width:1904;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U5MQA&#10;AADcAAAADwAAAGRycy9kb3ducmV2LnhtbESP3WoCMRSE7wu+QzhC72pWoa2uRhFBLEih/t0fNsfd&#10;xc3JmmQ17dM3hYKXw8x8w8wW0TTiRs7XlhUMBxkI4sLqmksFx8P6ZQzCB2SNjWVS8E0eFvPe0wxz&#10;be+8o9s+lCJB2OeooAqhzaX0RUUG/cC2xMk7W2cwJOlKqR3eE9w0cpRlb9JgzWmhwpZWFRWXfWcU&#10;tJ+v3eb9unU/p3H3VeA22jCKSj3343IKIlAMj/B/+0MrmEyG8HcmHQ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HVOTEAAAA3AAAAA8AAAAAAAAAAAAAAAAAmAIAAGRycy9k&#10;b3ducmV2LnhtbFBLBQYAAAAABAAEAPUAAACJAwAAAAA=&#10;" strokeweight="2pt"/>
                <v:rect id="Rechteck 1262" o:spid="_x0000_s1302" style="position:absolute;left:34321;top:10483;width:342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tP88MA&#10;AADdAAAADwAAAGRycy9kb3ducmV2LnhtbERPS2vCQBC+F/wPywheim7MQUp0FRHEIAVpfJyH7JgE&#10;s7Mxuybpv+8WCr3Nx/ec1WYwteiodZVlBfNZBII4t7riQsHlvJ9+gHAeWWNtmRR8k4PNevS2wkTb&#10;nr+oy3whQgi7BBWU3jeJlC4vyaCb2YY4cHfbGvQBtoXULfYh3NQyjqKFNFhxaCixoV1J+SN7GQV9&#10;fupu58+DPL3fUsvP9LnLrkelJuNhuwThafD/4j93qsP8eBHD7zfh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tP88MAAADdAAAADwAAAAAAAAAAAAAAAACYAgAAZHJzL2Rv&#10;d25yZXYueG1sUEsFBgAAAAAEAAQA9QAAAIgDAAAAAA==&#10;" filled="f" stroked="f">
                  <v:textbox>
                    <w:txbxContent>
                      <w:p w14:paraId="16F992D5" w14:textId="77777777" w:rsidR="009502FA" w:rsidRDefault="009502FA" w:rsidP="002E6701">
                        <w:pPr>
                          <w:rPr>
                            <w:rFonts w:cs="Arial"/>
                            <w:b/>
                            <w:sz w:val="24"/>
                            <w:szCs w:val="24"/>
                            <w:lang w:val="de-DE"/>
                          </w:rPr>
                        </w:pPr>
                        <w:r>
                          <w:rPr>
                            <w:rFonts w:cs="Arial"/>
                            <w:b/>
                            <w:sz w:val="24"/>
                            <w:szCs w:val="24"/>
                            <w:lang w:val="de-DE"/>
                          </w:rPr>
                          <w:t>1</w:t>
                        </w:r>
                      </w:p>
                    </w:txbxContent>
                  </v:textbox>
                </v:rect>
                <v:rect id="Rectangle 7866" o:spid="_x0000_s1303" style="position:absolute;left:36861;top:8667;width:1443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mhMUA&#10;AADcAAAADwAAAGRycy9kb3ducmV2LnhtbESPQWsCMRCF7wX/QxjBS9HsilTdGkUqpaUndy09D5vp&#10;7uJmsiSpxn9vCoUeH2/e9+ZtdtH04kLOd5YV5LMMBHFtdceNgs/T63QFwgdkjb1lUnAjD7vt6GGD&#10;hbZXLulShUYkCPsCFbQhDIWUvm7JoJ/ZgTh539YZDEm6RmqH1wQ3vZxn2ZM02HFqaHGgl5bqc/Vj&#10;0ht5LL+qt8eb/bCHssu1WxzjUqnJOO6fQQSK4f/4L/2uFazXc/gdkw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YyaExQAAANwAAAAPAAAAAAAAAAAAAAAAAJgCAABkcnMv&#10;ZG93bnJldi54bWxQSwUGAAAAAAQABAD1AAAAigMAAAAA&#10;" filled="f" fillcolor="#8db3e2" strokeweight="2pt">
                  <v:textbox>
                    <w:txbxContent>
                      <w:p w14:paraId="16F992D6" w14:textId="77777777" w:rsidR="009502FA" w:rsidRPr="003441BD" w:rsidRDefault="009502FA" w:rsidP="002E6701">
                        <w:proofErr w:type="spellStart"/>
                        <w:proofErr w:type="gramStart"/>
                        <w:r w:rsidRPr="003441BD">
                          <w:rPr>
                            <w:rFonts w:cs="Arial"/>
                            <w:bCs/>
                            <w:szCs w:val="20"/>
                          </w:rPr>
                          <w:t>asram:</w:t>
                        </w:r>
                        <w:proofErr w:type="gramEnd"/>
                        <w:r w:rsidRPr="003441BD">
                          <w:rPr>
                            <w:rFonts w:cs="Arial"/>
                            <w:bCs/>
                            <w:szCs w:val="20"/>
                          </w:rPr>
                          <w:t>ValueIndicator</w:t>
                        </w:r>
                        <w:proofErr w:type="spellEnd"/>
                      </w:p>
                    </w:txbxContent>
                  </v:textbox>
                </v:rect>
                <v:rect id="Rectangle 7869" o:spid="_x0000_s1304" style="position:absolute;left:36861;width:119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8MUA&#10;AADcAAAADwAAAGRycy9kb3ducmV2LnhtbESPT2sCMRDF7wW/QxjBi9TsSv+5NYpYisVTd1t6HjbT&#10;3cXNZEmixm/fCEKPjzfv9+Yt19H04kTOd5YV5LMMBHFtdceNgu+v9/sXED4ga+wtk4ILeVivRndL&#10;LLQ9c0mnKjQiQdgXqKANYSik9HVLBv3MDsTJ+7XOYEjSNVI7PCe46eU8y56kwY5TQ4sDbVuqD9XR&#10;pDfyWP5Uu+nF7u1b2eXaPXzGZ6Um47h5BREohv/jW/pDK1gsHuE6JhF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r7wxQAAANwAAAAPAAAAAAAAAAAAAAAAAJgCAABkcnMv&#10;ZG93bnJldi54bWxQSwUGAAAAAAQABAD1AAAAigMAAAAA&#10;" filled="f" fillcolor="#8db3e2" strokeweight="2pt">
                  <v:textbox>
                    <w:txbxContent>
                      <w:p w14:paraId="16F992D7" w14:textId="77777777" w:rsidR="009502FA" w:rsidRPr="00133293" w:rsidRDefault="009502FA" w:rsidP="002E6701">
                        <w:pPr>
                          <w:rPr>
                            <w:szCs w:val="20"/>
                          </w:rPr>
                        </w:pPr>
                        <w:proofErr w:type="spellStart"/>
                        <w:proofErr w:type="gramStart"/>
                        <w:r w:rsidRPr="00133293">
                          <w:rPr>
                            <w:rFonts w:cs="Arial"/>
                            <w:bCs/>
                            <w:szCs w:val="20"/>
                          </w:rPr>
                          <w:t>asram:</w:t>
                        </w:r>
                        <w:proofErr w:type="gramEnd"/>
                        <w:r w:rsidRPr="00133293">
                          <w:rPr>
                            <w:rFonts w:cs="Arial"/>
                            <w:bCs/>
                            <w:szCs w:val="20"/>
                          </w:rPr>
                          <w:t>TypeCode</w:t>
                        </w:r>
                        <w:proofErr w:type="spellEnd"/>
                      </w:p>
                    </w:txbxContent>
                  </v:textbox>
                </v:rect>
                <v:shape id="AutoShape 7870" o:spid="_x0000_s1305" type="#_x0000_t32" style="position:absolute;left:32956;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0rysQAAADcAAAADwAAAGRycy9kb3ducmV2LnhtbESP3YrCMBSE7wXfIRxh7zRVxLXVKCLI&#10;yoIr/qC3h+bYFpuT0sTafXuzsODlMDPfMPNla0rRUO0KywqGgwgEcWp1wZmC82nTn4JwHlljaZkU&#10;/JKD5aLbmWOi7ZMP1Bx9JgKEXYIKcu+rREqX5mTQDWxFHLybrQ36IOtM6hqfAW5KOYqiiTRYcFjI&#10;saJ1Tun9+DAKmv3l53NTNV97n13Gh+9xfEWzU+qj165mIDy1/h3+b2+1gjiewN+ZcATk4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3SvKxAAAANwAAAAPAAAAAAAAAAAA&#10;AAAAAKECAABkcnMvZG93bnJldi54bWxQSwUGAAAAAAQABAD5AAAAkgMAAAAA&#10;" strokeweight="2pt"/>
                <v:shape id="AutoShape 7867" o:spid="_x0000_s1306" type="#_x0000_t32" style="position:absolute;left:30956;top:6000;width:19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qIUsUAAADcAAAADwAAAGRycy9kb3ducmV2LnhtbESPQWvCQBSE7wX/w/KE3uqmVmyTZhUR&#10;xCKoaEt6fWRfk2D2bciuMf33riB4HGbmGyad96YWHbWusqzgdRSBIM6trrhQ8PO9evkA4Tyyxtoy&#10;KfgnB/PZ4CnFRNsLH6g7+kIECLsEFZTeN4mULi/JoBvZhjh4f7Y16INsC6lbvAS4qeU4iqbSYMVh&#10;ocSGliXlp+PZKOj22e591XTrvS+yyWEziX/RbJV6HvaLTxCeev8I39tfWkEcv8HtTDgC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qIUsUAAADcAAAADwAAAAAAAAAA&#10;AAAAAAChAgAAZHJzL2Rvd25yZXYueG1sUEsFBgAAAAAEAAQA+QAAAJMDAAAAAA==&#10;" strokeweight="2pt"/>
                <v:shape id="AutoShape 7868" o:spid="_x0000_s1307" type="#_x0000_t32" style="position:absolute;left:28956;top:60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MQJsUAAADcAAAADwAAAGRycy9kb3ducmV2LnhtbESP3WrCQBSE7wt9h+UUvKsbJVgTXaUU&#10;RBGs+IPeHrLHJJg9G7JrjG/vFgpeDjPzDTOdd6YSLTWutKxg0I9AEGdWl5wrOB4Wn2MQziNrrCyT&#10;ggc5mM/e36aYanvnHbV7n4sAYZeigsL7OpXSZQUZdH1bEwfvYhuDPsgml7rBe4CbSg6jaCQNlhwW&#10;Cqzpp6Dsur8ZBe329Pu1qNvl1ueneLeOkzOajVK9j+57AsJT51/h//ZKK0iSGP7OhCMgZ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MQJsUAAADcAAAADwAAAAAAAAAA&#10;AAAAAAChAgAAZHJzL2Rvd25yZXYueG1sUEsFBgAAAAAEAAQA+QAAAJMDAAAAAA==&#10;" strokeweight="2pt"/>
                <v:shape id="AutoShape 7871" o:spid="_x0000_s1308" type="#_x0000_t32" style="position:absolute;left:32956;top:10382;width:3907;height: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elrMQAAADcAAAADwAAAGRycy9kb3ducmV2LnhtbESP3WoCMRSE74W+QzhC7zSrLVa3G6UI&#10;0lIQcVvo7WFz9ocmJ8smanz7piB4OczMN0yxidaIMw2+c6xgNs1AEFdOd9wo+P7aTZYgfEDWaByT&#10;git52KwfRgXm2l34SOcyNCJB2OeooA2hz6X0VUsW/dT1xMmr3WAxJDk0Ug94SXBr5DzLFtJix2mh&#10;xZ62LVW/5ckqODy9m+eI2sTyp17i9bj/lFYr9TiOb68gAsVwD9/aH1rBavUC/2fSEZ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l6WsxAAAANwAAAAPAAAAAAAAAAAA&#10;AAAAAKECAABkcnMvZG93bnJldi54bWxQSwUGAAAAAAQABAD5AAAAkgMAAAAA&#10;" strokeweight="2pt"/>
                <v:rect id="Rechteck 1268" o:spid="_x0000_s1309" style="position:absolute;left:34308;top:1714;width:3442;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p8UA&#10;AADdAAAADwAAAGRycy9kb3ducmV2LnhtbESPzWoDMQyE74W8g1Ghl9LYXUoI2zihhP6RnPLzAGKt&#10;7pqu5cV2Ntu3rw6F3iRmNPNptZlCr0ZK2Ue28Dg3oIib6Dy3Fs6nt4clqFyQHfaRycIPZdisZzcr&#10;rF288oHGY2mVhHCu0UJXylBrnZuOAuZ5HIhF+4opYJE1tdolvEp46HVlzEIH9CwNHQ607aj5Pl6C&#10;haf3avfq783eh/GC551O5oP31t7dTi/PoApN5d/8d/3pBL9aCK58IyP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X9GnxQAAAN0AAAAPAAAAAAAAAAAAAAAAAJgCAABkcnMv&#10;ZG93bnJldi54bWxQSwUGAAAAAAQABAD1AAAAigMAAAAA&#10;" filled="f" stroked="f">
                  <v:textbox style="mso-fit-shape-to-text:t">
                    <w:txbxContent>
                      <w:p w14:paraId="16F992D8" w14:textId="77777777" w:rsidR="009502FA" w:rsidRDefault="009502FA" w:rsidP="00064234">
                        <w:pPr>
                          <w:ind w:right="120"/>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9A3" w14:textId="77777777" w:rsidR="003E3F54" w:rsidRDefault="003E3F54" w:rsidP="003652C3"/>
    <w:p w14:paraId="16F989A4" w14:textId="77777777" w:rsidR="007A18EE" w:rsidRDefault="007A18EE" w:rsidP="003652C3"/>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7A18EE" w:rsidRPr="00AD4FE7" w14:paraId="16F989A6" w14:textId="77777777" w:rsidTr="00DD1805">
        <w:trPr>
          <w:cantSplit/>
          <w:trHeight w:val="329"/>
        </w:trPr>
        <w:tc>
          <w:tcPr>
            <w:tcW w:w="5000" w:type="pct"/>
            <w:shd w:val="clear" w:color="auto" w:fill="FFFFCC"/>
            <w:vAlign w:val="center"/>
          </w:tcPr>
          <w:p w14:paraId="16F989A5" w14:textId="77777777" w:rsidR="007A18EE" w:rsidRPr="00A370B7" w:rsidRDefault="007A18EE" w:rsidP="007A18EE">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7A18EE" w:rsidRPr="00AD4FE7" w14:paraId="16F989AD" w14:textId="77777777" w:rsidTr="00DD1805">
        <w:trPr>
          <w:cantSplit/>
        </w:trPr>
        <w:tc>
          <w:tcPr>
            <w:tcW w:w="5000" w:type="pct"/>
            <w:vAlign w:val="center"/>
          </w:tcPr>
          <w:p w14:paraId="16F989A7" w14:textId="77777777" w:rsidR="007A18EE" w:rsidRPr="00A370B7" w:rsidRDefault="007A18EE" w:rsidP="007A18EE">
            <w:pPr>
              <w:spacing w:line="240" w:lineRule="auto"/>
            </w:pPr>
            <w:r w:rsidRPr="00A370B7">
              <w:rPr>
                <w:rFonts w:cs="Arial"/>
                <w:b/>
                <w:bCs/>
                <w:szCs w:val="20"/>
              </w:rPr>
              <w:t xml:space="preserve">“asram:SpecifiedCITradeBusinessFlag“ </w:t>
            </w:r>
            <w:r w:rsidRPr="00A370B7">
              <w:t>contains information that are important for Dispatch Advice creation</w:t>
            </w:r>
            <w:r w:rsidR="00A42CA1">
              <w:t>, t</w:t>
            </w:r>
            <w:r w:rsidR="002945F5">
              <w:t>hat is mandatory in the dispatch advice for this material. We use the same flags as used in the purchase order process.</w:t>
            </w:r>
          </w:p>
          <w:p w14:paraId="16F989A8" w14:textId="77777777" w:rsidR="007A18EE" w:rsidRPr="00A370B7" w:rsidRDefault="007A18EE" w:rsidP="007A18EE">
            <w:pPr>
              <w:spacing w:line="240" w:lineRule="auto"/>
              <w:rPr>
                <w:rFonts w:cs="Arial"/>
                <w:b/>
                <w:bCs/>
                <w:szCs w:val="20"/>
              </w:rPr>
            </w:pPr>
          </w:p>
          <w:p w14:paraId="16F989A9" w14:textId="77777777" w:rsidR="007A18EE" w:rsidRPr="00A370B7" w:rsidRDefault="007A18EE" w:rsidP="007A18EE">
            <w:pPr>
              <w:spacing w:line="240" w:lineRule="auto"/>
            </w:pPr>
            <w:r w:rsidRPr="00A370B7">
              <w:rPr>
                <w:rFonts w:cs="Arial"/>
                <w:b/>
                <w:bCs/>
                <w:szCs w:val="20"/>
              </w:rPr>
              <w:t xml:space="preserve">“asram:SpecifiedCITradeBusinessFlag“ </w:t>
            </w:r>
            <w:r w:rsidRPr="00A370B7">
              <w:t>can be repeated with different information.</w:t>
            </w:r>
          </w:p>
          <w:p w14:paraId="16F989AA" w14:textId="77777777" w:rsidR="007A18EE" w:rsidRPr="00A370B7" w:rsidRDefault="007A18EE" w:rsidP="007A18EE"/>
          <w:p w14:paraId="16F989AB" w14:textId="77777777" w:rsidR="007A18EE" w:rsidRPr="00A370B7" w:rsidRDefault="007A18EE" w:rsidP="007A18EE">
            <w:r w:rsidRPr="00A370B7">
              <w:t xml:space="preserve">In order to differentiate </w:t>
            </w:r>
            <w:r w:rsidR="000439C8" w:rsidRPr="00A370B7">
              <w:t>between this</w:t>
            </w:r>
            <w:r w:rsidRPr="00A370B7">
              <w:t xml:space="preserve"> information, </w:t>
            </w:r>
            <w:r w:rsidRPr="00A370B7">
              <w:rPr>
                <w:b/>
              </w:rPr>
              <w:t>“asram:TypeCode”</w:t>
            </w:r>
            <w:r w:rsidRPr="00A370B7">
              <w:t xml:space="preserve"> will be used.</w:t>
            </w:r>
          </w:p>
          <w:p w14:paraId="16F989AC" w14:textId="77777777" w:rsidR="007A18EE" w:rsidRPr="00A370B7" w:rsidRDefault="007A18EE" w:rsidP="007A18EE"/>
        </w:tc>
      </w:tr>
    </w:tbl>
    <w:p w14:paraId="16F989AE" w14:textId="77777777" w:rsidR="007A18EE" w:rsidRDefault="007A18EE" w:rsidP="003652C3"/>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9B6" w14:textId="77777777" w:rsidTr="006041EB">
        <w:trPr>
          <w:cantSplit/>
          <w:trHeight w:val="330"/>
          <w:tblHeader/>
        </w:trPr>
        <w:tc>
          <w:tcPr>
            <w:tcW w:w="1056" w:type="pct"/>
            <w:shd w:val="clear" w:color="auto" w:fill="FFFFCC"/>
            <w:noWrap/>
            <w:vAlign w:val="center"/>
            <w:hideMark/>
          </w:tcPr>
          <w:p w14:paraId="16F989AF" w14:textId="77777777" w:rsidR="00A370B7" w:rsidRPr="00A370B7" w:rsidRDefault="00A370B7" w:rsidP="009B12D1">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9B0" w14:textId="77777777" w:rsidR="00A370B7" w:rsidRPr="00A370B7" w:rsidRDefault="00A370B7" w:rsidP="009B12D1">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9B1" w14:textId="77777777" w:rsidR="00A370B7" w:rsidRPr="00A370B7" w:rsidRDefault="00A370B7" w:rsidP="009B12D1">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9B2" w14:textId="77777777" w:rsidR="00A370B7" w:rsidRPr="00A370B7" w:rsidRDefault="00A370B7" w:rsidP="009B12D1">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9B3" w14:textId="77777777" w:rsidR="00A370B7" w:rsidRPr="00A370B7" w:rsidRDefault="00A370B7" w:rsidP="009B12D1">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9B4" w14:textId="77777777" w:rsidR="00A370B7" w:rsidRPr="00A370B7" w:rsidRDefault="00A370B7" w:rsidP="009B12D1">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9B5" w14:textId="77777777" w:rsidR="00A370B7" w:rsidRPr="00A370B7" w:rsidRDefault="00A370B7" w:rsidP="009B12D1">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9C0" w14:textId="77777777" w:rsidTr="00B2672A">
        <w:trPr>
          <w:cantSplit/>
          <w:trHeight w:val="315"/>
        </w:trPr>
        <w:tc>
          <w:tcPr>
            <w:tcW w:w="1056" w:type="pct"/>
            <w:shd w:val="clear" w:color="auto" w:fill="92D050"/>
            <w:noWrap/>
            <w:vAlign w:val="center"/>
            <w:hideMark/>
          </w:tcPr>
          <w:p w14:paraId="16F989B7"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asram:ValueIndicator</w:t>
            </w:r>
          </w:p>
        </w:tc>
        <w:tc>
          <w:tcPr>
            <w:tcW w:w="453" w:type="pct"/>
            <w:shd w:val="clear" w:color="auto" w:fill="92D050"/>
            <w:vAlign w:val="center"/>
            <w:hideMark/>
          </w:tcPr>
          <w:p w14:paraId="16F989B8"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Boolean</w:t>
            </w:r>
          </w:p>
        </w:tc>
        <w:tc>
          <w:tcPr>
            <w:tcW w:w="402" w:type="pct"/>
            <w:shd w:val="clear" w:color="auto" w:fill="92D050"/>
            <w:noWrap/>
            <w:vAlign w:val="center"/>
            <w:hideMark/>
          </w:tcPr>
          <w:p w14:paraId="16F989B9"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w:t>
            </w:r>
          </w:p>
        </w:tc>
        <w:tc>
          <w:tcPr>
            <w:tcW w:w="352" w:type="pct"/>
            <w:shd w:val="clear" w:color="auto" w:fill="92D050"/>
            <w:noWrap/>
            <w:vAlign w:val="center"/>
            <w:hideMark/>
          </w:tcPr>
          <w:p w14:paraId="16F989BA"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9BB"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TRUE</w:t>
            </w:r>
          </w:p>
        </w:tc>
        <w:tc>
          <w:tcPr>
            <w:tcW w:w="302" w:type="pct"/>
            <w:shd w:val="clear" w:color="auto" w:fill="92D050"/>
            <w:noWrap/>
            <w:vAlign w:val="center"/>
            <w:hideMark/>
          </w:tcPr>
          <w:p w14:paraId="16F989BC" w14:textId="77777777" w:rsidR="00A370B7" w:rsidRPr="00A370B7" w:rsidRDefault="00A370B7" w:rsidP="009B12D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9BD"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If “asram:TypeCode” is equal to Value “</w:t>
            </w:r>
            <w:r w:rsidRPr="00096100">
              <w:rPr>
                <w:rFonts w:eastAsia="Times New Roman"/>
                <w:b/>
                <w:color w:val="000000"/>
                <w:sz w:val="16"/>
                <w:lang w:eastAsia="de-DE"/>
              </w:rPr>
              <w:t>SNR</w:t>
            </w:r>
            <w:r w:rsidRPr="00A370B7">
              <w:rPr>
                <w:rFonts w:eastAsia="Times New Roman"/>
                <w:color w:val="000000"/>
                <w:sz w:val="16"/>
                <w:lang w:eastAsia="de-DE"/>
              </w:rPr>
              <w:t>", the following assignment is valid:</w:t>
            </w:r>
          </w:p>
          <w:p w14:paraId="16F989BE" w14:textId="77777777" w:rsidR="00A370B7" w:rsidRPr="00A370B7" w:rsidRDefault="00A370B7" w:rsidP="009B12D1">
            <w:pPr>
              <w:spacing w:line="240" w:lineRule="auto"/>
              <w:rPr>
                <w:rFonts w:eastAsia="Times New Roman"/>
                <w:color w:val="000000"/>
                <w:sz w:val="16"/>
                <w:lang w:eastAsia="de-DE"/>
              </w:rPr>
            </w:pPr>
          </w:p>
          <w:p w14:paraId="16F989BF" w14:textId="77777777" w:rsidR="00A370B7" w:rsidRPr="00A370B7" w:rsidRDefault="009B12D1" w:rsidP="009B12D1">
            <w:pPr>
              <w:spacing w:line="240" w:lineRule="auto"/>
              <w:rPr>
                <w:rFonts w:eastAsia="Times New Roman"/>
                <w:color w:val="000000"/>
                <w:sz w:val="16"/>
                <w:lang w:eastAsia="de-DE"/>
              </w:rPr>
            </w:pPr>
            <w:r>
              <w:rPr>
                <w:rFonts w:eastAsia="Times New Roman"/>
                <w:color w:val="000000"/>
                <w:sz w:val="16"/>
                <w:lang w:eastAsia="de-DE"/>
              </w:rPr>
              <w:t>Serial</w:t>
            </w:r>
            <w:r w:rsidR="00FA7CE8">
              <w:rPr>
                <w:rFonts w:eastAsia="Times New Roman"/>
                <w:color w:val="000000"/>
                <w:sz w:val="16"/>
                <w:lang w:eastAsia="de-DE"/>
              </w:rPr>
              <w:t xml:space="preserve"> </w:t>
            </w:r>
            <w:r>
              <w:rPr>
                <w:rFonts w:eastAsia="Times New Roman"/>
                <w:color w:val="000000"/>
                <w:sz w:val="16"/>
                <w:lang w:eastAsia="de-DE"/>
              </w:rPr>
              <w:t>Number</w:t>
            </w:r>
            <w:r w:rsidR="00FA7CE8">
              <w:rPr>
                <w:rFonts w:eastAsia="Times New Roman"/>
                <w:color w:val="000000"/>
                <w:sz w:val="16"/>
                <w:lang w:eastAsia="de-DE"/>
              </w:rPr>
              <w:t xml:space="preserve"> </w:t>
            </w:r>
            <w:r>
              <w:rPr>
                <w:rFonts w:eastAsia="Times New Roman"/>
                <w:color w:val="000000"/>
                <w:sz w:val="16"/>
                <w:lang w:eastAsia="de-DE"/>
              </w:rPr>
              <w:t>Mandatory</w:t>
            </w:r>
            <w:r w:rsidR="00FA7CE8">
              <w:rPr>
                <w:rFonts w:eastAsia="Times New Roman"/>
                <w:color w:val="000000"/>
                <w:sz w:val="16"/>
                <w:lang w:eastAsia="de-DE"/>
              </w:rPr>
              <w:t xml:space="preserve"> </w:t>
            </w:r>
            <w:r>
              <w:rPr>
                <w:rFonts w:eastAsia="Times New Roman"/>
                <w:color w:val="000000"/>
                <w:sz w:val="16"/>
                <w:lang w:eastAsia="de-DE"/>
              </w:rPr>
              <w:t>Flag</w:t>
            </w:r>
          </w:p>
        </w:tc>
      </w:tr>
      <w:tr w:rsidR="00A370B7" w:rsidRPr="00AD4FE7" w14:paraId="16F989CA" w14:textId="77777777" w:rsidTr="00B2672A">
        <w:trPr>
          <w:cantSplit/>
          <w:trHeight w:val="315"/>
        </w:trPr>
        <w:tc>
          <w:tcPr>
            <w:tcW w:w="1056" w:type="pct"/>
            <w:shd w:val="clear" w:color="auto" w:fill="92D050"/>
            <w:noWrap/>
            <w:vAlign w:val="center"/>
            <w:hideMark/>
          </w:tcPr>
          <w:p w14:paraId="16F989C1" w14:textId="77777777" w:rsidR="00A370B7" w:rsidRPr="009B12D1" w:rsidRDefault="009B12D1" w:rsidP="009B12D1">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asram:ValueIndicator</w:t>
            </w:r>
          </w:p>
        </w:tc>
        <w:tc>
          <w:tcPr>
            <w:tcW w:w="453" w:type="pct"/>
            <w:shd w:val="clear" w:color="auto" w:fill="92D050"/>
            <w:vAlign w:val="center"/>
            <w:hideMark/>
          </w:tcPr>
          <w:p w14:paraId="16F989C2"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Boolean</w:t>
            </w:r>
          </w:p>
        </w:tc>
        <w:tc>
          <w:tcPr>
            <w:tcW w:w="402" w:type="pct"/>
            <w:shd w:val="clear" w:color="auto" w:fill="92D050"/>
            <w:noWrap/>
            <w:vAlign w:val="center"/>
            <w:hideMark/>
          </w:tcPr>
          <w:p w14:paraId="16F989C3"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w:t>
            </w:r>
          </w:p>
        </w:tc>
        <w:tc>
          <w:tcPr>
            <w:tcW w:w="352" w:type="pct"/>
            <w:shd w:val="clear" w:color="auto" w:fill="92D050"/>
            <w:noWrap/>
            <w:vAlign w:val="center"/>
            <w:hideMark/>
          </w:tcPr>
          <w:p w14:paraId="16F989C4"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9C5"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TRUE</w:t>
            </w:r>
          </w:p>
        </w:tc>
        <w:tc>
          <w:tcPr>
            <w:tcW w:w="302" w:type="pct"/>
            <w:shd w:val="clear" w:color="auto" w:fill="92D050"/>
            <w:noWrap/>
            <w:vAlign w:val="center"/>
            <w:hideMark/>
          </w:tcPr>
          <w:p w14:paraId="16F989C6" w14:textId="77777777" w:rsidR="00A370B7" w:rsidRPr="00A370B7" w:rsidRDefault="00A370B7" w:rsidP="009B12D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9C7"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If “asram:TypeCode” is equal to Value “</w:t>
            </w:r>
            <w:r w:rsidRPr="00096100">
              <w:rPr>
                <w:rFonts w:eastAsia="Times New Roman"/>
                <w:b/>
                <w:color w:val="000000"/>
                <w:sz w:val="16"/>
                <w:lang w:eastAsia="de-DE"/>
              </w:rPr>
              <w:t>BNR</w:t>
            </w:r>
            <w:r w:rsidRPr="00A370B7">
              <w:rPr>
                <w:rFonts w:eastAsia="Times New Roman"/>
                <w:color w:val="000000"/>
                <w:sz w:val="16"/>
                <w:lang w:eastAsia="de-DE"/>
              </w:rPr>
              <w:t>", the following assignment is valid:</w:t>
            </w:r>
          </w:p>
          <w:p w14:paraId="16F989C8" w14:textId="77777777" w:rsidR="00A370B7" w:rsidRPr="00A370B7" w:rsidRDefault="00A370B7" w:rsidP="009B12D1">
            <w:pPr>
              <w:spacing w:line="240" w:lineRule="auto"/>
              <w:rPr>
                <w:rFonts w:eastAsia="Times New Roman"/>
                <w:color w:val="000000"/>
                <w:sz w:val="16"/>
                <w:lang w:eastAsia="de-DE"/>
              </w:rPr>
            </w:pPr>
          </w:p>
          <w:p w14:paraId="16F989C9"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Batch</w:t>
            </w:r>
            <w:r w:rsidR="00FA7CE8">
              <w:rPr>
                <w:rFonts w:eastAsia="Times New Roman"/>
                <w:color w:val="000000"/>
                <w:sz w:val="16"/>
                <w:lang w:eastAsia="de-DE"/>
              </w:rPr>
              <w:t xml:space="preserve"> </w:t>
            </w:r>
            <w:r w:rsidRPr="00A370B7">
              <w:rPr>
                <w:rFonts w:eastAsia="Times New Roman"/>
                <w:color w:val="000000"/>
                <w:sz w:val="16"/>
                <w:lang w:eastAsia="de-DE"/>
              </w:rPr>
              <w:t>Number</w:t>
            </w:r>
            <w:r w:rsidR="00FA7CE8">
              <w:rPr>
                <w:rFonts w:eastAsia="Times New Roman"/>
                <w:color w:val="000000"/>
                <w:sz w:val="16"/>
                <w:lang w:eastAsia="de-DE"/>
              </w:rPr>
              <w:t xml:space="preserve"> </w:t>
            </w:r>
            <w:r w:rsidRPr="00A370B7">
              <w:rPr>
                <w:rFonts w:eastAsia="Times New Roman"/>
                <w:color w:val="000000"/>
                <w:sz w:val="16"/>
                <w:lang w:eastAsia="de-DE"/>
              </w:rPr>
              <w:t>MandatoryFlag</w:t>
            </w:r>
          </w:p>
        </w:tc>
      </w:tr>
      <w:tr w:rsidR="00A370B7" w:rsidRPr="00AD4FE7" w14:paraId="16F989D4" w14:textId="77777777" w:rsidTr="00B2672A">
        <w:trPr>
          <w:cantSplit/>
          <w:trHeight w:val="315"/>
        </w:trPr>
        <w:tc>
          <w:tcPr>
            <w:tcW w:w="1056" w:type="pct"/>
            <w:shd w:val="clear" w:color="auto" w:fill="92D050"/>
            <w:noWrap/>
            <w:vAlign w:val="center"/>
            <w:hideMark/>
          </w:tcPr>
          <w:p w14:paraId="16F989CB" w14:textId="77777777" w:rsidR="00A370B7" w:rsidRPr="009B12D1" w:rsidRDefault="00A370B7" w:rsidP="009B12D1">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w:t>
            </w:r>
            <w:r w:rsidR="009B12D1">
              <w:rPr>
                <w:rFonts w:eastAsia="Times New Roman" w:cs="Arial"/>
                <w:bCs/>
                <w:color w:val="000000"/>
                <w:sz w:val="16"/>
                <w:szCs w:val="20"/>
                <w:lang w:eastAsia="de-DE"/>
              </w:rPr>
              <w:t>ValueIndicator</w:t>
            </w:r>
          </w:p>
        </w:tc>
        <w:tc>
          <w:tcPr>
            <w:tcW w:w="453" w:type="pct"/>
            <w:shd w:val="clear" w:color="auto" w:fill="92D050"/>
            <w:vAlign w:val="center"/>
            <w:hideMark/>
          </w:tcPr>
          <w:p w14:paraId="16F989CC"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Boolean</w:t>
            </w:r>
          </w:p>
        </w:tc>
        <w:tc>
          <w:tcPr>
            <w:tcW w:w="402" w:type="pct"/>
            <w:shd w:val="clear" w:color="auto" w:fill="92D050"/>
            <w:noWrap/>
            <w:vAlign w:val="center"/>
            <w:hideMark/>
          </w:tcPr>
          <w:p w14:paraId="16F989CD"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w:t>
            </w:r>
          </w:p>
        </w:tc>
        <w:tc>
          <w:tcPr>
            <w:tcW w:w="352" w:type="pct"/>
            <w:shd w:val="clear" w:color="auto" w:fill="92D050"/>
            <w:noWrap/>
            <w:vAlign w:val="center"/>
            <w:hideMark/>
          </w:tcPr>
          <w:p w14:paraId="16F989CE"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9CF"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TRUE</w:t>
            </w:r>
          </w:p>
        </w:tc>
        <w:tc>
          <w:tcPr>
            <w:tcW w:w="302" w:type="pct"/>
            <w:shd w:val="clear" w:color="auto" w:fill="92D050"/>
            <w:noWrap/>
            <w:vAlign w:val="center"/>
            <w:hideMark/>
          </w:tcPr>
          <w:p w14:paraId="16F989D0" w14:textId="77777777" w:rsidR="00A370B7" w:rsidRPr="00A370B7" w:rsidRDefault="00A370B7" w:rsidP="009B12D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9D1"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If “asram:TypeCode” is equal to Value “</w:t>
            </w:r>
            <w:r w:rsidRPr="00096100">
              <w:rPr>
                <w:rFonts w:eastAsia="Times New Roman"/>
                <w:b/>
                <w:color w:val="000000"/>
                <w:sz w:val="16"/>
                <w:lang w:eastAsia="de-DE"/>
              </w:rPr>
              <w:t>MDR</w:t>
            </w:r>
            <w:r w:rsidRPr="00A370B7">
              <w:rPr>
                <w:rFonts w:eastAsia="Times New Roman"/>
                <w:color w:val="000000"/>
                <w:sz w:val="16"/>
                <w:lang w:eastAsia="de-DE"/>
              </w:rPr>
              <w:t>", the following assignment is valid:</w:t>
            </w:r>
          </w:p>
          <w:p w14:paraId="16F989D2" w14:textId="77777777" w:rsidR="00A370B7" w:rsidRPr="00A370B7" w:rsidRDefault="00A370B7" w:rsidP="009B12D1">
            <w:pPr>
              <w:spacing w:line="240" w:lineRule="auto"/>
              <w:rPr>
                <w:rFonts w:eastAsia="Times New Roman"/>
                <w:color w:val="000000"/>
                <w:sz w:val="16"/>
                <w:lang w:eastAsia="de-DE"/>
              </w:rPr>
            </w:pPr>
          </w:p>
          <w:p w14:paraId="16F989D3"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Manufacture</w:t>
            </w:r>
            <w:r w:rsidR="00FA7CE8">
              <w:rPr>
                <w:rFonts w:eastAsia="Times New Roman"/>
                <w:color w:val="000000"/>
                <w:sz w:val="16"/>
                <w:lang w:eastAsia="de-DE"/>
              </w:rPr>
              <w:t xml:space="preserve"> </w:t>
            </w:r>
            <w:r w:rsidRPr="00A370B7">
              <w:rPr>
                <w:rFonts w:eastAsia="Times New Roman"/>
                <w:color w:val="000000"/>
                <w:sz w:val="16"/>
                <w:lang w:eastAsia="de-DE"/>
              </w:rPr>
              <w:t>Date</w:t>
            </w:r>
            <w:r w:rsidR="00FA7CE8">
              <w:rPr>
                <w:rFonts w:eastAsia="Times New Roman"/>
                <w:color w:val="000000"/>
                <w:sz w:val="16"/>
                <w:lang w:eastAsia="de-DE"/>
              </w:rPr>
              <w:t xml:space="preserve"> </w:t>
            </w:r>
            <w:r w:rsidRPr="00A370B7">
              <w:rPr>
                <w:rFonts w:eastAsia="Times New Roman"/>
                <w:color w:val="000000"/>
                <w:sz w:val="16"/>
                <w:lang w:eastAsia="de-DE"/>
              </w:rPr>
              <w:t>Mandatory</w:t>
            </w:r>
            <w:r w:rsidR="00FA7CE8">
              <w:rPr>
                <w:rFonts w:eastAsia="Times New Roman"/>
                <w:color w:val="000000"/>
                <w:sz w:val="16"/>
                <w:lang w:eastAsia="de-DE"/>
              </w:rPr>
              <w:t xml:space="preserve"> </w:t>
            </w:r>
            <w:r w:rsidRPr="00A370B7">
              <w:rPr>
                <w:rFonts w:eastAsia="Times New Roman"/>
                <w:color w:val="000000"/>
                <w:sz w:val="16"/>
                <w:lang w:eastAsia="de-DE"/>
              </w:rPr>
              <w:t>Flag</w:t>
            </w:r>
          </w:p>
        </w:tc>
      </w:tr>
      <w:tr w:rsidR="00A370B7" w:rsidRPr="00AD4FE7" w14:paraId="16F989DE" w14:textId="77777777" w:rsidTr="00B2672A">
        <w:trPr>
          <w:cantSplit/>
          <w:trHeight w:val="315"/>
        </w:trPr>
        <w:tc>
          <w:tcPr>
            <w:tcW w:w="1056" w:type="pct"/>
            <w:shd w:val="clear" w:color="auto" w:fill="92D050"/>
            <w:noWrap/>
            <w:vAlign w:val="center"/>
            <w:hideMark/>
          </w:tcPr>
          <w:p w14:paraId="16F989D5" w14:textId="77777777" w:rsidR="00A370B7" w:rsidRPr="009B12D1" w:rsidRDefault="009B12D1" w:rsidP="009B12D1">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asram:ValueIndicator</w:t>
            </w:r>
          </w:p>
        </w:tc>
        <w:tc>
          <w:tcPr>
            <w:tcW w:w="453" w:type="pct"/>
            <w:shd w:val="clear" w:color="auto" w:fill="92D050"/>
            <w:vAlign w:val="center"/>
            <w:hideMark/>
          </w:tcPr>
          <w:p w14:paraId="16F989D6"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Boolean</w:t>
            </w:r>
          </w:p>
        </w:tc>
        <w:tc>
          <w:tcPr>
            <w:tcW w:w="402" w:type="pct"/>
            <w:shd w:val="clear" w:color="auto" w:fill="92D050"/>
            <w:noWrap/>
            <w:vAlign w:val="center"/>
            <w:hideMark/>
          </w:tcPr>
          <w:p w14:paraId="16F989D7"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w:t>
            </w:r>
          </w:p>
        </w:tc>
        <w:tc>
          <w:tcPr>
            <w:tcW w:w="352" w:type="pct"/>
            <w:shd w:val="clear" w:color="auto" w:fill="92D050"/>
            <w:noWrap/>
            <w:vAlign w:val="center"/>
            <w:hideMark/>
          </w:tcPr>
          <w:p w14:paraId="16F989D8"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9D9"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TRUE</w:t>
            </w:r>
          </w:p>
        </w:tc>
        <w:tc>
          <w:tcPr>
            <w:tcW w:w="302" w:type="pct"/>
            <w:shd w:val="clear" w:color="auto" w:fill="92D050"/>
            <w:noWrap/>
            <w:vAlign w:val="center"/>
            <w:hideMark/>
          </w:tcPr>
          <w:p w14:paraId="16F989DA" w14:textId="77777777" w:rsidR="00A370B7" w:rsidRPr="00A370B7" w:rsidRDefault="00A370B7" w:rsidP="009B12D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9DB"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If “asram:TypeCode” is equal to Value “</w:t>
            </w:r>
            <w:r w:rsidRPr="00096100">
              <w:rPr>
                <w:rFonts w:eastAsia="Times New Roman"/>
                <w:b/>
                <w:color w:val="000000"/>
                <w:sz w:val="16"/>
                <w:lang w:eastAsia="de-DE"/>
              </w:rPr>
              <w:t>EDR</w:t>
            </w:r>
            <w:r w:rsidRPr="00A370B7">
              <w:rPr>
                <w:rFonts w:eastAsia="Times New Roman"/>
                <w:color w:val="000000"/>
                <w:sz w:val="16"/>
                <w:lang w:eastAsia="de-DE"/>
              </w:rPr>
              <w:t>", the following assignment is valid:</w:t>
            </w:r>
          </w:p>
          <w:p w14:paraId="16F989DC" w14:textId="77777777" w:rsidR="00A370B7" w:rsidRPr="00A370B7" w:rsidRDefault="00A370B7" w:rsidP="009B12D1">
            <w:pPr>
              <w:spacing w:line="240" w:lineRule="auto"/>
              <w:rPr>
                <w:rFonts w:eastAsia="Times New Roman"/>
                <w:color w:val="000000"/>
                <w:sz w:val="16"/>
                <w:lang w:eastAsia="de-DE"/>
              </w:rPr>
            </w:pPr>
          </w:p>
          <w:p w14:paraId="16F989DD"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Expiry</w:t>
            </w:r>
            <w:r w:rsidR="00FA7CE8">
              <w:rPr>
                <w:rFonts w:eastAsia="Times New Roman"/>
                <w:color w:val="000000"/>
                <w:sz w:val="16"/>
                <w:lang w:eastAsia="de-DE"/>
              </w:rPr>
              <w:t xml:space="preserve"> </w:t>
            </w:r>
            <w:r w:rsidRPr="00A370B7">
              <w:rPr>
                <w:rFonts w:eastAsia="Times New Roman"/>
                <w:color w:val="000000"/>
                <w:sz w:val="16"/>
                <w:lang w:eastAsia="de-DE"/>
              </w:rPr>
              <w:t>Date</w:t>
            </w:r>
            <w:r w:rsidR="00FA7CE8">
              <w:rPr>
                <w:rFonts w:eastAsia="Times New Roman"/>
                <w:color w:val="000000"/>
                <w:sz w:val="16"/>
                <w:lang w:eastAsia="de-DE"/>
              </w:rPr>
              <w:t xml:space="preserve"> </w:t>
            </w:r>
            <w:r w:rsidRPr="00A370B7">
              <w:rPr>
                <w:rFonts w:eastAsia="Times New Roman"/>
                <w:color w:val="000000"/>
                <w:sz w:val="16"/>
                <w:lang w:eastAsia="de-DE"/>
              </w:rPr>
              <w:t>Mandatory</w:t>
            </w:r>
            <w:r w:rsidR="00FA7CE8">
              <w:rPr>
                <w:rFonts w:eastAsia="Times New Roman"/>
                <w:color w:val="000000"/>
                <w:sz w:val="16"/>
                <w:lang w:eastAsia="de-DE"/>
              </w:rPr>
              <w:t xml:space="preserve"> </w:t>
            </w:r>
            <w:r w:rsidRPr="00A370B7">
              <w:rPr>
                <w:rFonts w:eastAsia="Times New Roman"/>
                <w:color w:val="000000"/>
                <w:sz w:val="16"/>
                <w:lang w:eastAsia="de-DE"/>
              </w:rPr>
              <w:t>Flag</w:t>
            </w:r>
          </w:p>
        </w:tc>
      </w:tr>
      <w:tr w:rsidR="00A370B7" w:rsidRPr="00AD4FE7" w14:paraId="16F989E8" w14:textId="77777777" w:rsidTr="00B2672A">
        <w:trPr>
          <w:cantSplit/>
          <w:trHeight w:val="315"/>
        </w:trPr>
        <w:tc>
          <w:tcPr>
            <w:tcW w:w="1056" w:type="pct"/>
            <w:shd w:val="clear" w:color="auto" w:fill="92D050"/>
            <w:noWrap/>
            <w:vAlign w:val="center"/>
            <w:hideMark/>
          </w:tcPr>
          <w:p w14:paraId="16F989DF" w14:textId="77777777" w:rsidR="00A370B7" w:rsidRPr="009B12D1" w:rsidRDefault="009B12D1" w:rsidP="009B12D1">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asram:ValueIndicator</w:t>
            </w:r>
          </w:p>
        </w:tc>
        <w:tc>
          <w:tcPr>
            <w:tcW w:w="453" w:type="pct"/>
            <w:shd w:val="clear" w:color="auto" w:fill="92D050"/>
            <w:vAlign w:val="center"/>
            <w:hideMark/>
          </w:tcPr>
          <w:p w14:paraId="16F989E0"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Boolean</w:t>
            </w:r>
          </w:p>
        </w:tc>
        <w:tc>
          <w:tcPr>
            <w:tcW w:w="402" w:type="pct"/>
            <w:shd w:val="clear" w:color="auto" w:fill="92D050"/>
            <w:noWrap/>
            <w:vAlign w:val="center"/>
            <w:hideMark/>
          </w:tcPr>
          <w:p w14:paraId="16F989E1"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w:t>
            </w:r>
          </w:p>
        </w:tc>
        <w:tc>
          <w:tcPr>
            <w:tcW w:w="352" w:type="pct"/>
            <w:shd w:val="clear" w:color="auto" w:fill="92D050"/>
            <w:noWrap/>
            <w:vAlign w:val="center"/>
            <w:hideMark/>
          </w:tcPr>
          <w:p w14:paraId="16F989E2"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9E3"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FALSE</w:t>
            </w:r>
          </w:p>
        </w:tc>
        <w:tc>
          <w:tcPr>
            <w:tcW w:w="302" w:type="pct"/>
            <w:shd w:val="clear" w:color="auto" w:fill="92D050"/>
            <w:noWrap/>
            <w:vAlign w:val="center"/>
            <w:hideMark/>
          </w:tcPr>
          <w:p w14:paraId="16F989E4" w14:textId="77777777" w:rsidR="00A370B7" w:rsidRPr="00A370B7" w:rsidRDefault="00A370B7" w:rsidP="009B12D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9E5"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If “asram:TypeCode” is equal to Value “</w:t>
            </w:r>
            <w:r w:rsidRPr="00096100">
              <w:rPr>
                <w:rFonts w:eastAsia="Times New Roman"/>
                <w:b/>
                <w:color w:val="000000"/>
                <w:sz w:val="16"/>
                <w:lang w:eastAsia="de-DE"/>
              </w:rPr>
              <w:t>OPO</w:t>
            </w:r>
            <w:r w:rsidRPr="00A370B7">
              <w:rPr>
                <w:rFonts w:eastAsia="Times New Roman"/>
                <w:color w:val="000000"/>
                <w:sz w:val="16"/>
                <w:lang w:eastAsia="de-DE"/>
              </w:rPr>
              <w:t>", the following assignment is valid:</w:t>
            </w:r>
          </w:p>
          <w:p w14:paraId="16F989E6" w14:textId="77777777" w:rsidR="00A370B7" w:rsidRPr="00A370B7" w:rsidRDefault="00A370B7" w:rsidP="009B12D1">
            <w:pPr>
              <w:spacing w:line="240" w:lineRule="auto"/>
              <w:rPr>
                <w:rFonts w:eastAsia="Times New Roman"/>
                <w:color w:val="000000"/>
                <w:sz w:val="16"/>
                <w:lang w:eastAsia="de-DE"/>
              </w:rPr>
            </w:pPr>
          </w:p>
          <w:p w14:paraId="16F989E7"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One</w:t>
            </w:r>
            <w:r w:rsidR="00096100">
              <w:rPr>
                <w:rFonts w:eastAsia="Times New Roman"/>
                <w:color w:val="000000"/>
                <w:sz w:val="16"/>
                <w:lang w:eastAsia="de-DE"/>
              </w:rPr>
              <w:t xml:space="preserve"> </w:t>
            </w:r>
            <w:r w:rsidRPr="00A370B7">
              <w:rPr>
                <w:rFonts w:eastAsia="Times New Roman"/>
                <w:color w:val="000000"/>
                <w:sz w:val="16"/>
                <w:lang w:eastAsia="de-DE"/>
              </w:rPr>
              <w:t>PO</w:t>
            </w:r>
            <w:r w:rsidR="00096100">
              <w:rPr>
                <w:rFonts w:eastAsia="Times New Roman"/>
                <w:color w:val="000000"/>
                <w:sz w:val="16"/>
                <w:lang w:eastAsia="de-DE"/>
              </w:rPr>
              <w:t xml:space="preserve"> </w:t>
            </w:r>
            <w:r w:rsidRPr="00A370B7">
              <w:rPr>
                <w:rFonts w:eastAsia="Times New Roman"/>
                <w:color w:val="000000"/>
                <w:sz w:val="16"/>
                <w:lang w:eastAsia="de-DE"/>
              </w:rPr>
              <w:t>Flag: one PO number / PO Line / PO Schedule  per DA.</w:t>
            </w:r>
          </w:p>
        </w:tc>
      </w:tr>
      <w:tr w:rsidR="00A370B7" w:rsidRPr="00AD4FE7" w14:paraId="16F989F2" w14:textId="77777777" w:rsidTr="00B2672A">
        <w:trPr>
          <w:cantSplit/>
          <w:trHeight w:val="315"/>
        </w:trPr>
        <w:tc>
          <w:tcPr>
            <w:tcW w:w="1056" w:type="pct"/>
            <w:shd w:val="clear" w:color="auto" w:fill="92D050"/>
            <w:noWrap/>
            <w:vAlign w:val="center"/>
            <w:hideMark/>
          </w:tcPr>
          <w:p w14:paraId="16F989E9" w14:textId="77777777" w:rsidR="00A370B7" w:rsidRPr="009B12D1" w:rsidRDefault="009B12D1" w:rsidP="009B12D1">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asram:ValueIndicator</w:t>
            </w:r>
          </w:p>
        </w:tc>
        <w:tc>
          <w:tcPr>
            <w:tcW w:w="453" w:type="pct"/>
            <w:shd w:val="clear" w:color="auto" w:fill="92D050"/>
            <w:vAlign w:val="center"/>
            <w:hideMark/>
          </w:tcPr>
          <w:p w14:paraId="16F989EA"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Boolean</w:t>
            </w:r>
          </w:p>
        </w:tc>
        <w:tc>
          <w:tcPr>
            <w:tcW w:w="402" w:type="pct"/>
            <w:shd w:val="clear" w:color="auto" w:fill="92D050"/>
            <w:noWrap/>
            <w:vAlign w:val="center"/>
            <w:hideMark/>
          </w:tcPr>
          <w:p w14:paraId="16F989EB"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w:t>
            </w:r>
          </w:p>
        </w:tc>
        <w:tc>
          <w:tcPr>
            <w:tcW w:w="352" w:type="pct"/>
            <w:shd w:val="clear" w:color="auto" w:fill="92D050"/>
            <w:noWrap/>
            <w:vAlign w:val="center"/>
            <w:hideMark/>
          </w:tcPr>
          <w:p w14:paraId="16F989EC"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9ED" w14:textId="77777777" w:rsidR="00A370B7" w:rsidRPr="00A370B7" w:rsidRDefault="00A370B7" w:rsidP="009B12D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FALSE</w:t>
            </w:r>
          </w:p>
        </w:tc>
        <w:tc>
          <w:tcPr>
            <w:tcW w:w="302" w:type="pct"/>
            <w:shd w:val="clear" w:color="auto" w:fill="92D050"/>
            <w:noWrap/>
            <w:vAlign w:val="center"/>
            <w:hideMark/>
          </w:tcPr>
          <w:p w14:paraId="16F989EE" w14:textId="77777777" w:rsidR="00A370B7" w:rsidRPr="00A370B7" w:rsidRDefault="00A370B7" w:rsidP="009B12D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9EF"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If “asram:TypeCode” is equal to Value “</w:t>
            </w:r>
            <w:r w:rsidRPr="00096100">
              <w:rPr>
                <w:rFonts w:eastAsia="Times New Roman"/>
                <w:b/>
                <w:color w:val="000000"/>
                <w:sz w:val="16"/>
                <w:lang w:eastAsia="de-DE"/>
              </w:rPr>
              <w:t>KTD</w:t>
            </w:r>
            <w:r w:rsidRPr="00A370B7">
              <w:rPr>
                <w:rFonts w:eastAsia="Times New Roman"/>
                <w:color w:val="000000"/>
                <w:sz w:val="16"/>
                <w:lang w:eastAsia="de-DE"/>
              </w:rPr>
              <w:t>", the following assignment is valid:</w:t>
            </w:r>
          </w:p>
          <w:p w14:paraId="16F989F0" w14:textId="77777777" w:rsidR="00A370B7" w:rsidRPr="00A370B7" w:rsidRDefault="00A370B7" w:rsidP="009B12D1">
            <w:pPr>
              <w:spacing w:line="240" w:lineRule="auto"/>
              <w:rPr>
                <w:rFonts w:eastAsia="Times New Roman"/>
                <w:color w:val="000000"/>
                <w:sz w:val="16"/>
                <w:lang w:eastAsia="de-DE"/>
              </w:rPr>
            </w:pPr>
          </w:p>
          <w:p w14:paraId="16F989F1" w14:textId="77777777" w:rsidR="00A370B7" w:rsidRPr="00A370B7" w:rsidRDefault="00A370B7" w:rsidP="009B12D1">
            <w:pPr>
              <w:spacing w:line="240" w:lineRule="auto"/>
              <w:rPr>
                <w:rFonts w:eastAsia="Times New Roman"/>
                <w:color w:val="000000"/>
                <w:sz w:val="16"/>
                <w:lang w:eastAsia="de-DE"/>
              </w:rPr>
            </w:pPr>
            <w:r w:rsidRPr="00A370B7">
              <w:rPr>
                <w:rFonts w:eastAsia="Times New Roman"/>
                <w:color w:val="000000"/>
                <w:sz w:val="16"/>
                <w:lang w:eastAsia="de-DE"/>
              </w:rPr>
              <w:t>KIT</w:t>
            </w:r>
            <w:r w:rsidR="00096100">
              <w:rPr>
                <w:rFonts w:eastAsia="Times New Roman"/>
                <w:color w:val="000000"/>
                <w:sz w:val="16"/>
                <w:lang w:eastAsia="de-DE"/>
              </w:rPr>
              <w:t xml:space="preserve"> </w:t>
            </w:r>
            <w:r w:rsidRPr="00A370B7">
              <w:rPr>
                <w:rFonts w:eastAsia="Times New Roman"/>
                <w:color w:val="000000"/>
                <w:sz w:val="16"/>
                <w:lang w:eastAsia="de-DE"/>
              </w:rPr>
              <w:t>Delivery</w:t>
            </w:r>
            <w:r w:rsidR="00096100">
              <w:rPr>
                <w:rFonts w:eastAsia="Times New Roman"/>
                <w:color w:val="000000"/>
                <w:sz w:val="16"/>
                <w:lang w:eastAsia="de-DE"/>
              </w:rPr>
              <w:t xml:space="preserve"> </w:t>
            </w:r>
            <w:r w:rsidRPr="00A370B7">
              <w:rPr>
                <w:rFonts w:eastAsia="Times New Roman"/>
                <w:color w:val="000000"/>
                <w:sz w:val="16"/>
                <w:lang w:eastAsia="de-DE"/>
              </w:rPr>
              <w:t>Flag: first kit delivery : DA = Kit Header + at least 1 Component line.</w:t>
            </w:r>
          </w:p>
        </w:tc>
      </w:tr>
    </w:tbl>
    <w:p w14:paraId="16F989F3" w14:textId="77777777" w:rsidR="00483FD4" w:rsidRDefault="00483FD4" w:rsidP="00483FD4"/>
    <w:p w14:paraId="16F989F4" w14:textId="77777777" w:rsidR="003652C3" w:rsidRPr="00DF7A8E" w:rsidRDefault="003652C3" w:rsidP="003652C3">
      <w:pPr>
        <w:pStyle w:val="berschrift3"/>
      </w:pPr>
      <w:bookmarkStart w:id="43" w:name="_Toc347482184"/>
      <w:r w:rsidRPr="00DF7A8E">
        <w:t>asram:ApplicableCITradeDeliveryTerms</w:t>
      </w:r>
      <w:bookmarkEnd w:id="43"/>
    </w:p>
    <w:p w14:paraId="16F989F5" w14:textId="77777777" w:rsidR="00B46D69" w:rsidRPr="00B46D69" w:rsidRDefault="00B46D69" w:rsidP="00B46D69"/>
    <w:p w14:paraId="16F989F6" w14:textId="77777777" w:rsidR="003652C3" w:rsidRDefault="00B46D69" w:rsidP="003652C3">
      <w:r>
        <w:rPr>
          <w:noProof/>
          <w:lang w:eastAsia="zh-TW"/>
        </w:rPr>
        <mc:AlternateContent>
          <mc:Choice Requires="wpg">
            <w:drawing>
              <wp:inline distT="0" distB="0" distL="0" distR="0" wp14:anchorId="16F991E0" wp14:editId="16F991E1">
                <wp:extent cx="5528310" cy="1360170"/>
                <wp:effectExtent l="0" t="0" r="15240" b="0"/>
                <wp:docPr id="6242" name="Gruppieren 6242"/>
                <wp:cNvGraphicFramePr/>
                <a:graphic xmlns:a="http://schemas.openxmlformats.org/drawingml/2006/main">
                  <a:graphicData uri="http://schemas.microsoft.com/office/word/2010/wordprocessingGroup">
                    <wpg:wgp>
                      <wpg:cNvGrpSpPr/>
                      <wpg:grpSpPr>
                        <a:xfrm>
                          <a:off x="0" y="0"/>
                          <a:ext cx="5528310" cy="1360170"/>
                          <a:chOff x="0" y="0"/>
                          <a:chExt cx="5528310" cy="1360170"/>
                        </a:xfrm>
                      </wpg:grpSpPr>
                      <wps:wsp>
                        <wps:cNvPr id="977" name="AutoShape 7896"/>
                        <wps:cNvCnPr>
                          <a:cxnSpLocks noChangeShapeType="1"/>
                        </wps:cNvCnPr>
                        <wps:spPr bwMode="auto">
                          <a:xfrm>
                            <a:off x="34671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78" name="Rectangle 7897"/>
                        <wps:cNvSpPr>
                          <a:spLocks noChangeArrowheads="1"/>
                        </wps:cNvSpPr>
                        <wps:spPr bwMode="auto">
                          <a:xfrm>
                            <a:off x="400050" y="409575"/>
                            <a:ext cx="2668905" cy="344805"/>
                          </a:xfrm>
                          <a:prstGeom prst="rect">
                            <a:avLst/>
                          </a:prstGeom>
                          <a:solidFill>
                            <a:srgbClr val="8DB3E2"/>
                          </a:solidFill>
                          <a:ln w="25400">
                            <a:solidFill>
                              <a:srgbClr val="000000"/>
                            </a:solidFill>
                            <a:miter lim="800000"/>
                            <a:headEnd/>
                            <a:tailEnd/>
                          </a:ln>
                        </wps:spPr>
                        <wps:txbx>
                          <w:txbxContent>
                            <w:p w14:paraId="16F992D9" w14:textId="77777777" w:rsidR="009502FA" w:rsidRPr="00C532BE" w:rsidRDefault="009502FA" w:rsidP="00483FD4">
                              <w:pPr>
                                <w:spacing w:line="240" w:lineRule="auto"/>
                                <w:rPr>
                                  <w:b/>
                                  <w:szCs w:val="20"/>
                                </w:rPr>
                              </w:pPr>
                              <w:proofErr w:type="spellStart"/>
                              <w:r w:rsidRPr="00921097">
                                <w:rPr>
                                  <w:rFonts w:cs="Arial"/>
                                  <w:b/>
                                  <w:bCs/>
                                  <w:szCs w:val="20"/>
                                  <w:lang w:val="de-DE"/>
                                </w:rPr>
                                <w:t>asram:ApplicableCITradeDeliveryTerms</w:t>
                              </w:r>
                              <w:proofErr w:type="spellEnd"/>
                            </w:p>
                          </w:txbxContent>
                        </wps:txbx>
                        <wps:bodyPr rot="0" vert="horz" wrap="square" lIns="91440" tIns="45720" rIns="91440" bIns="45720" anchor="t" anchorCtr="0" upright="1">
                          <a:noAutofit/>
                        </wps:bodyPr>
                      </wps:wsp>
                      <wps:wsp>
                        <wps:cNvPr id="979" name="Rectangle 7898"/>
                        <wps:cNvSpPr>
                          <a:spLocks noChangeArrowheads="1"/>
                        </wps:cNvSpPr>
                        <wps:spPr bwMode="auto">
                          <a:xfrm>
                            <a:off x="30861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80" name="Rectangle 7899"/>
                        <wps:cNvSpPr>
                          <a:spLocks noChangeArrowheads="1"/>
                        </wps:cNvSpPr>
                        <wps:spPr bwMode="auto">
                          <a:xfrm>
                            <a:off x="3867150" y="866775"/>
                            <a:ext cx="15760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DA" w14:textId="77777777" w:rsidR="009502FA" w:rsidRPr="00921097" w:rsidRDefault="009502FA" w:rsidP="00483FD4">
                              <w:proofErr w:type="spellStart"/>
                              <w:proofErr w:type="gramStart"/>
                              <w:r w:rsidRPr="00921097">
                                <w:rPr>
                                  <w:rFonts w:cs="Arial"/>
                                  <w:bCs/>
                                  <w:szCs w:val="20"/>
                                </w:rPr>
                                <w:t>asram:</w:t>
                              </w:r>
                              <w:proofErr w:type="gramEnd"/>
                              <w:r w:rsidRPr="00921097">
                                <w:rPr>
                                  <w:rFonts w:cs="Arial"/>
                                  <w:bCs/>
                                  <w:szCs w:val="20"/>
                                </w:rPr>
                                <w:t>DescriptionText</w:t>
                              </w:r>
                              <w:proofErr w:type="spellEnd"/>
                            </w:p>
                          </w:txbxContent>
                        </wps:txbx>
                        <wps:bodyPr rot="0" vert="horz" wrap="square" lIns="91440" tIns="45720" rIns="91440" bIns="45720" anchor="t" anchorCtr="0" upright="1">
                          <a:noAutofit/>
                        </wps:bodyPr>
                      </wps:wsp>
                      <wps:wsp>
                        <wps:cNvPr id="981" name="AutoShape 7900"/>
                        <wps:cNvCnPr>
                          <a:cxnSpLocks noChangeShapeType="1"/>
                        </wps:cNvCnPr>
                        <wps:spPr bwMode="auto">
                          <a:xfrm>
                            <a:off x="327660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82" name="AutoShape 7901"/>
                        <wps:cNvCnPr>
                          <a:cxnSpLocks noChangeShapeType="1"/>
                        </wps:cNvCnPr>
                        <wps:spPr bwMode="auto">
                          <a:xfrm>
                            <a:off x="30765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83" name="Rectangle 7902"/>
                        <wps:cNvSpPr>
                          <a:spLocks noChangeArrowheads="1"/>
                        </wps:cNvSpPr>
                        <wps:spPr bwMode="auto">
                          <a:xfrm>
                            <a:off x="3867150" y="0"/>
                            <a:ext cx="16611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DB" w14:textId="77777777" w:rsidR="009502FA" w:rsidRPr="00D553B7" w:rsidRDefault="009502FA" w:rsidP="00483FD4">
                              <w:pPr>
                                <w:spacing w:line="240" w:lineRule="auto"/>
                                <w:rPr>
                                  <w:szCs w:val="20"/>
                                </w:rPr>
                              </w:pPr>
                              <w:proofErr w:type="spellStart"/>
                              <w:proofErr w:type="gramStart"/>
                              <w:r w:rsidRPr="00921097">
                                <w:rPr>
                                  <w:rFonts w:cs="Arial"/>
                                  <w:bCs/>
                                  <w:szCs w:val="20"/>
                                </w:rPr>
                                <w:t>asram:</w:t>
                              </w:r>
                              <w:proofErr w:type="gramEnd"/>
                              <w:r w:rsidRPr="00921097">
                                <w:rPr>
                                  <w:rFonts w:cs="Arial"/>
                                  <w:bCs/>
                                  <w:szCs w:val="20"/>
                                </w:rPr>
                                <w:t>DeliveryTypeCode</w:t>
                              </w:r>
                              <w:proofErr w:type="spellEnd"/>
                            </w:p>
                          </w:txbxContent>
                        </wps:txbx>
                        <wps:bodyPr rot="0" vert="horz" wrap="square" lIns="91440" tIns="45720" rIns="91440" bIns="45720" anchor="t" anchorCtr="0" upright="1">
                          <a:noAutofit/>
                        </wps:bodyPr>
                      </wps:wsp>
                      <wps:wsp>
                        <wps:cNvPr id="984" name="AutoShape 7903"/>
                        <wps:cNvCnPr>
                          <a:cxnSpLocks noChangeShapeType="1"/>
                        </wps:cNvCnPr>
                        <wps:spPr bwMode="auto">
                          <a:xfrm>
                            <a:off x="34671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85" name="AutoShape 7904"/>
                        <wps:cNvCnPr>
                          <a:cxnSpLocks noChangeShapeType="1"/>
                        </wps:cNvCnPr>
                        <wps:spPr bwMode="auto">
                          <a:xfrm>
                            <a:off x="34766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67" name="Rechteck 1267"/>
                        <wps:cNvSpPr>
                          <a:spLocks noChangeArrowheads="1"/>
                        </wps:cNvSpPr>
                        <wps:spPr bwMode="auto">
                          <a:xfrm>
                            <a:off x="0" y="457200"/>
                            <a:ext cx="501015" cy="293370"/>
                          </a:xfrm>
                          <a:prstGeom prst="rect">
                            <a:avLst/>
                          </a:prstGeom>
                          <a:noFill/>
                          <a:ln>
                            <a:noFill/>
                          </a:ln>
                          <a:extLst/>
                        </wps:spPr>
                        <wps:txbx>
                          <w:txbxContent>
                            <w:p w14:paraId="16F992DC" w14:textId="77777777" w:rsidR="009502FA" w:rsidRDefault="009502FA" w:rsidP="003E3F5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40" name="Rechteck 6240"/>
                        <wps:cNvSpPr>
                          <a:spLocks noChangeArrowheads="1"/>
                        </wps:cNvSpPr>
                        <wps:spPr bwMode="auto">
                          <a:xfrm>
                            <a:off x="3476625" y="1066800"/>
                            <a:ext cx="501015" cy="293370"/>
                          </a:xfrm>
                          <a:prstGeom prst="rect">
                            <a:avLst/>
                          </a:prstGeom>
                          <a:noFill/>
                          <a:ln>
                            <a:noFill/>
                          </a:ln>
                          <a:extLst/>
                        </wps:spPr>
                        <wps:txbx>
                          <w:txbxContent>
                            <w:p w14:paraId="16F992DD" w14:textId="77777777" w:rsidR="009502FA" w:rsidRDefault="009502FA" w:rsidP="002E670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41" name="Rechteck 6241"/>
                        <wps:cNvSpPr>
                          <a:spLocks noChangeArrowheads="1"/>
                        </wps:cNvSpPr>
                        <wps:spPr bwMode="auto">
                          <a:xfrm>
                            <a:off x="3476625" y="161925"/>
                            <a:ext cx="501015" cy="293370"/>
                          </a:xfrm>
                          <a:prstGeom prst="rect">
                            <a:avLst/>
                          </a:prstGeom>
                          <a:noFill/>
                          <a:ln>
                            <a:noFill/>
                          </a:ln>
                          <a:extLst/>
                        </wps:spPr>
                        <wps:txbx>
                          <w:txbxContent>
                            <w:p w14:paraId="16F992DE" w14:textId="77777777" w:rsidR="009502FA" w:rsidRDefault="009502FA" w:rsidP="002E670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42" o:spid="_x0000_s1310" style="width:435.3pt;height:107.1pt;mso-position-horizontal-relative:char;mso-position-vertical-relative:line" coordsize="55283,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">
                <v:shape id="AutoShape 7896" o:spid="_x0000_s1311" type="#_x0000_t32" style="position:absolute;left:34671;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1oq8UAAADcAAAADwAAAGRycy9kb3ducmV2LnhtbESPQWvCQBSE7wX/w/IKvdVNixiNriIF&#10;qQhtSFr0+sg+k2D2bciuSfrvu4WCx2FmvmHW29E0oqfO1ZYVvEwjEMSF1TWXCr6/9s8LEM4ja2ws&#10;k4IfcrDdTB7WmGg7cEZ97ksRIOwSVFB53yZSuqIig25qW+LgXWxn0AfZlVJ3OAS4aeRrFM2lwZrD&#10;QoUtvVVUXPObUdCnp8943/bvqS9Ps+w4W57RfCj19DjuViA8jf4e/m8ftIJlHMPfmXA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p1oq8UAAADcAAAADwAAAAAAAAAA&#10;AAAAAAChAgAAZHJzL2Rvd25yZXYueG1sUEsFBgAAAAAEAAQA+QAAAJMDAAAAAA==&#10;" strokeweight="2pt"/>
                <v:rect id="Rectangle 7897" o:spid="_x0000_s1312" style="position:absolute;left:4000;top:4095;width:266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25Vb8A&#10;AADcAAAADwAAAGRycy9kb3ducmV2LnhtbERPy4rCMBTdC/5DuII7TXXhTKtRRBHExYAPcHttrk2x&#10;uSlN1OrXm4Uwy8N5zxatrcSDGl86VjAaJiCIc6dLLhScjpvBLwgfkDVWjknBizws5t3ODDPtnryn&#10;xyEUIoawz1CBCaHOpPS5IYt+6GriyF1dYzFE2BRSN/iM4baS4ySZSIslxwaDNa0M5bfD3SpY389m&#10;83bG7/6ofOsLulU63irV77XLKYhAbfgXf91brSD9iWvjmXgE5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3blVvwAAANwAAAAPAAAAAAAAAAAAAAAAAJgCAABkcnMvZG93bnJl&#10;di54bWxQSwUGAAAAAAQABAD1AAAAhAMAAAAA&#10;" fillcolor="#8db3e2" strokeweight="2pt">
                  <v:textbox>
                    <w:txbxContent>
                      <w:p w14:paraId="16F992D9" w14:textId="77777777" w:rsidR="009502FA" w:rsidRPr="00C532BE" w:rsidRDefault="009502FA" w:rsidP="00483FD4">
                        <w:pPr>
                          <w:spacing w:line="240" w:lineRule="auto"/>
                          <w:rPr>
                            <w:b/>
                            <w:szCs w:val="20"/>
                          </w:rPr>
                        </w:pPr>
                        <w:proofErr w:type="spellStart"/>
                        <w:r w:rsidRPr="00921097">
                          <w:rPr>
                            <w:rFonts w:cs="Arial"/>
                            <w:b/>
                            <w:bCs/>
                            <w:szCs w:val="20"/>
                            <w:lang w:val="de-DE"/>
                          </w:rPr>
                          <w:t>asram:ApplicableCITradeDeliveryTerms</w:t>
                        </w:r>
                        <w:proofErr w:type="spellEnd"/>
                      </w:p>
                    </w:txbxContent>
                  </v:textbox>
                </v:rect>
                <v:rect id="Rectangle 7898" o:spid="_x0000_s1313" style="position:absolute;left:30861;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2+GMQA&#10;AADcAAAADwAAAGRycy9kb3ducmV2LnhtbESP3WoCMRSE7wu+QzhC72pWwaqrUaRQLEih/t0fNsfd&#10;xc3JmmQ17dM3hYKXw8x8wyxW0TTiRs7XlhUMBxkI4sLqmksFx8P7yxSED8gaG8uk4Js8rJa9pwXm&#10;2t55R7d9KEWCsM9RQRVCm0vpi4oM+oFtiZN3ts5gSNKVUju8J7hp5CjLXqXBmtNChS29VVRc9p1R&#10;0H6Ou83kunU/p2n3VeA22jCKSj3343oOIlAMj/B/+0MrmE1m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9vhjEAAAA3AAAAA8AAAAAAAAAAAAAAAAAmAIAAGRycy9k&#10;b3ducmV2LnhtbFBLBQYAAAAABAAEAPUAAACJAwAAAAA=&#10;" strokeweight="2pt"/>
                <v:rect id="Rectangle 7899" o:spid="_x0000_s1314" style="position:absolute;left:38671;top:8667;width:1576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LtcQA&#10;AADcAAAADwAAAGRycy9kb3ducmV2LnhtbESPwUrDQBCG70LfYRnBi9hNRGwbuy1FEcVTk0rPQ3ZM&#10;gtnZsLu227d3DoLH4Z//m2/W2+xGdaIQB88GynkBirj1duDOwOfh9W4JKiZki6NnMnChCNvN7GqN&#10;lfVnrunUpE4JhGOFBvqUpkrr2PbkMM79RCzZlw8Ok4yh0zbgWeBu1PdF8agdDiwXepzouaf2u/lx&#10;olHm+ti83V78h3+ph9KGh31eGHNznXdPoBLl9L/81363BlZL0ZdnhAB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ki7XEAAAA3AAAAA8AAAAAAAAAAAAAAAAAmAIAAGRycy9k&#10;b3ducmV2LnhtbFBLBQYAAAAABAAEAPUAAACJAwAAAAA=&#10;" filled="f" fillcolor="#8db3e2" strokeweight="2pt">
                  <v:textbox>
                    <w:txbxContent>
                      <w:p w14:paraId="16F992DA" w14:textId="77777777" w:rsidR="009502FA" w:rsidRPr="00921097" w:rsidRDefault="009502FA" w:rsidP="00483FD4">
                        <w:proofErr w:type="spellStart"/>
                        <w:proofErr w:type="gramStart"/>
                        <w:r w:rsidRPr="00921097">
                          <w:rPr>
                            <w:rFonts w:cs="Arial"/>
                            <w:bCs/>
                            <w:szCs w:val="20"/>
                          </w:rPr>
                          <w:t>asram:</w:t>
                        </w:r>
                        <w:proofErr w:type="gramEnd"/>
                        <w:r w:rsidRPr="00921097">
                          <w:rPr>
                            <w:rFonts w:cs="Arial"/>
                            <w:bCs/>
                            <w:szCs w:val="20"/>
                          </w:rPr>
                          <w:t>DescriptionText</w:t>
                        </w:r>
                        <w:proofErr w:type="spellEnd"/>
                      </w:p>
                    </w:txbxContent>
                  </v:textbox>
                </v:rect>
                <v:shape id="AutoShape 7900" o:spid="_x0000_s1315" type="#_x0000_t32" style="position:absolute;left:32766;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Y8QAAADcAAAADwAAAGRycy9kb3ducmV2LnhtbESPW4vCMBSE3wX/QzjCvmnqIl6qUWRB&#10;VoRVvKCvh+bYFpuT0sRa/71ZEHwcZuYbZrZoTCFqqlxuWUG/F4EgTqzOOVVwOq66YxDOI2ssLJOC&#10;JzlYzNutGcbaPnhP9cGnIkDYxagg876MpXRJRgZdz5bEwbvayqAPskqlrvAR4KaQ31E0lAZzDgsZ&#10;lvSTUXI73I2CenfejlZl/bvz6Xmw3wwmFzR/Sn11muUUhKfGf8Lv9lormIz78H8mHAE5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7SVjxAAAANwAAAAPAAAAAAAAAAAA&#10;AAAAAKECAABkcnMvZG93bnJldi54bWxQSwUGAAAAAAQABAD5AAAAkgMAAAAA&#10;" strokeweight="2pt"/>
                <v:shape id="AutoShape 7901" o:spid="_x0000_s1316" type="#_x0000_t32" style="position:absolute;left:30765;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7FMQAAADcAAAADwAAAGRycy9kb3ducmV2LnhtbESP3YrCMBSE74V9h3AW9k7TFfGnGkUE&#10;2UVQqYreHppjW7Y5KU221rc3guDlMDPfMLNFa0rRUO0Kywq+exEI4tTqgjMFp+O6OwbhPLLG0jIp&#10;uJODxfyjM8NY2xsn1Bx8JgKEXYwKcu+rWEqX5mTQ9WxFHLyrrQ36IOtM6hpvAW5K2Y+ioTRYcFjI&#10;saJVTunf4d8oaPbn3WhdNT97n50HyWYwuaDZKvX12S6nIDy1/h1+tX+1gsm4D8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P7sUxAAAANwAAAAPAAAAAAAAAAAA&#10;AAAAAKECAABkcnMvZG93bnJldi54bWxQSwUGAAAAAAQABAD5AAAAkgMAAAAA&#10;" strokeweight="2pt"/>
                <v:rect id="Rectangle 7902" o:spid="_x0000_s1317" style="position:absolute;left:38671;width:166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VwsUA&#10;AADcAAAADwAAAGRycy9kb3ducmV2LnhtbESPQWsCMRCF7wX/QxjBi9Ts2tLarVHEUiyeutvS87CZ&#10;7i5uJksSNf77RhB6fLx535u3XEfTixM531lWkM8yEMS11R03Cr6/3u8XIHxA1thbJgUX8rBeje6W&#10;WGh75pJOVWhEgrAvUEEbwlBI6euWDPqZHYiT92udwZCka6R2eE5w08t5lj1Jgx2nhhYH2rZUH6qj&#10;SW/ksfypdtOL3du3ssu1e/yMz0pNxnHzCiJQDP/Ht/SHVvCyeID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9hXCxQAAANwAAAAPAAAAAAAAAAAAAAAAAJgCAABkcnMv&#10;ZG93bnJldi54bWxQSwUGAAAAAAQABAD1AAAAigMAAAAA&#10;" filled="f" fillcolor="#8db3e2" strokeweight="2pt">
                  <v:textbox>
                    <w:txbxContent>
                      <w:p w14:paraId="16F992DB" w14:textId="77777777" w:rsidR="009502FA" w:rsidRPr="00D553B7" w:rsidRDefault="009502FA" w:rsidP="00483FD4">
                        <w:pPr>
                          <w:spacing w:line="240" w:lineRule="auto"/>
                          <w:rPr>
                            <w:szCs w:val="20"/>
                          </w:rPr>
                        </w:pPr>
                        <w:proofErr w:type="spellStart"/>
                        <w:proofErr w:type="gramStart"/>
                        <w:r w:rsidRPr="00921097">
                          <w:rPr>
                            <w:rFonts w:cs="Arial"/>
                            <w:bCs/>
                            <w:szCs w:val="20"/>
                          </w:rPr>
                          <w:t>asram:</w:t>
                        </w:r>
                        <w:proofErr w:type="gramEnd"/>
                        <w:r w:rsidRPr="00921097">
                          <w:rPr>
                            <w:rFonts w:cs="Arial"/>
                            <w:bCs/>
                            <w:szCs w:val="20"/>
                          </w:rPr>
                          <w:t>DeliveryTypeCode</w:t>
                        </w:r>
                        <w:proofErr w:type="spellEnd"/>
                      </w:p>
                    </w:txbxContent>
                  </v:textbox>
                </v:rect>
                <v:shape id="AutoShape 7903" o:spid="_x0000_s1318" type="#_x0000_t32" style="position:absolute;left:34671;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qG+8QAAADcAAAADwAAAGRycy9kb3ducmV2LnhtbESP3YrCMBSE7wXfIRzBO01dyqpdo8iC&#10;KAsq/uDeHpqzbdnmpDSx1rc3guDlMDPfMLNFa0rRUO0KywpGwwgEcWp1wZmC82k1mIBwHlljaZkU&#10;3MnBYt7tzDDR9sYHao4+EwHCLkEFufdVIqVLczLohrYiDt6frQ36IOtM6hpvAW5K+RFFn9JgwWEh&#10;x4q+c0r/j1ejoNlfduNV1az3PrvEh594+otmq1S/1y6/QHhq/Tv8am+0gukkhu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mob7xAAAANwAAAAPAAAAAAAAAAAA&#10;AAAAAKECAABkcnMvZG93bnJldi54bWxQSwUGAAAAAAQABAD5AAAAkgMAAAAA&#10;" strokeweight="2pt"/>
                <v:shape id="AutoShape 7904" o:spid="_x0000_s1319" type="#_x0000_t32" style="position:absolute;left:34766;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YjYMYAAADcAAAADwAAAGRycy9kb3ducmV2LnhtbESPQWvCQBSE74L/YXlCb2ZjUaupq5RC&#10;aCmoxBZ7fWSfSWj2bchuk/jvu4LQ4zAz3zCb3WBq0VHrKssKZlEMgji3uuJCwddnOl2BcB5ZY22Z&#10;FFzJwW47Hm0w0bbnjLqTL0SAsEtQQel9k0jp8pIMusg2xMG72NagD7ItpG6xD3BTy8c4XkqDFYeF&#10;Eht6LSn/Of0aBd3xfHhKm+7t6IvzPPuYr7/R7JV6mAwvzyA8Df4/fG+/awXr1QJuZ8IRkN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WI2DGAAAA3AAAAA8AAAAAAAAA&#10;AAAAAAAAoQIAAGRycy9kb3ducmV2LnhtbFBLBQYAAAAABAAEAPkAAACUAwAAAAA=&#10;" strokeweight="2pt"/>
                <v:rect id="Rechteck 1267" o:spid="_x0000_s1320" style="position:absolute;top:45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zsa8MA&#10;AADdAAAADwAAAGRycy9kb3ducmV2LnhtbERPTWvCQBC9C/0PyxR6Ed3oQUt0lSIUgwhibD0P2TEJ&#10;ZmdjdpvEf+8KQm/zeJ+zXPemEi01rrSsYDKOQBBnVpecK/g5fY8+QTiPrLGyTAru5GC9ehssMda2&#10;4yO1qc9FCGEXo4LC+zqW0mUFGXRjWxMH7mIbgz7AJpe6wS6Em0pOo2gmDZYcGgqsaVNQdk3/jIIu&#10;O7Tn034rD8NzYvmW3Dbp706pj/f+awHCU+//xS93osP86WwOz2/C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zsa8MAAADdAAAADwAAAAAAAAAAAAAAAACYAgAAZHJzL2Rv&#10;d25yZXYueG1sUEsFBgAAAAAEAAQA9QAAAIgDAAAAAA==&#10;" filled="f" stroked="f">
                  <v:textbox>
                    <w:txbxContent>
                      <w:p w14:paraId="16F992DC" w14:textId="77777777" w:rsidR="009502FA" w:rsidRDefault="009502FA" w:rsidP="003E3F54">
                        <w:pPr>
                          <w:rPr>
                            <w:rFonts w:cs="Arial"/>
                            <w:b/>
                            <w:sz w:val="24"/>
                            <w:szCs w:val="24"/>
                            <w:lang w:val="de-DE"/>
                          </w:rPr>
                        </w:pPr>
                        <w:r>
                          <w:rPr>
                            <w:rFonts w:cs="Arial"/>
                            <w:b/>
                            <w:sz w:val="24"/>
                            <w:szCs w:val="24"/>
                            <w:lang w:val="de-DE"/>
                          </w:rPr>
                          <w:t>0..1</w:t>
                        </w:r>
                      </w:p>
                    </w:txbxContent>
                  </v:textbox>
                </v:rect>
                <v:rect id="Rechteck 6240" o:spid="_x0000_s1321" style="position:absolute;left:34766;top:10668;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8p5MMA&#10;AADdAAAADwAAAGRycy9kb3ducmV2LnhtbERPy2qDQBTdF/IPww1kU5qxUkKwmYQghEopSM1jfXFu&#10;VercUWei9u87i0KXh/PeHWbTipEG11hW8LyOQBCXVjdcKbicT09bEM4ja2wtk4IfcnDYLx52mGg7&#10;8SeNha9ECGGXoILa+y6R0pU1GXRr2xEH7ssOBn2AQyX1gFMIN62Mo2gjDTYcGmrsKK2p/C7uRsFU&#10;5uPt/PEm88dbZrnP+rS4viu1Ws7HVxCeZv8v/nNnWsEmfgn7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8p5MMAAADdAAAADwAAAAAAAAAAAAAAAACYAgAAZHJzL2Rv&#10;d25yZXYueG1sUEsFBgAAAAAEAAQA9QAAAIgDAAAAAA==&#10;" filled="f" stroked="f">
                  <v:textbox>
                    <w:txbxContent>
                      <w:p w14:paraId="16F992DD" w14:textId="77777777" w:rsidR="009502FA" w:rsidRDefault="009502FA" w:rsidP="002E6701">
                        <w:pPr>
                          <w:rPr>
                            <w:rFonts w:cs="Arial"/>
                            <w:b/>
                            <w:sz w:val="24"/>
                            <w:szCs w:val="24"/>
                            <w:lang w:val="de-DE"/>
                          </w:rPr>
                        </w:pPr>
                        <w:r>
                          <w:rPr>
                            <w:rFonts w:cs="Arial"/>
                            <w:b/>
                            <w:sz w:val="24"/>
                            <w:szCs w:val="24"/>
                            <w:lang w:val="de-DE"/>
                          </w:rPr>
                          <w:t>0..*</w:t>
                        </w:r>
                      </w:p>
                    </w:txbxContent>
                  </v:textbox>
                </v:rect>
                <v:rect id="Rechteck 6241" o:spid="_x0000_s1322" style="position:absolute;left:34766;top:161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Mf8YA&#10;AADdAAAADwAAAGRycy9kb3ducmV2LnhtbESP3WrCQBSE7wXfYTlCb0Q3ShGJriKCGEpBGn+uD9lj&#10;Esyejdltkr59t1DwcpiZb5j1tjeVaKlxpWUFs2kEgjizuuRcweV8mCxBOI+ssbJMCn7IwXYzHKwx&#10;1rbjL2pTn4sAYRejgsL7OpbSZQUZdFNbEwfvbhuDPsgml7rBLsBNJedRtJAGSw4LBda0Lyh7pN9G&#10;QZed2tv58yhP41ti+Zk89+n1Q6m3Ub9bgfDU+1f4v51oBYv5+w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OMf8YAAADdAAAADwAAAAAAAAAAAAAAAACYAgAAZHJz&#10;L2Rvd25yZXYueG1sUEsFBgAAAAAEAAQA9QAAAIsDAAAAAA==&#10;" filled="f" stroked="f">
                  <v:textbox>
                    <w:txbxContent>
                      <w:p w14:paraId="16F992DE" w14:textId="77777777" w:rsidR="009502FA" w:rsidRDefault="009502FA" w:rsidP="002E6701">
                        <w:pPr>
                          <w:rPr>
                            <w:rFonts w:cs="Arial"/>
                            <w:b/>
                            <w:sz w:val="24"/>
                            <w:szCs w:val="24"/>
                            <w:lang w:val="de-DE"/>
                          </w:rPr>
                        </w:pPr>
                        <w:r>
                          <w:rPr>
                            <w:rFonts w:cs="Arial"/>
                            <w:b/>
                            <w:sz w:val="24"/>
                            <w:szCs w:val="24"/>
                            <w:lang w:val="de-DE"/>
                          </w:rPr>
                          <w:t>0..1</w:t>
                        </w:r>
                      </w:p>
                    </w:txbxContent>
                  </v:textbox>
                </v:rect>
                <w10:anchorlock/>
              </v:group>
            </w:pict>
          </mc:Fallback>
        </mc:AlternateContent>
      </w:r>
    </w:p>
    <w:p w14:paraId="16F989F7" w14:textId="77777777" w:rsidR="003652C3" w:rsidRDefault="003652C3" w:rsidP="003652C3"/>
    <w:p w14:paraId="16F989F8" w14:textId="77777777" w:rsidR="003652C3" w:rsidRDefault="003652C3" w:rsidP="003652C3"/>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A00" w14:textId="77777777" w:rsidTr="00DD1805">
        <w:trPr>
          <w:cantSplit/>
          <w:trHeight w:val="330"/>
        </w:trPr>
        <w:tc>
          <w:tcPr>
            <w:tcW w:w="1056" w:type="pct"/>
            <w:shd w:val="clear" w:color="auto" w:fill="FFFFCC"/>
            <w:noWrap/>
            <w:vAlign w:val="center"/>
            <w:hideMark/>
          </w:tcPr>
          <w:p w14:paraId="16F989F9"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9FA"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9FB"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9FC"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9FD"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9FE"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9FF" w14:textId="77777777" w:rsidR="00A370B7" w:rsidRPr="00A370B7" w:rsidRDefault="00A370B7" w:rsidP="00BB7960">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A0B" w14:textId="77777777" w:rsidTr="00B2672A">
        <w:trPr>
          <w:cantSplit/>
          <w:trHeight w:val="315"/>
        </w:trPr>
        <w:tc>
          <w:tcPr>
            <w:tcW w:w="1056" w:type="pct"/>
            <w:shd w:val="clear" w:color="auto" w:fill="92D050"/>
            <w:noWrap/>
            <w:vAlign w:val="center"/>
            <w:hideMark/>
          </w:tcPr>
          <w:p w14:paraId="16F98A01" w14:textId="77777777" w:rsidR="00A370B7" w:rsidRPr="00A370B7" w:rsidRDefault="00A370B7" w:rsidP="00BB7960">
            <w:pPr>
              <w:spacing w:line="240" w:lineRule="auto"/>
              <w:rPr>
                <w:rFonts w:eastAsia="Times New Roman" w:cs="Arial"/>
                <w:bCs/>
                <w:color w:val="000000"/>
                <w:sz w:val="16"/>
                <w:szCs w:val="20"/>
                <w:lang w:eastAsia="de-DE"/>
              </w:rPr>
            </w:pPr>
          </w:p>
          <w:p w14:paraId="16F98A02" w14:textId="77777777" w:rsidR="00A370B7" w:rsidRPr="00A370B7" w:rsidRDefault="00A370B7" w:rsidP="00BB7960">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asram:DeliveryTypeCode</w:t>
            </w:r>
          </w:p>
          <w:p w14:paraId="16F98A03" w14:textId="77777777" w:rsidR="00A370B7" w:rsidRPr="00A370B7" w:rsidRDefault="00A370B7" w:rsidP="00BB7960">
            <w:pPr>
              <w:spacing w:line="240" w:lineRule="auto"/>
              <w:rPr>
                <w:rFonts w:eastAsia="Times New Roman" w:cs="Arial"/>
                <w:color w:val="000000"/>
                <w:sz w:val="16"/>
                <w:szCs w:val="20"/>
                <w:lang w:val="de-DE" w:eastAsia="de-DE"/>
              </w:rPr>
            </w:pPr>
          </w:p>
        </w:tc>
        <w:tc>
          <w:tcPr>
            <w:tcW w:w="453" w:type="pct"/>
            <w:shd w:val="clear" w:color="auto" w:fill="92D050"/>
            <w:vAlign w:val="center"/>
            <w:hideMark/>
          </w:tcPr>
          <w:p w14:paraId="16F98A04"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A05"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3</w:t>
            </w:r>
          </w:p>
        </w:tc>
        <w:tc>
          <w:tcPr>
            <w:tcW w:w="352" w:type="pct"/>
            <w:shd w:val="clear" w:color="auto" w:fill="92D050"/>
            <w:noWrap/>
            <w:vAlign w:val="center"/>
            <w:hideMark/>
          </w:tcPr>
          <w:p w14:paraId="16F98A06"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A07"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DDU</w:t>
            </w:r>
          </w:p>
        </w:tc>
        <w:tc>
          <w:tcPr>
            <w:tcW w:w="302" w:type="pct"/>
            <w:shd w:val="clear" w:color="auto" w:fill="92D050"/>
            <w:noWrap/>
            <w:vAlign w:val="center"/>
            <w:hideMark/>
          </w:tcPr>
          <w:p w14:paraId="16F98A08" w14:textId="77777777" w:rsidR="00A370B7" w:rsidRPr="00A370B7" w:rsidRDefault="00A370B7" w:rsidP="00BB7960">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A09" w14:textId="77777777" w:rsidR="00A370B7" w:rsidRPr="00A370B7" w:rsidRDefault="00A370B7" w:rsidP="00BB7960">
            <w:pPr>
              <w:spacing w:line="240" w:lineRule="auto"/>
              <w:rPr>
                <w:rFonts w:eastAsia="Times New Roman"/>
                <w:color w:val="000000"/>
                <w:sz w:val="16"/>
                <w:lang w:eastAsia="de-DE"/>
              </w:rPr>
            </w:pPr>
            <w:r w:rsidRPr="00A370B7">
              <w:rPr>
                <w:rFonts w:eastAsia="Times New Roman"/>
                <w:color w:val="000000"/>
                <w:sz w:val="16"/>
                <w:lang w:eastAsia="de-DE"/>
              </w:rPr>
              <w:t>Incoterm</w:t>
            </w:r>
            <w:r w:rsidR="00593622">
              <w:rPr>
                <w:rFonts w:eastAsia="Times New Roman"/>
                <w:color w:val="000000"/>
                <w:sz w:val="16"/>
                <w:lang w:eastAsia="de-DE"/>
              </w:rPr>
              <w:t xml:space="preserve"> </w:t>
            </w:r>
            <w:r w:rsidRPr="00A370B7">
              <w:rPr>
                <w:rFonts w:eastAsia="Times New Roman"/>
                <w:color w:val="000000"/>
                <w:sz w:val="16"/>
                <w:lang w:eastAsia="de-DE"/>
              </w:rPr>
              <w:t>Code</w:t>
            </w:r>
          </w:p>
          <w:p w14:paraId="16F98A0A" w14:textId="77777777" w:rsidR="00A370B7" w:rsidRPr="00A370B7" w:rsidRDefault="00A370B7" w:rsidP="00BB7960">
            <w:pPr>
              <w:spacing w:line="240" w:lineRule="auto"/>
              <w:rPr>
                <w:rFonts w:eastAsia="Times New Roman"/>
                <w:color w:val="000000"/>
                <w:sz w:val="16"/>
                <w:lang w:eastAsia="de-DE"/>
              </w:rPr>
            </w:pPr>
          </w:p>
        </w:tc>
      </w:tr>
      <w:tr w:rsidR="00A370B7" w:rsidRPr="00AD4FE7" w14:paraId="16F98A16" w14:textId="77777777" w:rsidTr="00B2672A">
        <w:trPr>
          <w:cantSplit/>
          <w:trHeight w:val="315"/>
        </w:trPr>
        <w:tc>
          <w:tcPr>
            <w:tcW w:w="1056" w:type="pct"/>
            <w:shd w:val="clear" w:color="auto" w:fill="92D050"/>
            <w:noWrap/>
            <w:vAlign w:val="center"/>
            <w:hideMark/>
          </w:tcPr>
          <w:p w14:paraId="16F98A0C" w14:textId="77777777" w:rsidR="00A370B7" w:rsidRPr="00A370B7" w:rsidRDefault="00A370B7" w:rsidP="00BB7960">
            <w:pPr>
              <w:spacing w:line="240" w:lineRule="auto"/>
              <w:rPr>
                <w:rFonts w:eastAsia="Times New Roman" w:cs="Arial"/>
                <w:bCs/>
                <w:color w:val="000000"/>
                <w:sz w:val="16"/>
                <w:szCs w:val="20"/>
                <w:lang w:eastAsia="de-DE"/>
              </w:rPr>
            </w:pPr>
          </w:p>
          <w:p w14:paraId="16F98A0D" w14:textId="77777777" w:rsidR="00A370B7" w:rsidRPr="00A370B7" w:rsidRDefault="00A370B7" w:rsidP="00BB7960">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asram:DescriptionText</w:t>
            </w:r>
          </w:p>
          <w:p w14:paraId="16F98A0E" w14:textId="77777777" w:rsidR="00A370B7" w:rsidRPr="00A370B7" w:rsidRDefault="00A370B7" w:rsidP="00BB7960">
            <w:pPr>
              <w:spacing w:line="240" w:lineRule="auto"/>
              <w:rPr>
                <w:rFonts w:eastAsia="Times New Roman" w:cs="Arial"/>
                <w:bCs/>
                <w:color w:val="000000"/>
                <w:sz w:val="16"/>
                <w:szCs w:val="20"/>
                <w:lang w:eastAsia="de-DE"/>
              </w:rPr>
            </w:pPr>
          </w:p>
        </w:tc>
        <w:tc>
          <w:tcPr>
            <w:tcW w:w="453" w:type="pct"/>
            <w:shd w:val="clear" w:color="auto" w:fill="92D050"/>
            <w:vAlign w:val="center"/>
            <w:hideMark/>
          </w:tcPr>
          <w:p w14:paraId="16F98A0F"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A10"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28</w:t>
            </w:r>
          </w:p>
        </w:tc>
        <w:tc>
          <w:tcPr>
            <w:tcW w:w="352" w:type="pct"/>
            <w:shd w:val="clear" w:color="auto" w:fill="92D050"/>
            <w:noWrap/>
            <w:vAlign w:val="center"/>
            <w:hideMark/>
          </w:tcPr>
          <w:p w14:paraId="16F98A11"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A12" w14:textId="77777777" w:rsidR="00A370B7" w:rsidRPr="00A370B7" w:rsidRDefault="00A370B7"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USINE AIRBUS France</w:t>
            </w:r>
          </w:p>
        </w:tc>
        <w:tc>
          <w:tcPr>
            <w:tcW w:w="302" w:type="pct"/>
            <w:shd w:val="clear" w:color="auto" w:fill="92D050"/>
            <w:noWrap/>
            <w:vAlign w:val="center"/>
            <w:hideMark/>
          </w:tcPr>
          <w:p w14:paraId="16F98A13" w14:textId="77777777" w:rsidR="00A370B7" w:rsidRPr="00A370B7" w:rsidRDefault="00A370B7" w:rsidP="00BB7960">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A14" w14:textId="77777777" w:rsidR="00A370B7" w:rsidRPr="00A370B7" w:rsidRDefault="00A370B7" w:rsidP="00BB7960">
            <w:pPr>
              <w:spacing w:line="240" w:lineRule="auto"/>
              <w:rPr>
                <w:rFonts w:eastAsia="Times New Roman"/>
                <w:color w:val="000000"/>
                <w:sz w:val="16"/>
                <w:lang w:eastAsia="de-DE"/>
              </w:rPr>
            </w:pPr>
            <w:r w:rsidRPr="00A370B7">
              <w:rPr>
                <w:rFonts w:eastAsia="Times New Roman"/>
                <w:color w:val="000000"/>
                <w:sz w:val="16"/>
                <w:lang w:eastAsia="de-DE"/>
              </w:rPr>
              <w:t>Incoterm</w:t>
            </w:r>
            <w:r w:rsidR="00593622">
              <w:rPr>
                <w:rFonts w:eastAsia="Times New Roman"/>
                <w:color w:val="000000"/>
                <w:sz w:val="16"/>
                <w:lang w:eastAsia="de-DE"/>
              </w:rPr>
              <w:t xml:space="preserve"> </w:t>
            </w:r>
            <w:r w:rsidRPr="00A370B7">
              <w:rPr>
                <w:rFonts w:eastAsia="Times New Roman"/>
                <w:color w:val="000000"/>
                <w:sz w:val="16"/>
                <w:lang w:eastAsia="de-DE"/>
              </w:rPr>
              <w:t>Description</w:t>
            </w:r>
          </w:p>
          <w:p w14:paraId="16F98A15" w14:textId="77777777" w:rsidR="00A370B7" w:rsidRPr="00A370B7" w:rsidRDefault="00A370B7" w:rsidP="00BB7960">
            <w:pPr>
              <w:spacing w:line="240" w:lineRule="auto"/>
              <w:rPr>
                <w:rFonts w:eastAsia="Times New Roman"/>
                <w:color w:val="000000"/>
                <w:sz w:val="16"/>
                <w:lang w:eastAsia="de-DE"/>
              </w:rPr>
            </w:pPr>
          </w:p>
        </w:tc>
      </w:tr>
    </w:tbl>
    <w:p w14:paraId="16F98A17" w14:textId="77777777" w:rsidR="00B46D69" w:rsidRDefault="00B46D69" w:rsidP="00AB0651">
      <w:r>
        <w:br w:type="page"/>
      </w:r>
    </w:p>
    <w:p w14:paraId="16F98A18" w14:textId="77777777" w:rsidR="00F778E1" w:rsidRDefault="00F778E1" w:rsidP="00F778E1">
      <w:pPr>
        <w:pStyle w:val="berschrift3"/>
      </w:pPr>
      <w:bookmarkStart w:id="44" w:name="_Toc347482185"/>
      <w:r w:rsidRPr="00DF7A8E">
        <w:t>asram:BuyerCITradeParty</w:t>
      </w:r>
      <w:bookmarkEnd w:id="44"/>
    </w:p>
    <w:p w14:paraId="16F98A19" w14:textId="77777777" w:rsidR="006522A6" w:rsidRDefault="0040714D" w:rsidP="006522A6">
      <w:r>
        <w:rPr>
          <w:noProof/>
          <w:lang w:eastAsia="zh-TW"/>
        </w:rPr>
        <mc:AlternateContent>
          <mc:Choice Requires="wpg">
            <w:drawing>
              <wp:inline distT="0" distB="0" distL="0" distR="0" wp14:anchorId="16F991E2" wp14:editId="16F991E3">
                <wp:extent cx="5132593" cy="4321078"/>
                <wp:effectExtent l="0" t="0" r="11430" b="3810"/>
                <wp:docPr id="6211" name="Gruppieren 6211"/>
                <wp:cNvGraphicFramePr/>
                <a:graphic xmlns:a="http://schemas.openxmlformats.org/drawingml/2006/main">
                  <a:graphicData uri="http://schemas.microsoft.com/office/word/2010/wordprocessingGroup">
                    <wpg:wgp>
                      <wpg:cNvGrpSpPr/>
                      <wpg:grpSpPr>
                        <a:xfrm>
                          <a:off x="0" y="0"/>
                          <a:ext cx="5132593" cy="4321078"/>
                          <a:chOff x="0" y="0"/>
                          <a:chExt cx="5132593" cy="4321078"/>
                        </a:xfrm>
                      </wpg:grpSpPr>
                      <wps:wsp>
                        <wps:cNvPr id="931" name="Rectangle 8031"/>
                        <wps:cNvSpPr>
                          <a:spLocks noChangeArrowheads="1"/>
                        </wps:cNvSpPr>
                        <wps:spPr bwMode="auto">
                          <a:xfrm>
                            <a:off x="2653443" y="0"/>
                            <a:ext cx="22155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DF" w14:textId="77777777" w:rsidR="009502FA" w:rsidRPr="0092092D" w:rsidRDefault="009502FA" w:rsidP="006522A6">
                              <w:pPr>
                                <w:spacing w:line="240" w:lineRule="auto"/>
                                <w:rPr>
                                  <w:szCs w:val="20"/>
                                </w:rPr>
                              </w:pPr>
                              <w:proofErr w:type="spellStart"/>
                              <w:proofErr w:type="gramStart"/>
                              <w:r w:rsidRPr="00980479">
                                <w:rPr>
                                  <w:rFonts w:cs="Arial"/>
                                  <w:bCs/>
                                  <w:szCs w:val="20"/>
                                </w:rPr>
                                <w:t>asram:</w:t>
                              </w:r>
                              <w:proofErr w:type="gramEnd"/>
                              <w:r w:rsidRPr="00792D64">
                                <w:rPr>
                                  <w:rFonts w:cs="Arial"/>
                                  <w:bCs/>
                                  <w:szCs w:val="20"/>
                                </w:rPr>
                                <w:t>DUNSIdentificationIdentifier</w:t>
                              </w:r>
                              <w:proofErr w:type="spellEnd"/>
                            </w:p>
                          </w:txbxContent>
                        </wps:txbx>
                        <wps:bodyPr rot="0" vert="horz" wrap="square" lIns="91440" tIns="45720" rIns="91440" bIns="45720" anchor="t" anchorCtr="0" upright="1">
                          <a:noAutofit/>
                        </wps:bodyPr>
                      </wps:wsp>
                      <wps:wsp>
                        <wps:cNvPr id="246" name="AutoShape 8020"/>
                        <wps:cNvCnPr>
                          <a:cxnSpLocks noChangeShapeType="1"/>
                        </wps:cNvCnPr>
                        <wps:spPr bwMode="auto">
                          <a:xfrm>
                            <a:off x="2249536" y="3966140"/>
                            <a:ext cx="39616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247" name="Group 8021"/>
                        <wpg:cNvGrpSpPr>
                          <a:grpSpLocks/>
                        </wpg:cNvGrpSpPr>
                        <wpg:grpSpPr bwMode="auto">
                          <a:xfrm>
                            <a:off x="4667367" y="3865163"/>
                            <a:ext cx="190345" cy="166201"/>
                            <a:chOff x="6283" y="5431"/>
                            <a:chExt cx="300" cy="262"/>
                          </a:xfrm>
                        </wpg:grpSpPr>
                        <wps:wsp>
                          <wps:cNvPr id="248" name="Rectangle 802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49" name="AutoShape 802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50" name="AutoShape 802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51" name="Rectangle 8025"/>
                        <wps:cNvSpPr>
                          <a:spLocks noChangeArrowheads="1"/>
                        </wps:cNvSpPr>
                        <wps:spPr bwMode="auto">
                          <a:xfrm>
                            <a:off x="2277586" y="4027848"/>
                            <a:ext cx="500754" cy="293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E0" w14:textId="77777777" w:rsidR="009502FA" w:rsidRPr="002F612C" w:rsidRDefault="009502FA" w:rsidP="00851E4B">
                              <w:pPr>
                                <w:rPr>
                                  <w:rFonts w:cs="Arial"/>
                                  <w:b/>
                                  <w:sz w:val="24"/>
                                  <w:szCs w:val="24"/>
                                  <w:lang w:val="de-DE"/>
                                </w:rPr>
                              </w:pPr>
                              <w:r>
                                <w:rPr>
                                  <w:rFonts w:cs="Arial"/>
                                  <w:b/>
                                  <w:sz w:val="24"/>
                                  <w:szCs w:val="24"/>
                                  <w:lang w:val="de-DE"/>
                                </w:rPr>
                                <w:t>0..*</w:t>
                              </w:r>
                            </w:p>
                            <w:p w14:paraId="16F992E1" w14:textId="77777777" w:rsidR="009502FA" w:rsidRPr="002F612C" w:rsidRDefault="009502FA" w:rsidP="00851E4B">
                              <w:pPr>
                                <w:rPr>
                                  <w:rFonts w:cs="Arial"/>
                                  <w:b/>
                                  <w:sz w:val="24"/>
                                  <w:szCs w:val="24"/>
                                  <w:lang w:val="de-DE"/>
                                </w:rPr>
                              </w:pPr>
                              <w:r>
                                <w:rPr>
                                  <w:rFonts w:cs="Arial"/>
                                  <w:b/>
                                  <w:sz w:val="24"/>
                                  <w:szCs w:val="24"/>
                                  <w:lang w:val="de-DE"/>
                                </w:rPr>
                                <w:t xml:space="preserve">   0..*</w:t>
                              </w:r>
                            </w:p>
                            <w:p w14:paraId="16F992E2" w14:textId="77777777" w:rsidR="009502FA" w:rsidRPr="002F612C" w:rsidRDefault="009502FA" w:rsidP="00851E4B">
                              <w:pPr>
                                <w:rPr>
                                  <w:rFonts w:cs="Arial"/>
                                  <w:b/>
                                  <w:sz w:val="24"/>
                                  <w:szCs w:val="24"/>
                                  <w:lang w:val="de-DE"/>
                                </w:rPr>
                              </w:pPr>
                            </w:p>
                          </w:txbxContent>
                        </wps:txbx>
                        <wps:bodyPr rot="0" vert="horz" wrap="square" lIns="91440" tIns="45720" rIns="91440" bIns="45720" anchor="t" anchorCtr="0" upright="1">
                          <a:noAutofit/>
                        </wps:bodyPr>
                      </wps:wsp>
                      <wps:wsp>
                        <wps:cNvPr id="252" name="Rectangle 8026"/>
                        <wps:cNvSpPr>
                          <a:spLocks noChangeArrowheads="1"/>
                        </wps:cNvSpPr>
                        <wps:spPr bwMode="auto">
                          <a:xfrm>
                            <a:off x="2647833" y="3786625"/>
                            <a:ext cx="2026862" cy="3447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E3"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980479">
                                <w:rPr>
                                  <w:rFonts w:cs="Arial"/>
                                  <w:bCs/>
                                  <w:szCs w:val="20"/>
                                </w:rPr>
                                <w:t>DefinedCITradeContact</w:t>
                              </w:r>
                              <w:proofErr w:type="spellEnd"/>
                            </w:p>
                          </w:txbxContent>
                        </wps:txbx>
                        <wps:bodyPr rot="0" vert="horz" wrap="square" lIns="91440" tIns="45720" rIns="91440" bIns="45720" anchor="t" anchorCtr="0" upright="1">
                          <a:noAutofit/>
                        </wps:bodyPr>
                      </wps:wsp>
                      <wpg:grpSp>
                        <wpg:cNvPr id="253" name="Group 7482"/>
                        <wpg:cNvGrpSpPr>
                          <a:grpSpLocks/>
                        </wpg:cNvGrpSpPr>
                        <wpg:grpSpPr bwMode="auto">
                          <a:xfrm>
                            <a:off x="4942248" y="2243926"/>
                            <a:ext cx="190345" cy="166201"/>
                            <a:chOff x="6283" y="5431"/>
                            <a:chExt cx="300" cy="262"/>
                          </a:xfrm>
                        </wpg:grpSpPr>
                        <wps:wsp>
                          <wps:cNvPr id="254" name="Rectangle 748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55" name="AutoShape 748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88" name="AutoShape 748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89" name="AutoShape 7486"/>
                        <wps:cNvCnPr>
                          <a:cxnSpLocks noChangeShapeType="1"/>
                        </wps:cNvCnPr>
                        <wps:spPr bwMode="auto">
                          <a:xfrm>
                            <a:off x="2249536" y="3433207"/>
                            <a:ext cx="39616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7488"/>
                        <wps:cNvSpPr>
                          <a:spLocks noChangeArrowheads="1"/>
                        </wps:cNvSpPr>
                        <wps:spPr bwMode="auto">
                          <a:xfrm>
                            <a:off x="2647833" y="1604407"/>
                            <a:ext cx="1264226" cy="3447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E4" w14:textId="77777777" w:rsidR="009502FA" w:rsidRPr="00B25ACA" w:rsidRDefault="009502FA" w:rsidP="00851E4B">
                              <w:proofErr w:type="spellStart"/>
                              <w:proofErr w:type="gramStart"/>
                              <w:r w:rsidRPr="00B25ACA">
                                <w:rPr>
                                  <w:rFonts w:cs="Arial"/>
                                  <w:bCs/>
                                  <w:szCs w:val="20"/>
                                </w:rPr>
                                <w:t>asram:</w:t>
                              </w:r>
                              <w:proofErr w:type="gramEnd"/>
                              <w:r w:rsidRPr="00B25ACA">
                                <w:rPr>
                                  <w:rFonts w:cs="Arial"/>
                                  <w:bCs/>
                                  <w:szCs w:val="20"/>
                                </w:rPr>
                                <w:t>NameText</w:t>
                              </w:r>
                              <w:proofErr w:type="spellEnd"/>
                            </w:p>
                          </w:txbxContent>
                        </wps:txbx>
                        <wps:bodyPr rot="0" vert="horz" wrap="square" lIns="91440" tIns="45720" rIns="91440" bIns="45720" anchor="t" anchorCtr="0" upright="1">
                          <a:noAutofit/>
                        </wps:bodyPr>
                      </wps:wsp>
                      <wps:wsp>
                        <wps:cNvPr id="291" name="Rectangle 7489"/>
                        <wps:cNvSpPr>
                          <a:spLocks noChangeArrowheads="1"/>
                        </wps:cNvSpPr>
                        <wps:spPr bwMode="auto">
                          <a:xfrm>
                            <a:off x="0" y="1862459"/>
                            <a:ext cx="1862035" cy="344714"/>
                          </a:xfrm>
                          <a:prstGeom prst="rect">
                            <a:avLst/>
                          </a:prstGeom>
                          <a:solidFill>
                            <a:srgbClr val="8DB3E2"/>
                          </a:solidFill>
                          <a:ln w="25400">
                            <a:solidFill>
                              <a:srgbClr val="000000"/>
                            </a:solidFill>
                            <a:miter lim="800000"/>
                            <a:headEnd/>
                            <a:tailEnd/>
                          </a:ln>
                        </wps:spPr>
                        <wps:txbx>
                          <w:txbxContent>
                            <w:p w14:paraId="16F992E5" w14:textId="77777777" w:rsidR="009502FA" w:rsidRPr="0092092D" w:rsidRDefault="009502FA" w:rsidP="00851E4B">
                              <w:pPr>
                                <w:spacing w:line="240" w:lineRule="auto"/>
                                <w:rPr>
                                  <w:b/>
                                  <w:szCs w:val="20"/>
                                </w:rPr>
                              </w:pPr>
                              <w:proofErr w:type="spellStart"/>
                              <w:proofErr w:type="gramStart"/>
                              <w:r w:rsidRPr="00254049">
                                <w:rPr>
                                  <w:rFonts w:cs="Arial"/>
                                  <w:b/>
                                  <w:bCs/>
                                  <w:szCs w:val="20"/>
                                </w:rPr>
                                <w:t>asram:</w:t>
                              </w:r>
                              <w:proofErr w:type="gramEnd"/>
                              <w:r w:rsidRPr="00254049">
                                <w:rPr>
                                  <w:rFonts w:cs="Arial"/>
                                  <w:b/>
                                  <w:bCs/>
                                  <w:szCs w:val="20"/>
                                </w:rPr>
                                <w:t>BuyerCITradeParty</w:t>
                              </w:r>
                              <w:proofErr w:type="spellEnd"/>
                            </w:p>
                          </w:txbxContent>
                        </wps:txbx>
                        <wps:bodyPr rot="0" vert="horz" wrap="square" lIns="91440" tIns="45720" rIns="91440" bIns="45720" anchor="t" anchorCtr="0" upright="1">
                          <a:noAutofit/>
                        </wps:bodyPr>
                      </wps:wsp>
                      <wpg:grpSp>
                        <wpg:cNvPr id="292" name="Group 7490"/>
                        <wpg:cNvGrpSpPr>
                          <a:grpSpLocks/>
                        </wpg:cNvGrpSpPr>
                        <wpg:grpSpPr bwMode="auto">
                          <a:xfrm>
                            <a:off x="4886150" y="2776859"/>
                            <a:ext cx="190345" cy="166201"/>
                            <a:chOff x="6283" y="5431"/>
                            <a:chExt cx="300" cy="262"/>
                          </a:xfrm>
                        </wpg:grpSpPr>
                        <wps:wsp>
                          <wps:cNvPr id="293" name="Rectangle 749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94" name="AutoShape 749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95" name="AutoShape 749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296" name="Group 7494"/>
                        <wpg:cNvGrpSpPr>
                          <a:grpSpLocks/>
                        </wpg:cNvGrpSpPr>
                        <wpg:grpSpPr bwMode="auto">
                          <a:xfrm>
                            <a:off x="4667367" y="3332230"/>
                            <a:ext cx="190345" cy="166201"/>
                            <a:chOff x="6283" y="5431"/>
                            <a:chExt cx="300" cy="262"/>
                          </a:xfrm>
                        </wpg:grpSpPr>
                        <wps:wsp>
                          <wps:cNvPr id="297" name="Rectangle 749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98" name="AutoShape 749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99" name="AutoShape 749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300" name="Rectangle 7500"/>
                        <wps:cNvSpPr>
                          <a:spLocks noChangeArrowheads="1"/>
                        </wps:cNvSpPr>
                        <wps:spPr bwMode="auto">
                          <a:xfrm>
                            <a:off x="2283195" y="2889055"/>
                            <a:ext cx="500754" cy="293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E6" w14:textId="77777777" w:rsidR="009502FA" w:rsidRPr="002F612C" w:rsidRDefault="009502FA" w:rsidP="00851E4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301" name="Rectangle 7501"/>
                        <wps:cNvSpPr>
                          <a:spLocks noChangeArrowheads="1"/>
                        </wps:cNvSpPr>
                        <wps:spPr bwMode="auto">
                          <a:xfrm>
                            <a:off x="2277586" y="3483695"/>
                            <a:ext cx="500754" cy="293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E7" w14:textId="77777777" w:rsidR="009502FA" w:rsidRPr="002F612C" w:rsidRDefault="009502FA" w:rsidP="00851E4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302" name="Rectangle 7502"/>
                        <wps:cNvSpPr>
                          <a:spLocks noChangeArrowheads="1"/>
                        </wps:cNvSpPr>
                        <wps:spPr bwMode="auto">
                          <a:xfrm>
                            <a:off x="2277586" y="690007"/>
                            <a:ext cx="500754" cy="293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E8" w14:textId="77777777" w:rsidR="009502FA" w:rsidRPr="002F612C" w:rsidRDefault="009502FA" w:rsidP="00851E4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303" name="Rectangle 7503"/>
                        <wps:cNvSpPr>
                          <a:spLocks noChangeArrowheads="1"/>
                        </wps:cNvSpPr>
                        <wps:spPr bwMode="auto">
                          <a:xfrm>
                            <a:off x="2647833" y="3242473"/>
                            <a:ext cx="2026862" cy="3447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E9"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980479">
                                <w:rPr>
                                  <w:rFonts w:cs="Arial"/>
                                  <w:bCs/>
                                  <w:szCs w:val="20"/>
                                </w:rPr>
                                <w:t>PostalCITradeAddress</w:t>
                              </w:r>
                              <w:proofErr w:type="spellEnd"/>
                            </w:p>
                          </w:txbxContent>
                        </wps:txbx>
                        <wps:bodyPr rot="0" vert="horz" wrap="square" lIns="91440" tIns="45720" rIns="91440" bIns="45720" anchor="t" anchorCtr="0" upright="1">
                          <a:noAutofit/>
                        </wps:bodyPr>
                      </wps:wsp>
                      <wps:wsp>
                        <wps:cNvPr id="304" name="AutoShape 7505"/>
                        <wps:cNvCnPr>
                          <a:cxnSpLocks noChangeShapeType="1"/>
                        </wps:cNvCnPr>
                        <wps:spPr bwMode="auto">
                          <a:xfrm>
                            <a:off x="2249536" y="633909"/>
                            <a:ext cx="39616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5" name="Rectangle 7506"/>
                        <wps:cNvSpPr>
                          <a:spLocks noChangeArrowheads="1"/>
                        </wps:cNvSpPr>
                        <wps:spPr bwMode="auto">
                          <a:xfrm>
                            <a:off x="1868069" y="1969045"/>
                            <a:ext cx="190345" cy="166201"/>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06" name="Rectangle 7507"/>
                        <wps:cNvSpPr>
                          <a:spLocks noChangeArrowheads="1"/>
                        </wps:cNvSpPr>
                        <wps:spPr bwMode="auto">
                          <a:xfrm>
                            <a:off x="2647833" y="1043425"/>
                            <a:ext cx="1865382" cy="3447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EA"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307" name="AutoShape 7508"/>
                        <wps:cNvCnPr>
                          <a:cxnSpLocks noChangeShapeType="1"/>
                        </wps:cNvCnPr>
                        <wps:spPr bwMode="auto">
                          <a:xfrm>
                            <a:off x="1856849" y="2053192"/>
                            <a:ext cx="21586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8" name="Rectangle 7509"/>
                        <wps:cNvSpPr>
                          <a:spLocks noChangeArrowheads="1"/>
                        </wps:cNvSpPr>
                        <wps:spPr bwMode="auto">
                          <a:xfrm>
                            <a:off x="2647833" y="482444"/>
                            <a:ext cx="2240634" cy="3447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EB" w14:textId="77777777" w:rsidR="009502FA" w:rsidRPr="0092092D" w:rsidRDefault="009502FA" w:rsidP="00851E4B">
                              <w:pPr>
                                <w:spacing w:line="240" w:lineRule="auto"/>
                                <w:rPr>
                                  <w:szCs w:val="20"/>
                                </w:rPr>
                              </w:pPr>
                              <w:proofErr w:type="spellStart"/>
                              <w:proofErr w:type="gramStart"/>
                              <w:r w:rsidRPr="00980479">
                                <w:rPr>
                                  <w:rFonts w:cs="Arial"/>
                                  <w:bCs/>
                                  <w:szCs w:val="20"/>
                                </w:rPr>
                                <w:t>asram:</w:t>
                              </w:r>
                              <w:proofErr w:type="gramEnd"/>
                              <w:r w:rsidRPr="00980479">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309" name="Rectangle 7510"/>
                        <wps:cNvSpPr>
                          <a:spLocks noChangeArrowheads="1"/>
                        </wps:cNvSpPr>
                        <wps:spPr bwMode="auto">
                          <a:xfrm>
                            <a:off x="2647833" y="2137340"/>
                            <a:ext cx="2292090" cy="3447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EC" w14:textId="77777777" w:rsidR="009502FA" w:rsidRPr="0092092D" w:rsidRDefault="009502FA" w:rsidP="00851E4B">
                              <w:pPr>
                                <w:spacing w:line="240" w:lineRule="auto"/>
                              </w:pPr>
                              <w:proofErr w:type="spellStart"/>
                              <w:proofErr w:type="gramStart"/>
                              <w:r w:rsidRPr="003C7A05">
                                <w:rPr>
                                  <w:rFonts w:cs="Arial"/>
                                  <w:bCs/>
                                  <w:szCs w:val="20"/>
                                </w:rPr>
                                <w:t>asram:</w:t>
                              </w:r>
                              <w:proofErr w:type="gramEnd"/>
                              <w:r w:rsidRPr="003C7A05">
                                <w:rPr>
                                  <w:rFonts w:cs="Arial"/>
                                  <w:bCs/>
                                  <w:szCs w:val="20"/>
                                </w:rPr>
                                <w:t>SpecifiedCILegalOrganization</w:t>
                              </w:r>
                              <w:proofErr w:type="spellEnd"/>
                            </w:p>
                          </w:txbxContent>
                        </wps:txbx>
                        <wps:bodyPr rot="0" vert="horz" wrap="square" lIns="91440" tIns="45720" rIns="91440" bIns="45720" anchor="t" anchorCtr="0" upright="1">
                          <a:noAutofit/>
                        </wps:bodyPr>
                      </wps:wsp>
                      <wps:wsp>
                        <wps:cNvPr id="310" name="AutoShape 7511"/>
                        <wps:cNvCnPr>
                          <a:cxnSpLocks noChangeShapeType="1"/>
                        </wps:cNvCnPr>
                        <wps:spPr bwMode="auto">
                          <a:xfrm>
                            <a:off x="2249536" y="633909"/>
                            <a:ext cx="5856" cy="3348087"/>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1" name="AutoShape 7512"/>
                        <wps:cNvCnPr>
                          <a:cxnSpLocks noChangeShapeType="1"/>
                        </wps:cNvCnPr>
                        <wps:spPr bwMode="auto">
                          <a:xfrm>
                            <a:off x="2249536" y="1806360"/>
                            <a:ext cx="39616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3" name="Rectangle 7513"/>
                        <wps:cNvSpPr>
                          <a:spLocks noChangeArrowheads="1"/>
                        </wps:cNvSpPr>
                        <wps:spPr bwMode="auto">
                          <a:xfrm>
                            <a:off x="2664663" y="2681492"/>
                            <a:ext cx="2223064" cy="3447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ED"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980479">
                                <w:rPr>
                                  <w:rFonts w:cs="Arial"/>
                                  <w:bCs/>
                                  <w:szCs w:val="20"/>
                                </w:rPr>
                                <w:t>SpecifiedCITaxRegistration</w:t>
                              </w:r>
                              <w:proofErr w:type="spellEnd"/>
                            </w:p>
                          </w:txbxContent>
                        </wps:txbx>
                        <wps:bodyPr rot="0" vert="horz" wrap="square" lIns="91440" tIns="45720" rIns="91440" bIns="45720" anchor="t" anchorCtr="0" upright="1">
                          <a:noAutofit/>
                        </wps:bodyPr>
                      </wps:wsp>
                      <wps:wsp>
                        <wps:cNvPr id="315" name="AutoShape 7514"/>
                        <wps:cNvCnPr>
                          <a:cxnSpLocks noChangeShapeType="1"/>
                        </wps:cNvCnPr>
                        <wps:spPr bwMode="auto">
                          <a:xfrm>
                            <a:off x="2266366" y="2328073"/>
                            <a:ext cx="39616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6" name="AutoShape 7515"/>
                        <wps:cNvCnPr>
                          <a:cxnSpLocks noChangeShapeType="1"/>
                        </wps:cNvCnPr>
                        <wps:spPr bwMode="auto">
                          <a:xfrm>
                            <a:off x="2266366" y="1217330"/>
                            <a:ext cx="39616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7" name="AutoShape 7516"/>
                        <wps:cNvCnPr>
                          <a:cxnSpLocks noChangeShapeType="1"/>
                        </wps:cNvCnPr>
                        <wps:spPr bwMode="auto">
                          <a:xfrm>
                            <a:off x="2036363" y="2053192"/>
                            <a:ext cx="2024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8" name="Rechteck 318"/>
                        <wps:cNvSpPr>
                          <a:spLocks noChangeArrowheads="1"/>
                        </wps:cNvSpPr>
                        <wps:spPr bwMode="auto">
                          <a:xfrm>
                            <a:off x="2372952" y="1206110"/>
                            <a:ext cx="344137" cy="292694"/>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EE" w14:textId="77777777" w:rsidR="009502FA" w:rsidRDefault="009502FA" w:rsidP="00851E4B">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319" name="Rechteck 319"/>
                        <wps:cNvSpPr>
                          <a:spLocks noChangeArrowheads="1"/>
                        </wps:cNvSpPr>
                        <wps:spPr bwMode="auto">
                          <a:xfrm>
                            <a:off x="2429051" y="1806360"/>
                            <a:ext cx="344137" cy="292694"/>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EF" w14:textId="77777777" w:rsidR="009502FA" w:rsidRDefault="009502FA" w:rsidP="00851E4B">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320" name="Rechteck 320"/>
                        <wps:cNvSpPr>
                          <a:spLocks noChangeArrowheads="1"/>
                        </wps:cNvSpPr>
                        <wps:spPr bwMode="auto">
                          <a:xfrm>
                            <a:off x="2417831" y="2356122"/>
                            <a:ext cx="344137" cy="292694"/>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F0" w14:textId="77777777" w:rsidR="009502FA" w:rsidRDefault="009502FA" w:rsidP="00851E4B">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6202" name="AutoShape 8020"/>
                        <wps:cNvCnPr>
                          <a:cxnSpLocks noChangeShapeType="1"/>
                        </wps:cNvCnPr>
                        <wps:spPr bwMode="auto">
                          <a:xfrm>
                            <a:off x="2255146" y="168294"/>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9" name="Gerade Verbindung 6209"/>
                        <wps:cNvCnPr/>
                        <wps:spPr>
                          <a:xfrm>
                            <a:off x="2249536" y="157075"/>
                            <a:ext cx="0" cy="476271"/>
                          </a:xfrm>
                          <a:prstGeom prst="line">
                            <a:avLst/>
                          </a:prstGeom>
                          <a:ln w="25400"/>
                        </wps:spPr>
                        <wps:style>
                          <a:lnRef idx="1">
                            <a:schemeClr val="dk1"/>
                          </a:lnRef>
                          <a:fillRef idx="0">
                            <a:schemeClr val="dk1"/>
                          </a:fillRef>
                          <a:effectRef idx="0">
                            <a:schemeClr val="dk1"/>
                          </a:effectRef>
                          <a:fontRef idx="minor">
                            <a:schemeClr val="tx1"/>
                          </a:fontRef>
                        </wps:style>
                        <wps:bodyPr/>
                      </wps:wsp>
                      <wps:wsp>
                        <wps:cNvPr id="6210" name="Rectangle 7502"/>
                        <wps:cNvSpPr>
                          <a:spLocks noChangeArrowheads="1"/>
                        </wps:cNvSpPr>
                        <wps:spPr bwMode="auto">
                          <a:xfrm>
                            <a:off x="2249536" y="213173"/>
                            <a:ext cx="500754" cy="293230"/>
                          </a:xfrm>
                          <a:prstGeom prst="rect">
                            <a:avLst/>
                          </a:prstGeom>
                          <a:noFill/>
                          <a:ln>
                            <a:noFill/>
                          </a:ln>
                          <a:extLst/>
                        </wps:spPr>
                        <wps:txbx>
                          <w:txbxContent>
                            <w:p w14:paraId="16F992F1" w14:textId="77777777" w:rsidR="009502FA" w:rsidRPr="002F612C" w:rsidRDefault="009502FA" w:rsidP="006522A6">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11" o:spid="_x0000_s1323" style="width:404.15pt;height:340.25pt;mso-position-horizontal-relative:char;mso-position-vertical-relative:line" coordsize="51325,43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">
                <v:rect id="Rectangle 8031" o:spid="_x0000_s1324" style="position:absolute;left:26534;width:2215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nycUA&#10;AADcAAAADwAAAGRycy9kb3ducmV2LnhtbESPzWrDMBCE74W8g9hCLqWR3Zb8uFFCaAgpPdVuyHmx&#10;traptTKSkihvXwUKPQ6z883Och1NL87kfGdZQT7JQBDXVnfcKDh87R7nIHxA1thbJgVX8rBeje6W&#10;WGh74ZLOVWhEgrAvUEEbwlBI6euWDPqJHYiT922dwZCka6R2eElw08unLJtKgx2nhhYHemup/qlO&#10;Jr2Rx/JY7R+u9sNuyy7X7uUzzpQa38fNK4hAMfwf/6XftYLFcw63MYkA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1+fJxQAAANwAAAAPAAAAAAAAAAAAAAAAAJgCAABkcnMv&#10;ZG93bnJldi54bWxQSwUGAAAAAAQABAD1AAAAigMAAAAA&#10;" filled="f" fillcolor="#8db3e2" strokeweight="2pt">
                  <v:textbox>
                    <w:txbxContent>
                      <w:p w14:paraId="16F992DF" w14:textId="77777777" w:rsidR="009502FA" w:rsidRPr="0092092D" w:rsidRDefault="009502FA" w:rsidP="006522A6">
                        <w:pPr>
                          <w:spacing w:line="240" w:lineRule="auto"/>
                          <w:rPr>
                            <w:szCs w:val="20"/>
                          </w:rPr>
                        </w:pPr>
                        <w:proofErr w:type="spellStart"/>
                        <w:proofErr w:type="gramStart"/>
                        <w:r w:rsidRPr="00980479">
                          <w:rPr>
                            <w:rFonts w:cs="Arial"/>
                            <w:bCs/>
                            <w:szCs w:val="20"/>
                          </w:rPr>
                          <w:t>asram:</w:t>
                        </w:r>
                        <w:proofErr w:type="gramEnd"/>
                        <w:r w:rsidRPr="00792D64">
                          <w:rPr>
                            <w:rFonts w:cs="Arial"/>
                            <w:bCs/>
                            <w:szCs w:val="20"/>
                          </w:rPr>
                          <w:t>DUNSIdentificationIdentifier</w:t>
                        </w:r>
                        <w:proofErr w:type="spellEnd"/>
                      </w:p>
                    </w:txbxContent>
                  </v:textbox>
                </v:rect>
                <v:shape id="AutoShape 8020" o:spid="_x0000_s1325" type="#_x0000_t32" style="position:absolute;left:22495;top:3966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Y/wsUAAADcAAAADwAAAGRycy9kb3ducmV2LnhtbESPQWvCQBSE7wX/w/IEb3VTCbZNXUWE&#10;YBFUkhZ7fWRfk9Ds25DdJvHfu0Khx2FmvmFWm9E0oqfO1ZYVPM0jEMSF1TWXCj4/0scXEM4ja2ws&#10;k4IrOdisJw8rTLQdOKM+96UIEHYJKqi8bxMpXVGRQTe3LXHwvm1n0AfZlVJ3OAS4aeQiipbSYM1h&#10;ocKWdhUVP/mvUdCfL6fntO33Z19e4uwQv36hOSo1m47bNxCeRv8f/mu/awWLeAn3M+EI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Y/wsUAAADcAAAADwAAAAAAAAAA&#10;AAAAAAChAgAAZHJzL2Rvd25yZXYueG1sUEsFBgAAAAAEAAQA+QAAAJMDAAAAAA==&#10;" strokeweight="2pt"/>
                <v:group id="Group 8021" o:spid="_x0000_s1326" style="position:absolute;left:46673;top:38651;width:1904;height:16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rect id="Rectangle 8022" o:spid="_x0000_s132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pccIA&#10;AADcAAAADwAAAGRycy9kb3ducmV2LnhtbERPXWvCMBR9H/gfwhV8m6nFbdIZRQbiQARX3fuluWvL&#10;mpsuSTXbrzcPwh4P53u5jqYTF3K+taxgNs1AEFdWt1wrOJ+2jwsQPiBr7CyTgl/ysF6NHpZYaHvl&#10;D7qUoRYphH2BCpoQ+kJKXzVk0E9tT5y4L+sMhgRdLbXDawo3ncyz7FkabDk1NNjTW0PVdzkYBf3h&#10;adi9/Ozd3+diOFa4jzbkUanJOG5eQQSK4V98d79rBfk8rU1n0hG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ulxwgAAANwAAAAPAAAAAAAAAAAAAAAAAJgCAABkcnMvZG93&#10;bnJldi54bWxQSwUGAAAAAAQABAD1AAAAhwMAAAAA&#10;" strokeweight="2pt"/>
                  <v:shape id="AutoShape 8023" o:spid="_x0000_s132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NqG8EAAADcAAAADwAAAGRycy9kb3ducmV2LnhtbESPQYvCMBSE7wv+h/AEb2uqFFerUUQQ&#10;vNYVz4/m2Rabl9qkNv57s7DgcZiZb5jNLphGPKlztWUFs2kCgriwuuZSweX3+L0E4TyyxsYyKXiR&#10;g9129LXBTNuBc3qefSkihF2GCirv20xKV1Rk0E1tSxy9m+0M+ii7UuoOhwg3jZwnyUIarDkuVNjS&#10;oaLifu6Ngjx/lNfehWG/vIWf9KJTk/QnpSbjsF+D8BT8J/zfPmkF83QFf2fiEZDb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42obwQAAANwAAAAPAAAAAAAAAAAAAAAA&#10;AKECAABkcnMvZG93bnJldi54bWxQSwUGAAAAAAQABAD5AAAAjwMAAAAA&#10;" strokeweight="1.25pt"/>
                  <v:shape id="AutoShape 8024" o:spid="_x0000_s132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AO8QAAADcAAAADwAAAGRycy9kb3ducmV2LnhtbERPy2qDQBTdF/IPww1k14wGlGIzCSFp&#10;IYu2YB6L7m6dWxWdO+JM1PbrO4tClofzXm8n04qBeldbVhAvIxDEhdU1lwou59fHJxDOI2tsLZOC&#10;H3Kw3cwe1phpO3JOw8mXIoSwy1BB5X2XSemKigy6pe2IA/dte4M+wL6UuscxhJtWrqIolQZrDg0V&#10;drSvqGhON6MguY1fn2nM+e795XDNf4fio7m+KbWYT7tnEJ4mfxf/u49awSoJ88OZc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88A7xAAAANwAAAAPAAAAAAAAAAAA&#10;AAAAAKECAABkcnMvZG93bnJldi54bWxQSwUGAAAAAAQABAD5AAAAkgMAAAAA&#10;" strokeweight="1.25pt"/>
                </v:group>
                <v:rect id="Rectangle 8025" o:spid="_x0000_s1330" style="position:absolute;left:22775;top:40278;width:5008;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JLysQA&#10;AADcAAAADwAAAGRycy9kb3ducmV2LnhtbESPT4vCMBTE7wt+h/AEb2viv6LVKCIIgruHVcHro3m2&#10;xealNlHrtzcLC3scZuY3zGLV2ko8qPGlYw2DvgJBnDlTcq7hdNx+TkH4gGywckwaXuRhtex8LDA1&#10;7sk/9DiEXEQI+xQ1FCHUqZQ+K8ii77uaOHoX11gMUTa5NA0+I9xWcqhUIi2WHBcKrGlTUHY93K0G&#10;TMbm9n0ZfR339wRneau2k7PSutdt13MQgdrwH/5r74yG4WQA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SS8rEAAAA3AAAAA8AAAAAAAAAAAAAAAAAmAIAAGRycy9k&#10;b3ducmV2LnhtbFBLBQYAAAAABAAEAPUAAACJAwAAAAA=&#10;" stroked="f">
                  <v:textbox>
                    <w:txbxContent>
                      <w:p w14:paraId="16F992E0" w14:textId="77777777" w:rsidR="009502FA" w:rsidRPr="002F612C" w:rsidRDefault="009502FA" w:rsidP="00851E4B">
                        <w:pPr>
                          <w:rPr>
                            <w:rFonts w:cs="Arial"/>
                            <w:b/>
                            <w:sz w:val="24"/>
                            <w:szCs w:val="24"/>
                            <w:lang w:val="de-DE"/>
                          </w:rPr>
                        </w:pPr>
                        <w:r>
                          <w:rPr>
                            <w:rFonts w:cs="Arial"/>
                            <w:b/>
                            <w:sz w:val="24"/>
                            <w:szCs w:val="24"/>
                            <w:lang w:val="de-DE"/>
                          </w:rPr>
                          <w:t>0..*</w:t>
                        </w:r>
                      </w:p>
                      <w:p w14:paraId="16F992E1" w14:textId="77777777" w:rsidR="009502FA" w:rsidRPr="002F612C" w:rsidRDefault="009502FA" w:rsidP="00851E4B">
                        <w:pPr>
                          <w:rPr>
                            <w:rFonts w:cs="Arial"/>
                            <w:b/>
                            <w:sz w:val="24"/>
                            <w:szCs w:val="24"/>
                            <w:lang w:val="de-DE"/>
                          </w:rPr>
                        </w:pPr>
                        <w:r>
                          <w:rPr>
                            <w:rFonts w:cs="Arial"/>
                            <w:b/>
                            <w:sz w:val="24"/>
                            <w:szCs w:val="24"/>
                            <w:lang w:val="de-DE"/>
                          </w:rPr>
                          <w:t xml:space="preserve">   0..*</w:t>
                        </w:r>
                      </w:p>
                      <w:p w14:paraId="16F992E2" w14:textId="77777777" w:rsidR="009502FA" w:rsidRPr="002F612C" w:rsidRDefault="009502FA" w:rsidP="00851E4B">
                        <w:pPr>
                          <w:rPr>
                            <w:rFonts w:cs="Arial"/>
                            <w:b/>
                            <w:sz w:val="24"/>
                            <w:szCs w:val="24"/>
                            <w:lang w:val="de-DE"/>
                          </w:rPr>
                        </w:pPr>
                      </w:p>
                    </w:txbxContent>
                  </v:textbox>
                </v:rect>
                <v:rect id="Rectangle 8026" o:spid="_x0000_s1331" style="position:absolute;left:26478;top:37866;width:20268;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GkUcUA&#10;AADcAAAADwAAAGRycy9kb3ducmV2LnhtbESPwWrDMBBE74X8g9hCL6WRbdK0uFFCSAkJPcVu6Xmx&#10;traptTKSkih/HwUKPQ6z82ZnsYpmECdyvresIJ9mIIgbq3tuFXx9bp9eQfiArHGwTAou5GG1nNwt&#10;sNT2zBWd6tCKBGFfooIuhLGU0jcdGfRTOxIn78c6gyFJ10rt8JzgZpBFls2lwZ5TQ4cjbTpqfuuj&#10;SW/ksfqud48X+2Hfqz7XbnaIL0o93Mf1G4hAMfwf/6X3WkHxXMBtTCK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4aRRxQAAANwAAAAPAAAAAAAAAAAAAAAAAJgCAABkcnMv&#10;ZG93bnJldi54bWxQSwUGAAAAAAQABAD1AAAAigMAAAAA&#10;" filled="f" fillcolor="#8db3e2" strokeweight="2pt">
                  <v:textbox>
                    <w:txbxContent>
                      <w:p w14:paraId="16F992E3"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980479">
                          <w:rPr>
                            <w:rFonts w:cs="Arial"/>
                            <w:bCs/>
                            <w:szCs w:val="20"/>
                          </w:rPr>
                          <w:t>DefinedCITradeContact</w:t>
                        </w:r>
                        <w:proofErr w:type="spellEnd"/>
                      </w:p>
                    </w:txbxContent>
                  </v:textbox>
                </v:rect>
                <v:group id="Group 7482" o:spid="_x0000_s1332" style="position:absolute;left:49422;top:22439;width:1903;height:16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rect id="Rectangle 7483" o:spid="_x0000_s133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J1qcUA&#10;AADcAAAADwAAAGRycy9kb3ducmV2LnhtbESP3WoCMRSE7wu+QziCdzXroq2sRhGhtCCF1p/7w+a4&#10;u7g5WZOspn36plDo5TAz3zDLdTStuJHzjWUFk3EGgri0uuFKwfHw8jgH4QOyxtYyKfgiD+vV4GGJ&#10;hbZ3/qTbPlQiQdgXqKAOoSuk9GVNBv3YdsTJO1tnMCTpKqkd3hPctDLPsidpsOG0UGNH25rKy743&#10;Crr3Wf/6fN2579O8/yhxF23Io1KjYdwsQASK4T/8137TCvLZF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8nWpxQAAANwAAAAPAAAAAAAAAAAAAAAAAJgCAABkcnMv&#10;ZG93bnJldi54bWxQSwUGAAAAAAQABAD1AAAAigMAAAAA&#10;" strokeweight="2pt"/>
                  <v:shape id="AutoShape 7484" o:spid="_x0000_s133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f2w8IAAADcAAAADwAAAGRycy9kb3ducmV2LnhtbESPQWvCQBSE7wX/w/IEb3VTSaykriKC&#10;4DUx9PzIPpPQ7Ns0uzHrv+8WCj0OM/MNsz8G04sHja6zrOBtnYAgrq3uuFFQ3S6vOxDOI2vsLZOC&#10;Jzk4HhYve8y1nbmgR+kbESHsclTQej/kUrq6JYNubQfi6N3taNBHOTZSjzhHuOnlJkm20mDHcaHF&#10;gc4t1V/lZBQUxXfzObkwn3b38J5WOjXJdFVqtQynDxCegv8P/7WvWsEmy+D3TDwC8vA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nf2w8IAAADcAAAADwAAAAAAAAAAAAAA&#10;AAChAgAAZHJzL2Rvd25yZXYueG1sUEsFBgAAAAAEAAQA+QAAAJADAAAAAA==&#10;" strokeweight="1.25pt"/>
                  <v:shape id="AutoShape 7485" o:spid="_x0000_s133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gesMAAADcAAAADwAAAGRycy9kb3ducmV2LnhtbERPTYvCMBC9C/sfwix401RBkWoU2VXw&#10;oAt114O3sRnbYjMpTWyrv94cFjw+3vdi1ZlSNFS7wrKC0TACQZxaXXCm4O93O5iBcB5ZY2mZFDzI&#10;wWr50VtgrG3LCTVHn4kQwi5GBbn3VSylS3My6Ia2Ig7c1dYGfYB1JnWNbQg3pRxH0VQaLDg05FjR&#10;V07p7Xg3Cib39nKejjhZHzbfp+TZpD+3016p/me3noPw1Pm3+N+90wrGs7A2nAlH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l4HrDAAAA3AAAAA8AAAAAAAAAAAAA&#10;AAAAoQIAAGRycy9kb3ducmV2LnhtbFBLBQYAAAAABAAEAPkAAACRAwAAAAA=&#10;" strokeweight="1.25pt"/>
                </v:group>
                <v:shape id="AutoShape 7486" o:spid="_x0000_s1336" type="#_x0000_t32" style="position:absolute;left:22495;top:3433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RKsQAAADcAAAADwAAAGRycy9kb3ducmV2LnhtbESP3YrCMBSE74V9h3AW9k7TFfGnGkUE&#10;2UVQqYreHppjW7Y5KU221rc3guDlMDPfMLNFa0rRUO0Kywq+exEI4tTqgjMFp+O6OwbhPLLG0jIp&#10;uJODxfyjM8NY2xsn1Bx8JgKEXYwKcu+rWEqX5mTQ9WxFHLyrrQ36IOtM6hpvAW5K2Y+ioTRYcFjI&#10;saJVTunf4d8oaPbn3WhdNT97n50HyWYwuaDZKvX12S6nIDy1/h1+tX+1gv54As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oBEqxAAAANwAAAAPAAAAAAAAAAAA&#10;AAAAAKECAABkcnMvZG93bnJldi54bWxQSwUGAAAAAAQABAD5AAAAkgMAAAAA&#10;" strokeweight="2pt"/>
                <v:rect id="Rectangle 7488" o:spid="_x0000_s1337" style="position:absolute;left:26478;top:16044;width:1264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YlJ8QA&#10;AADcAAAADwAAAGRycy9kb3ducmV2LnhtbESPwUrDQBCG70LfYZmCF7GbFLEauy2iiOKpSUvPQ3ZM&#10;gtnZsLu227d3DoLH4Z//m2/W2+xGdaIQB88GykUBirj1duDOwGH/dvsAKiZki6NnMnChCNvN7GqN&#10;lfVnrunUpE4JhGOFBvqUpkrr2PbkMC78RCzZlw8Ok4yh0zbgWeBu1MuiuNcOB5YLPU700lP73fw4&#10;0ShzfWzeby7+07/WQ2nD3S6vjLme5+cnUIly+l/+a39YA8tH0ZdnhAB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GJSfEAAAA3AAAAA8AAAAAAAAAAAAAAAAAmAIAAGRycy9k&#10;b3ducmV2LnhtbFBLBQYAAAAABAAEAPUAAACJAwAAAAA=&#10;" filled="f" fillcolor="#8db3e2" strokeweight="2pt">
                  <v:textbox>
                    <w:txbxContent>
                      <w:p w14:paraId="16F992E4" w14:textId="77777777" w:rsidR="009502FA" w:rsidRPr="00B25ACA" w:rsidRDefault="009502FA" w:rsidP="00851E4B">
                        <w:proofErr w:type="spellStart"/>
                        <w:proofErr w:type="gramStart"/>
                        <w:r w:rsidRPr="00B25ACA">
                          <w:rPr>
                            <w:rFonts w:cs="Arial"/>
                            <w:bCs/>
                            <w:szCs w:val="20"/>
                          </w:rPr>
                          <w:t>asram:</w:t>
                        </w:r>
                        <w:proofErr w:type="gramEnd"/>
                        <w:r w:rsidRPr="00B25ACA">
                          <w:rPr>
                            <w:rFonts w:cs="Arial"/>
                            <w:bCs/>
                            <w:szCs w:val="20"/>
                          </w:rPr>
                          <w:t>NameText</w:t>
                        </w:r>
                        <w:proofErr w:type="spellEnd"/>
                      </w:p>
                    </w:txbxContent>
                  </v:textbox>
                </v:rect>
                <v:rect id="Rectangle 7489" o:spid="_x0000_s1338" style="position:absolute;top:18624;width:18620;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OfcQA&#10;AADcAAAADwAAAGRycy9kb3ducmV2LnhtbESPQWvCQBSE7wX/w/IK3urGHIqm2UhRBOlB0BZ6fc0+&#10;s8Hs25BdTcyvdwWhx2FmvmHy1WAbcaXO144VzGcJCOLS6ZorBT/f27cFCB+QNTaOScGNPKyKyUuO&#10;mXY9H+h6DJWIEPYZKjAhtJmUvjRk0c9cSxy9k+sshii7SuoO+wi3jUyT5F1arDkuGGxpbag8Hy9W&#10;webya7ajM/5rT/Wo/9Ctl+lOqenr8PkBItAQ/sPP9k4rSJdzeJyJR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Qzn3EAAAA3AAAAA8AAAAAAAAAAAAAAAAAmAIAAGRycy9k&#10;b3ducmV2LnhtbFBLBQYAAAAABAAEAPUAAACJAwAAAAA=&#10;" fillcolor="#8db3e2" strokeweight="2pt">
                  <v:textbox>
                    <w:txbxContent>
                      <w:p w14:paraId="16F992E5" w14:textId="77777777" w:rsidR="009502FA" w:rsidRPr="0092092D" w:rsidRDefault="009502FA" w:rsidP="00851E4B">
                        <w:pPr>
                          <w:spacing w:line="240" w:lineRule="auto"/>
                          <w:rPr>
                            <w:b/>
                            <w:szCs w:val="20"/>
                          </w:rPr>
                        </w:pPr>
                        <w:proofErr w:type="spellStart"/>
                        <w:proofErr w:type="gramStart"/>
                        <w:r w:rsidRPr="00254049">
                          <w:rPr>
                            <w:rFonts w:cs="Arial"/>
                            <w:b/>
                            <w:bCs/>
                            <w:szCs w:val="20"/>
                          </w:rPr>
                          <w:t>asram:</w:t>
                        </w:r>
                        <w:proofErr w:type="gramEnd"/>
                        <w:r w:rsidRPr="00254049">
                          <w:rPr>
                            <w:rFonts w:cs="Arial"/>
                            <w:b/>
                            <w:bCs/>
                            <w:szCs w:val="20"/>
                          </w:rPr>
                          <w:t>BuyerCITradeParty</w:t>
                        </w:r>
                        <w:proofErr w:type="spellEnd"/>
                      </w:p>
                    </w:txbxContent>
                  </v:textbox>
                </v:rect>
                <v:group id="Group 7490" o:spid="_x0000_s1339" style="position:absolute;left:48861;top:27768;width:1903;height:16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7491" o:spid="_x0000_s134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JXR8UA&#10;AADcAAAADwAAAGRycy9kb3ducmV2LnhtbESP3WoCMRSE7wu+QzhC72rWLa26GkWE0oIUWn/uD5vT&#10;3aWbkzXJavTpm0Khl8PMfMMsVtG04kzON5YVjEcZCOLS6oYrBYf9y8MUhA/IGlvLpOBKHlbLwd0C&#10;C20v/EnnXahEgrAvUEEdQldI6cuaDPqR7YiT92WdwZCkq6R2eElw08o8y56lwYbTQo0dbWoqv3e9&#10;UdC9P/Wvk9PW3Y7T/qPEbbQhj0rdD+N6DiJQDP/hv/abVpDPHu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ldHxQAAANwAAAAPAAAAAAAAAAAAAAAAAJgCAABkcnMv&#10;ZG93bnJldi54bWxQSwUGAAAAAAQABAD1AAAAigMAAAAA&#10;" strokeweight="2pt"/>
                  <v:shape id="AutoShape 7492" o:spid="_x0000_s134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LpwsEAAADcAAAADwAAAGRycy9kb3ducmV2LnhtbESPQYvCMBSE7wv+h/AEb2uqFFerUUQQ&#10;vNYVz4/m2Rabl9qkNv57s7DgcZiZb5jNLphGPKlztWUFs2kCgriwuuZSweX3+L0E4TyyxsYyKXiR&#10;g9129LXBTNuBc3qefSkihF2GCirv20xKV1Rk0E1tSxy9m+0M+ii7UuoOhwg3jZwnyUIarDkuVNjS&#10;oaLifu6Ngjx/lNfehWG/vIWf9KJTk/QnpSbjsF+D8BT8J/zfPmkF81UKf2fiEZDb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gunCwQAAANwAAAAPAAAAAAAAAAAAAAAA&#10;AKECAABkcnMvZG93bnJldi54bWxQSwUGAAAAAAQABAD5AAAAjwMAAAAA&#10;" strokeweight="1.25pt"/>
                  <v:shape id="AutoShape 7493" o:spid="_x0000_s134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3ZOccAAADcAAAADwAAAGRycy9kb3ducmV2LnhtbESPT2vCQBTE7wW/w/KE3upGQbHRVcQ/&#10;0EMVYuvB22v2NQlm34bsmqR+elcQehxm5jfMfNmZUjRUu8KyguEgAkGcWl1wpuD7a/c2BeE8ssbS&#10;Min4IwfLRe9ljrG2LSfUHH0mAoRdjApy76tYSpfmZNANbEUcvF9bG/RB1pnUNbYBbko5iqKJNFhw&#10;WMixonVO6eV4NQrG1/bnPBlystpvN6fk1qSHy+lTqdd+t5qB8NT5//Cz/aEVjN7H8DgTjoBc3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Pdk5xwAAANwAAAAPAAAAAAAA&#10;AAAAAAAAAKECAABkcnMvZG93bnJldi54bWxQSwUGAAAAAAQABAD5AAAAlQMAAAAA&#10;" strokeweight="1.25pt"/>
                </v:group>
                <v:group id="Group 7494" o:spid="_x0000_s1343" style="position:absolute;left:46673;top:33322;width:1904;height:16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rect id="Rectangle 7495" o:spid="_x0000_s134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RRMUA&#10;AADcAAAADwAAAGRycy9kb3ducmV2LnhtbESP3WoCMRSE7wu+QzhC72rWBauuRpFCsSCF1p/7w+a4&#10;u7g5WZOspn36plDo5TAz3zDLdTStuJHzjWUF41EGgri0uuFKwfHw+jQD4QOyxtYyKfgiD+vV4GGJ&#10;hbZ3/qTbPlQiQdgXqKAOoSuk9GVNBv3IdsTJO1tnMCTpKqkd3hPctDLPsmdpsOG0UGNHLzWVl31v&#10;FHTvk347ve7c92nWf5S4izbkUanHYdwsQASK4T/8137TCvL5F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VFExQAAANwAAAAPAAAAAAAAAAAAAAAAAJgCAABkcnMv&#10;ZG93bnJldi54bWxQSwUGAAAAAAQABAD1AAAAigMAAAAA&#10;" strokeweight="2pt"/>
                  <v:shape id="AutoShape 7496" o:spid="_x0000_s134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jx78AAADcAAAADwAAAGRycy9kb3ducmV2LnhtbERPTYvCMBC9C/sfwix401QRrd2mIgsL&#10;XqvieWjGtmwzqU1q47/fHBY8Pt53fgimE08aXGtZwWqZgCCurG65VnC9/CxSEM4ja+wsk4IXOTgU&#10;H7McM20nLul59rWIIewyVNB432dSuqohg25pe+LI3e1g0Ec41FIPOMVw08l1kmylwZZjQ4M9fTdU&#10;/Z5Ho6AsH/VtdGE6pvew21z1xiTjSan5Zzh+gfAU/Fv87z5pBet9XBvPxCMgi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8/jx78AAADcAAAADwAAAAAAAAAAAAAAAACh&#10;AgAAZHJzL2Rvd25yZXYueG1sUEsFBgAAAAAEAAQA+QAAAI0DAAAAAA==&#10;" strokeweight="1.25pt"/>
                  <v:shape id="AutoShape 7497" o:spid="_x0000_s134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DTPMcAAADcAAAADwAAAGRycy9kb3ducmV2LnhtbESPT2vCQBTE74LfYXlCb7pRUGp0FbEV&#10;emgL8c/B2zP7TILZtyG7Jmk/fbcgeBxm5jfMct2ZUjRUu8KygvEoAkGcWl1wpuB42A1fQTiPrLG0&#10;TAp+yMF61e8tMda25YSavc9EgLCLUUHufRVL6dKcDLqRrYiDd7W1QR9knUldYxvgppSTKJpJgwWH&#10;hRwr2uaU3vZ3o2B6by/n2ZiTzdf72yn5bdLv2+lTqZdBt1mA8NT5Z/jR/tAKJvM5/J8JR0C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cNM8xwAAANwAAAAPAAAAAAAA&#10;AAAAAAAAAKECAABkcnMvZG93bnJldi54bWxQSwUGAAAAAAQABAD5AAAAlQMAAAAA&#10;" strokeweight="1.25pt"/>
                </v:group>
                <v:rect id="Rectangle 7500" o:spid="_x0000_s1347" style="position:absolute;left:22831;top:28890;width:5008;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zO0cIA&#10;AADcAAAADwAAAGRycy9kb3ducmV2LnhtbERPz2vCMBS+C/4P4Qm72USdZeuMIoPCYPNgO9j10Tzb&#10;sualNrF2//1yGOz48f3eHSbbiZEG3zrWsEoUCOLKmZZrDZ9lvnwC4QOywc4xafghD4f9fLbDzLg7&#10;n2ksQi1iCPsMNTQh9JmUvmrIok9cTxy5ixsshgiHWpoB7zHcdnKtVCotthwbGuzptaHqu7hZDZg+&#10;muvpsvko328pPteTyrdfSuuHxXR8ARFoCv/iP/eb0bBRcX48E4+A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zM7RwgAAANwAAAAPAAAAAAAAAAAAAAAAAJgCAABkcnMvZG93&#10;bnJldi54bWxQSwUGAAAAAAQABAD1AAAAhwMAAAAA&#10;" stroked="f">
                  <v:textbox>
                    <w:txbxContent>
                      <w:p w14:paraId="16F992E6" w14:textId="77777777" w:rsidR="009502FA" w:rsidRPr="002F612C" w:rsidRDefault="009502FA" w:rsidP="00851E4B">
                        <w:pPr>
                          <w:rPr>
                            <w:rFonts w:cs="Arial"/>
                            <w:b/>
                            <w:sz w:val="24"/>
                            <w:szCs w:val="24"/>
                            <w:lang w:val="de-DE"/>
                          </w:rPr>
                        </w:pPr>
                        <w:r>
                          <w:rPr>
                            <w:rFonts w:cs="Arial"/>
                            <w:b/>
                            <w:sz w:val="24"/>
                            <w:szCs w:val="24"/>
                            <w:lang w:val="de-DE"/>
                          </w:rPr>
                          <w:t>0..1</w:t>
                        </w:r>
                      </w:p>
                    </w:txbxContent>
                  </v:textbox>
                </v:rect>
                <v:rect id="Rectangle 7501" o:spid="_x0000_s1348" style="position:absolute;left:22775;top:34836;width:50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BrSsUA&#10;AADcAAAADwAAAGRycy9kb3ducmV2LnhtbESPQWvCQBSE70L/w/IKvemuVUONrlIKgYJ6aFLo9ZF9&#10;JqHZt2l2jem/dwsFj8PMfMNs96NtxUC9bxxrmM8UCOLSmYYrDZ9FNn0B4QOywdYxafglD/vdw2SL&#10;qXFX/qAhD5WIEPYpaqhD6FIpfVmTRT9zHXH0zq63GKLsK2l6vEa4beWzUom02HBcqLGjt5rK7/xi&#10;NWCyND+n8+JYHC4JrqtRZasvpfXT4/i6ARFoDPfwf/vdaFioOfydi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GtKxQAAANwAAAAPAAAAAAAAAAAAAAAAAJgCAABkcnMv&#10;ZG93bnJldi54bWxQSwUGAAAAAAQABAD1AAAAigMAAAAA&#10;" stroked="f">
                  <v:textbox>
                    <w:txbxContent>
                      <w:p w14:paraId="16F992E7" w14:textId="77777777" w:rsidR="009502FA" w:rsidRPr="002F612C" w:rsidRDefault="009502FA" w:rsidP="00851E4B">
                        <w:pPr>
                          <w:rPr>
                            <w:rFonts w:cs="Arial"/>
                            <w:b/>
                            <w:sz w:val="24"/>
                            <w:szCs w:val="24"/>
                            <w:lang w:val="de-DE"/>
                          </w:rPr>
                        </w:pPr>
                        <w:r>
                          <w:rPr>
                            <w:rFonts w:cs="Arial"/>
                            <w:b/>
                            <w:sz w:val="24"/>
                            <w:szCs w:val="24"/>
                            <w:lang w:val="de-DE"/>
                          </w:rPr>
                          <w:t>0..1</w:t>
                        </w:r>
                      </w:p>
                    </w:txbxContent>
                  </v:textbox>
                </v:rect>
                <v:rect id="Rectangle 7502" o:spid="_x0000_s1349" style="position:absolute;left:22775;top:6900;width:5008;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L1PcQA&#10;AADcAAAADwAAAGRycy9kb3ducmV2LnhtbESPT4vCMBTE7wt+h/CEva2Julu0GkUWBGHdg3/A66N5&#10;tsXmpTZR67c3guBxmJnfMNN5aytxpcaXjjX0ewoEceZMybmG/W75NQLhA7LByjFpuJOH+azzMcXU&#10;uBtv6LoNuYgQ9ilqKEKoUyl9VpBF33M1cfSOrrEYomxyaRq8Rbit5ECpRFosOS4UWNNvQdlpe7Ea&#10;MPk25//jcL37uyQ4zlu1/DkorT+77WICIlAb3uFXe2U0DNUA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S9T3EAAAA3AAAAA8AAAAAAAAAAAAAAAAAmAIAAGRycy9k&#10;b3ducmV2LnhtbFBLBQYAAAAABAAEAPUAAACJAwAAAAA=&#10;" stroked="f">
                  <v:textbox>
                    <w:txbxContent>
                      <w:p w14:paraId="16F992E8" w14:textId="77777777" w:rsidR="009502FA" w:rsidRPr="002F612C" w:rsidRDefault="009502FA" w:rsidP="00851E4B">
                        <w:pPr>
                          <w:rPr>
                            <w:rFonts w:cs="Arial"/>
                            <w:b/>
                            <w:sz w:val="24"/>
                            <w:szCs w:val="24"/>
                            <w:lang w:val="de-DE"/>
                          </w:rPr>
                        </w:pPr>
                        <w:r>
                          <w:rPr>
                            <w:rFonts w:cs="Arial"/>
                            <w:b/>
                            <w:sz w:val="24"/>
                            <w:szCs w:val="24"/>
                            <w:lang w:val="de-DE"/>
                          </w:rPr>
                          <w:t>0..1</w:t>
                        </w:r>
                      </w:p>
                    </w:txbxContent>
                  </v:textbox>
                </v:rect>
                <v:rect id="Rectangle 7503" o:spid="_x0000_s1350" style="position:absolute;left:26478;top:32424;width:20268;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8hSsUA&#10;AADcAAAADwAAAGRycy9kb3ducmV2LnhtbESPQWsCMRCF7wX/Q5hCL0WzW4vKahRpKZae3FU8D5tx&#10;d+lmsiSpxn9vCoUeH2/e9+atNtH04kLOd5YV5JMMBHFtdceNguPhY7wA4QOyxt4yKbiRh8169LDC&#10;Qtsrl3SpQiMShH2BCtoQhkJKX7dk0E/sQJy8s3UGQ5KukdrhNcFNL1+ybCYNdpwaWhzoraX6u/ox&#10;6Y08lqdq93yzX/a97HLtXvdxrtTTY9wuQQSK4f/4L/2pFUyzKfyOSQS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FKxQAAANwAAAAPAAAAAAAAAAAAAAAAAJgCAABkcnMv&#10;ZG93bnJldi54bWxQSwUGAAAAAAQABAD1AAAAigMAAAAA&#10;" filled="f" fillcolor="#8db3e2" strokeweight="2pt">
                  <v:textbox>
                    <w:txbxContent>
                      <w:p w14:paraId="16F992E9"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980479">
                          <w:rPr>
                            <w:rFonts w:cs="Arial"/>
                            <w:bCs/>
                            <w:szCs w:val="20"/>
                          </w:rPr>
                          <w:t>PostalCITradeAddress</w:t>
                        </w:r>
                        <w:proofErr w:type="spellEnd"/>
                      </w:p>
                    </w:txbxContent>
                  </v:textbox>
                </v:rect>
                <v:shape id="AutoShape 7505" o:spid="_x0000_s1351" type="#_x0000_t32" style="position:absolute;left:22495;top:63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Oyc8UAAADcAAAADwAAAGRycy9kb3ducmV2LnhtbESP3WrCQBSE7wu+w3KE3tVNbfAndZUi&#10;SEVQiYq9PWRPk9Ds2ZDdxvj2riB4OczMN8xs0ZlKtNS40rKC90EEgjizuuRcwem4epuAcB5ZY2WZ&#10;FFzJwWLee5lhou2FU2oPPhcBwi5BBYX3dSKlywoy6Aa2Jg7er20M+iCbXOoGLwFuKjmMopE0WHJY&#10;KLCmZUHZ3+HfKGj35914Vbffe5+f43QTT3/QbJV67XdfnyA8df4ZfrTXWsFHFMP9TDg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Oyc8UAAADcAAAADwAAAAAAAAAA&#10;AAAAAAChAgAAZHJzL2Rvd25yZXYueG1sUEsFBgAAAAAEAAQA+QAAAJMDAAAAAA==&#10;" strokeweight="2pt"/>
                <v:rect id="Rectangle 7506" o:spid="_x0000_s1352" style="position:absolute;left:18680;top:19690;width:1904;height:1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zwssQA&#10;AADcAAAADwAAAGRycy9kb3ducmV2LnhtbESPQWsCMRSE74L/ITyht5rVYitbo4hQKojQrvb+2Lzu&#10;Lt28rElWY399IxQ8DjPzDbNYRdOKMznfWFYwGWcgiEurG64UHA9vj3MQPiBrbC2Tgit5WC2HgwXm&#10;2l74k85FqESCsM9RQR1Cl0vpy5oM+rHtiJP3bZ3BkKSrpHZ4SXDTymmWPUuDDaeFGjva1FT+FL1R&#10;0O1n/fvLaed+v+b9R4m7aMM0KvUwiutXEIFiuIf/21ut4Cmbwe1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s8LLEAAAA3AAAAA8AAAAAAAAAAAAAAAAAmAIAAGRycy9k&#10;b3ducmV2LnhtbFBLBQYAAAAABAAEAPUAAACJAwAAAAA=&#10;" strokeweight="2pt"/>
                <v:rect id="Rectangle 7507" o:spid="_x0000_s1353" style="position:absolute;left:26478;top:10434;width:1865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C0sUA&#10;AADcAAAADwAAAGRycy9kb3ducmV2LnhtbESPQWsCMRCF7wX/Q5hCL0WzW4vKahRpKZaeuqt4Hjbj&#10;7tLNZElSjf++EYQeH2/e9+atNtH04kzOd5YV5JMMBHFtdceNgsP+Y7wA4QOyxt4yKbiSh8169LDC&#10;QtsLl3SuQiMShH2BCtoQhkJKX7dk0E/sQJy8k3UGQ5KukdrhJcFNL1+ybCYNdpwaWhzoraX6p/o1&#10;6Y08lsdq93y1X/a97HLtXr/jXKmnx7hdgggUw//xPf2pFUyzG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iILSxQAAANwAAAAPAAAAAAAAAAAAAAAAAJgCAABkcnMv&#10;ZG93bnJldi54bWxQSwUGAAAAAAQABAD1AAAAigMAAAAA&#10;" filled="f" fillcolor="#8db3e2" strokeweight="2pt">
                  <v:textbox>
                    <w:txbxContent>
                      <w:p w14:paraId="16F992EA"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DC42C5">
                          <w:rPr>
                            <w:rFonts w:cs="Arial"/>
                            <w:bCs/>
                            <w:szCs w:val="20"/>
                          </w:rPr>
                          <w:t>IdentificationIdentifier</w:t>
                        </w:r>
                        <w:proofErr w:type="spellEnd"/>
                      </w:p>
                    </w:txbxContent>
                  </v:textbox>
                </v:rect>
                <v:shape id="AutoShape 7508" o:spid="_x0000_s1354" type="#_x0000_t32" style="position:absolute;left:18568;top:20531;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EsBMYAAADcAAAADwAAAGRycy9kb3ducmV2LnhtbESPQWvCQBSE7wX/w/KE3uqmrRhNXaUU&#10;QqWgEhV7fWRfk9Ds25DdJvHfdwXB4zAz3zDL9WBq0VHrKssKnicRCOLc6ooLBadj+jQH4Tyyxtoy&#10;KbiQg/Vq9LDERNueM+oOvhABwi5BBaX3TSKly0sy6Ca2IQ7ej20N+iDbQuoW+wA3tXyJopk0WHFY&#10;KLGhj5Ly38OfUdDtz7s4bbrPvS/O0+xruvhGs1XqcTy8v4HwNPh7+NbeaAWvUQzXM+EI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BLATGAAAA3AAAAA8AAAAAAAAA&#10;AAAAAAAAoQIAAGRycy9kb3ducmV2LnhtbFBLBQYAAAAABAAEAPkAAACUAwAAAAA=&#10;" strokeweight="2pt"/>
                <v:rect id="Rectangle 7509" o:spid="_x0000_s1355" style="position:absolute;left:26478;top:4824;width:22406;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uzO8QA&#10;AADcAAAADwAAAGRycy9kb3ducmV2LnhtbESPwUrDQBCG74LvsIzgRewmVVRit0VaxOLJRPE8ZMck&#10;mJ0Nu9t2+/adQ6HH4Z//m28Wq+xGtacQB88GylkBirj1duDOwM/3+/0LqJiQLY6eycCRIqyW11cL&#10;rKw/cE37JnVKIBwrNNCnNFVax7Ynh3HmJ2LJ/nxwmGQMnbYBDwJ3o54XxZN2OLBc6HGidU/tf7Nz&#10;olHm+rf5uDv6T7+ph9KGx6/8bMztTX57BZUop8vyub21Bh4KsZVnhAB6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bszvEAAAA3AAAAA8AAAAAAAAAAAAAAAAAmAIAAGRycy9k&#10;b3ducmV2LnhtbFBLBQYAAAAABAAEAPUAAACJAwAAAAA=&#10;" filled="f" fillcolor="#8db3e2" strokeweight="2pt">
                  <v:textbox>
                    <w:txbxContent>
                      <w:p w14:paraId="16F992EB" w14:textId="77777777" w:rsidR="009502FA" w:rsidRPr="0092092D" w:rsidRDefault="009502FA" w:rsidP="00851E4B">
                        <w:pPr>
                          <w:spacing w:line="240" w:lineRule="auto"/>
                          <w:rPr>
                            <w:szCs w:val="20"/>
                          </w:rPr>
                        </w:pPr>
                        <w:proofErr w:type="spellStart"/>
                        <w:proofErr w:type="gramStart"/>
                        <w:r w:rsidRPr="00980479">
                          <w:rPr>
                            <w:rFonts w:cs="Arial"/>
                            <w:bCs/>
                            <w:szCs w:val="20"/>
                          </w:rPr>
                          <w:t>asram:</w:t>
                        </w:r>
                        <w:proofErr w:type="gramEnd"/>
                        <w:r w:rsidRPr="00980479">
                          <w:rPr>
                            <w:rFonts w:cs="Arial"/>
                            <w:bCs/>
                            <w:szCs w:val="20"/>
                          </w:rPr>
                          <w:t>GlobalIdentificationIdentifier</w:t>
                        </w:r>
                        <w:proofErr w:type="spellEnd"/>
                      </w:p>
                    </w:txbxContent>
                  </v:textbox>
                </v:rect>
                <v:rect id="Rectangle 7510" o:spid="_x0000_s1356" style="position:absolute;left:26478;top:21373;width:22921;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cWoMUA&#10;AADcAAAADwAAAGRycy9kb3ducmV2LnhtbESPzWrDMBCE74W8g9hCLyWR3Zb8OFFCaCkpPdVOyHmx&#10;NraptTKSmihvXwUKPQ6z883OahNNL87kfGdZQT7JQBDXVnfcKDjs38dzED4ga+wtk4IredisR3cr&#10;LLS9cEnnKjQiQdgXqKANYSik9HVLBv3EDsTJO1lnMCTpGqkdXhLc9PIpy6bSYMepocWBXluqv6sf&#10;k97IY3msdo9X+2nfyi7X7uUrzpR6uI/bJYhAMfwf/6U/tILnbAG3MYkA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xagxQAAANwAAAAPAAAAAAAAAAAAAAAAAJgCAABkcnMv&#10;ZG93bnJldi54bWxQSwUGAAAAAAQABAD1AAAAigMAAAAA&#10;" filled="f" fillcolor="#8db3e2" strokeweight="2pt">
                  <v:textbox>
                    <w:txbxContent>
                      <w:p w14:paraId="16F992EC" w14:textId="77777777" w:rsidR="009502FA" w:rsidRPr="0092092D" w:rsidRDefault="009502FA" w:rsidP="00851E4B">
                        <w:pPr>
                          <w:spacing w:line="240" w:lineRule="auto"/>
                        </w:pPr>
                        <w:proofErr w:type="spellStart"/>
                        <w:proofErr w:type="gramStart"/>
                        <w:r w:rsidRPr="003C7A05">
                          <w:rPr>
                            <w:rFonts w:cs="Arial"/>
                            <w:bCs/>
                            <w:szCs w:val="20"/>
                          </w:rPr>
                          <w:t>asram:</w:t>
                        </w:r>
                        <w:proofErr w:type="gramEnd"/>
                        <w:r w:rsidRPr="003C7A05">
                          <w:rPr>
                            <w:rFonts w:cs="Arial"/>
                            <w:bCs/>
                            <w:szCs w:val="20"/>
                          </w:rPr>
                          <w:t>SpecifiedCILegalOrganization</w:t>
                        </w:r>
                        <w:proofErr w:type="spellEnd"/>
                      </w:p>
                    </w:txbxContent>
                  </v:textbox>
                </v:rect>
                <v:shape id="AutoShape 7511" o:spid="_x0000_s1357" type="#_x0000_t32" style="position:absolute;left:22495;top:6339;width:58;height:334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EircIAAADcAAAADwAAAGRycy9kb3ducmV2LnhtbERPy4rCMBTdC/MP4Q7MTlMdccZqlEEQ&#10;RdDiA91emmtbprkpTaz1781CcHk47+m8NaVoqHaFZQX9XgSCOLW64EzB6bjs/oJwHlljaZkUPMjB&#10;fPbRmWKs7Z331Bx8JkIIuxgV5N5XsZQuzcmg69mKOHBXWxv0AdaZ1DXeQ7gp5SCKRtJgwaEhx4oW&#10;OaX/h5tR0CTn3c+yalaJz87D/WY4vqDZKvX12f5NQHhq/Vv8cq+1gu9+mB/OhCMgZ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EircIAAADcAAAADwAAAAAAAAAAAAAA&#10;AAChAgAAZHJzL2Rvd25yZXYueG1sUEsFBgAAAAAEAAQA+QAAAJADAAAAAA==&#10;" strokeweight="2pt"/>
                <v:shape id="AutoShape 7512" o:spid="_x0000_s1358" type="#_x0000_t32" style="position:absolute;left:22495;top:1806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2HNsUAAADcAAAADwAAAGRycy9kb3ducmV2LnhtbESPQWvCQBSE7wX/w/KE3uomVmybZhUR&#10;xCKoaEt6fWRfk2D2bciuMf33riB4HGbmGyad96YWHbWusqwgHkUgiHOrKy4U/HyvXt5BOI+ssbZM&#10;Cv7JwXw2eEox0fbCB+qOvhABwi5BBaX3TSKly0sy6Ea2IQ7en20N+iDbQuoWLwFuajmOoqk0WHFY&#10;KLGhZUn56Xg2Crp9tntbNd1674tscthMPn7RbJV6HvaLTxCeev8I39tfWsFrHMPtTDgC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2HNsUAAADcAAAADwAAAAAAAAAA&#10;AAAAAAChAgAAZHJzL2Rvd25yZXYueG1sUEsFBgAAAAAEAAQA+QAAAJMDAAAAAA==&#10;" strokeweight="2pt"/>
                <v:rect id="Rectangle 7513" o:spid="_x0000_s1359" style="position:absolute;left:26646;top:26814;width:222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3l8UA&#10;AADcAAAADwAAAGRycy9kb3ducmV2LnhtbESPQWsCMRCF7wX/Q5hCL0WzW4vKahRpKZae3FU8D5tx&#10;d+lmsiSpxn9vCoUeH2/e9+atNtH04kLOd5YV5JMMBHFtdceNguPhY7wA4QOyxt4yKbiRh8169LDC&#10;Qtsrl3SpQiMShH2BCtoQhkJKX7dk0E/sQJy8s3UGQ5KukdrhNcFNL1+ybCYNdpwaWhzoraX6u/ox&#10;6Y08lqdq93yzX/a97HLtXvdxrtTTY9wuQQSK4f/4L/2pFUzzKfyOSQS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JreXxQAAANwAAAAPAAAAAAAAAAAAAAAAAJgCAABkcnMv&#10;ZG93bnJldi54bWxQSwUGAAAAAAQABAD1AAAAigMAAAAA&#10;" filled="f" fillcolor="#8db3e2" strokeweight="2pt">
                  <v:textbox>
                    <w:txbxContent>
                      <w:p w14:paraId="16F992ED" w14:textId="77777777" w:rsidR="009502FA" w:rsidRPr="0092092D" w:rsidRDefault="009502FA" w:rsidP="00851E4B">
                        <w:pPr>
                          <w:spacing w:line="240" w:lineRule="auto"/>
                        </w:pPr>
                        <w:proofErr w:type="spellStart"/>
                        <w:proofErr w:type="gramStart"/>
                        <w:r w:rsidRPr="00980479">
                          <w:rPr>
                            <w:rFonts w:cs="Arial"/>
                            <w:bCs/>
                            <w:szCs w:val="20"/>
                          </w:rPr>
                          <w:t>asram:</w:t>
                        </w:r>
                        <w:proofErr w:type="gramEnd"/>
                        <w:r w:rsidRPr="00980479">
                          <w:rPr>
                            <w:rFonts w:cs="Arial"/>
                            <w:bCs/>
                            <w:szCs w:val="20"/>
                          </w:rPr>
                          <w:t>SpecifiedCITaxRegistration</w:t>
                        </w:r>
                        <w:proofErr w:type="spellEnd"/>
                      </w:p>
                    </w:txbxContent>
                  </v:textbox>
                </v:rect>
                <v:shape id="AutoShape 7514" o:spid="_x0000_s1360" type="#_x0000_t32" style="position:absolute;left:22663;top:2328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aBNcYAAADcAAAADwAAAGRycy9kb3ducmV2LnhtbESPW2vCQBSE3wX/w3IE3+rGS9WmrlIK&#10;UhE0eMG+HrKnSTB7NmS3Mf57t1DwcZiZb5jFqjWlaKh2hWUFw0EEgji1uuBMwfm0fpmDcB5ZY2mZ&#10;FNzJwWrZ7Sww1vbGB2qOPhMBwi5GBbn3VSylS3My6Aa2Ig7ej60N+iDrTOoabwFuSjmKoqk0WHBY&#10;yLGiz5zS6/HXKGiSy362rpqvxGeXyWE7eftGs1Oq32s/3kF4av0z/N/eaAXj4Sv8nQlH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GgTXGAAAA3AAAAA8AAAAAAAAA&#10;AAAAAAAAoQIAAGRycy9kb3ducmV2LnhtbFBLBQYAAAAABAAEAPkAAACUAwAAAAA=&#10;" strokeweight="2pt"/>
                <v:shape id="AutoShape 7515" o:spid="_x0000_s1361" type="#_x0000_t32" style="position:absolute;left:22663;top:1217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QfQsUAAADcAAAADwAAAGRycy9kb3ducmV2LnhtbESPW4vCMBSE3xf8D+EI+7amuuKlGkUW&#10;RBFUvKCvh+bYFpuT0mRr/febBcHHYWa+YabzxhSipsrllhV0OxEI4sTqnFMF59PyawTCeWSNhWVS&#10;8CQH81nrY4qxtg8+UH30qQgQdjEqyLwvYyldkpFB17ElcfButjLog6xSqSt8BLgpZC+KBtJgzmEh&#10;w5J+Mkrux1+joN5fdsNlWa/2Pr30D5v++Ipmq9Rnu1lMQHhq/Dv8aq+1gu/uAP7PhCMgZ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QfQsUAAADcAAAADwAAAAAAAAAA&#10;AAAAAAChAgAAZHJzL2Rvd25yZXYueG1sUEsFBgAAAAAEAAQA+QAAAJMDAAAAAA==&#10;" strokeweight="2pt"/>
                <v:shape id="AutoShape 7516" o:spid="_x0000_s1362" type="#_x0000_t32" style="position:absolute;left:20363;top:20531;width:20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i62cUAAADcAAAADwAAAGRycy9kb3ducmV2LnhtbESP3YrCMBSE7wXfIRzBO039Qd1qFBHE&#10;RVhFd3FvD82xLTYnpYm1+/ZmQfBymJlvmMWqMYWoqXK5ZQWDfgSCOLE651TBz/e2NwPhPLLGwjIp&#10;+CMHq2W7tcBY2wefqD77VAQIuxgVZN6XsZQuycig69uSOHhXWxn0QVap1BU+AtwUchhFE2kw57CQ&#10;YUmbjJLb+W4U1MfLYbot693Rp5fxaT/++EXzpVS306znIDw1/h1+tT+1gtFgCv9nw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i62cUAAADcAAAADwAAAAAAAAAA&#10;AAAAAAChAgAAZHJzL2Rvd25yZXYueG1sUEsFBgAAAAAEAAQA+QAAAJMDAAAAAA==&#10;" strokeweight="2pt"/>
                <v:rect id="Rechteck 318" o:spid="_x0000_s1363" style="position:absolute;left:23729;top:12061;width:3441;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BDisAA&#10;AADcAAAADwAAAGRycy9kb3ducmV2LnhtbERPzWoCMRC+F3yHMEIvRRO1lLIaRUSr6KnWBxg2093Q&#10;zWRJ4rq+vTkIPX58/4tV7xrRUYjWs4bJWIEgLr2xXGm4/OxGnyBiQjbYeCYNd4qwWg5eFlgYf+Nv&#10;6s6pEjmEY4Ea6pTaQspY1uQwjn1LnLlfHxymDEMlTcBbDneNnCr1IR1azg01trSpqfw7X52G96/p&#10;cWvf1Mm67oqXowxqzyetX4f9eg4iUZ/+xU/3wWiYTfLafCYfAbl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jBDisAAAADcAAAADwAAAAAAAAAAAAAAAACYAgAAZHJzL2Rvd25y&#10;ZXYueG1sUEsFBgAAAAAEAAQA9QAAAIUDAAAAAA==&#10;" filled="f" stroked="f">
                  <v:textbox style="mso-fit-shape-to-text:t">
                    <w:txbxContent>
                      <w:p w14:paraId="16F992EE" w14:textId="77777777" w:rsidR="009502FA" w:rsidRDefault="009502FA" w:rsidP="00851E4B">
                        <w:pPr>
                          <w:ind w:right="120"/>
                          <w:jc w:val="right"/>
                          <w:rPr>
                            <w:rFonts w:cs="Arial"/>
                            <w:b/>
                            <w:color w:val="C00000"/>
                            <w:sz w:val="24"/>
                            <w:szCs w:val="24"/>
                            <w:lang w:val="de-DE"/>
                          </w:rPr>
                        </w:pPr>
                        <w:r>
                          <w:rPr>
                            <w:rFonts w:cs="Arial"/>
                            <w:b/>
                            <w:color w:val="C00000"/>
                            <w:sz w:val="24"/>
                            <w:szCs w:val="24"/>
                            <w:lang w:val="de-DE"/>
                          </w:rPr>
                          <w:t>1</w:t>
                        </w:r>
                      </w:p>
                    </w:txbxContent>
                  </v:textbox>
                </v:rect>
                <v:rect id="Rechteck 319" o:spid="_x0000_s1364" style="position:absolute;left:24290;top:18063;width:3441;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zmEcQA&#10;AADcAAAADwAAAGRycy9kb3ducmV2LnhtbESP0WoCMRRE3wv+Q7hCX4omapG6GkWktUWfqn7AZXO7&#10;G7q5WZK4bv++KRR8HGbmDLPa9K4RHYVoPWuYjBUI4tIby5WGy/lt9AIiJmSDjWfS8EMRNuvBwwoL&#10;42/8Sd0pVSJDOBaooU6pLaSMZU0O49i3xNn78sFhyjJU0gS8Zbhr5FSpuXRoOS/U2NKupvL7dHUa&#10;nvfTw6t9UkfruiteDjKodz5q/Tjst0sQifp0D/+3P4yG2WQBf2fy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85hHEAAAA3AAAAA8AAAAAAAAAAAAAAAAAmAIAAGRycy9k&#10;b3ducmV2LnhtbFBLBQYAAAAABAAEAPUAAACJAwAAAAA=&#10;" filled="f" stroked="f">
                  <v:textbox style="mso-fit-shape-to-text:t">
                    <w:txbxContent>
                      <w:p w14:paraId="16F992EF" w14:textId="77777777" w:rsidR="009502FA" w:rsidRDefault="009502FA" w:rsidP="00851E4B">
                        <w:pPr>
                          <w:ind w:right="120"/>
                          <w:jc w:val="right"/>
                          <w:rPr>
                            <w:rFonts w:cs="Arial"/>
                            <w:b/>
                            <w:color w:val="C00000"/>
                            <w:sz w:val="24"/>
                            <w:szCs w:val="24"/>
                            <w:lang w:val="de-DE"/>
                          </w:rPr>
                        </w:pPr>
                        <w:r>
                          <w:rPr>
                            <w:rFonts w:cs="Arial"/>
                            <w:b/>
                            <w:color w:val="C00000"/>
                            <w:sz w:val="24"/>
                            <w:szCs w:val="24"/>
                            <w:lang w:val="de-DE"/>
                          </w:rPr>
                          <w:t>1</w:t>
                        </w:r>
                      </w:p>
                    </w:txbxContent>
                  </v:textbox>
                </v:rect>
                <v:rect id="Rechteck 320" o:spid="_x0000_s1365" style="position:absolute;left:24178;top:23561;width:3441;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qFMcEA&#10;AADcAAAADwAAAGRycy9kb3ducmV2LnhtbERPy2oCMRTdF/oP4RbclJp0FClTo5Tio+jKxwdcJrcz&#10;oZObIYnj+PdmUXB5OO/5cnCt6ClE61nD+1iBIK68sVxrOJ/Wbx8gYkI22HomDTeKsFw8P82xNP7K&#10;B+qPqRY5hGOJGpqUulLKWDXkMI59R5y5Xx8cpgxDLU3Aaw53rSyUmkmHlnNDgx19N1T9HS9Ow3RT&#10;7Fb2Ve2t6y943smgtrzXevQyfH2CSDSkh/jf/WM0TIo8P5/JR0A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qhTHBAAAA3AAAAA8AAAAAAAAAAAAAAAAAmAIAAGRycy9kb3du&#10;cmV2LnhtbFBLBQYAAAAABAAEAPUAAACGAwAAAAA=&#10;" filled="f" stroked="f">
                  <v:textbox style="mso-fit-shape-to-text:t">
                    <w:txbxContent>
                      <w:p w14:paraId="16F992F0" w14:textId="77777777" w:rsidR="009502FA" w:rsidRDefault="009502FA" w:rsidP="00851E4B">
                        <w:pPr>
                          <w:ind w:right="120"/>
                          <w:jc w:val="right"/>
                          <w:rPr>
                            <w:rFonts w:cs="Arial"/>
                            <w:b/>
                            <w:color w:val="C00000"/>
                            <w:sz w:val="24"/>
                            <w:szCs w:val="24"/>
                            <w:lang w:val="de-DE"/>
                          </w:rPr>
                        </w:pPr>
                        <w:r>
                          <w:rPr>
                            <w:rFonts w:cs="Arial"/>
                            <w:b/>
                            <w:color w:val="C00000"/>
                            <w:sz w:val="24"/>
                            <w:szCs w:val="24"/>
                            <w:lang w:val="de-DE"/>
                          </w:rPr>
                          <w:t>1</w:t>
                        </w:r>
                      </w:p>
                    </w:txbxContent>
                  </v:textbox>
                </v:rect>
                <v:shape id="AutoShape 8020" o:spid="_x0000_s1366" type="#_x0000_t32" style="position:absolute;left:22551;top:1682;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X4fcYAAADdAAAADwAAAGRycy9kb3ducmV2LnhtbESPQWvCQBSE7wX/w/IEb83GIGlNXUUE&#10;UQptUEt6fWRfk2D2bciuMf333UKhx2FmvmFWm9G0YqDeNZYVzKMYBHFpdcOVgo/L/vEZhPPIGlvL&#10;pOCbHGzWk4cVZtre+UTD2VciQNhlqKD2vsukdGVNBl1kO+LgfdneoA+yr6Tu8R7gppVJHKfSYMNh&#10;ocaOdjWV1/PNKBjy4v1p3w2H3FfF4vS6WH6ieVNqNh23LyA8jf4//Nc+agVpEifw+yY8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V+H3GAAAA3QAAAA8AAAAAAAAA&#10;AAAAAAAAoQIAAGRycy9kb3ducmV2LnhtbFBLBQYAAAAABAAEAPkAAACUAwAAAAA=&#10;" strokeweight="2pt"/>
                <v:line id="Gerade Verbindung 6209" o:spid="_x0000_s1367" style="position:absolute;visibility:visible;mso-wrap-style:square" from="22495,1570" to="22495,6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BPq8QAAADdAAAADwAAAGRycy9kb3ducmV2LnhtbESPzWrDMBCE74W8g9hAb80qP3UbJ0oo&#10;IYXeQn4eYLE2tom1MpYau29fBQo9DjPzDbPeDq5Rd+5C7cXAdKJBsRTe1lIauJw/X95BhUhiqfHC&#10;Bn44wHYzelpTbn0vR76fYqkSREJOBqoY2xwxFBU7ChPfsiTv6jtHMcmuRNtRn+CuwZnWGTqqJS1U&#10;1PKu4uJ2+naJUhz2qPGQled+frvse3x7XaAxz+PhYwUq8hD/w3/tL2sgm+klPN6kJ4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8E+rxAAAAN0AAAAPAAAAAAAAAAAA&#10;AAAAAKECAABkcnMvZG93bnJldi54bWxQSwUGAAAAAAQABAD5AAAAkgMAAAAA&#10;" strokecolor="black [3040]" strokeweight="2pt"/>
                <v:rect id="Rectangle 7502" o:spid="_x0000_s1368" style="position:absolute;left:22495;top:2131;width:500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wG+cMA&#10;AADdAAAADwAAAGRycy9kb3ducmV2LnhtbERPTWuDQBC9F/IflgnkUpo1HqQYN6EESqUEQkzieXCn&#10;KnVnjbtV+++7h0CPj/ed7WfTiZEG11pWsFlHIIgrq1uuFVwv7y+vIJxH1thZJgW/5GC/WzxlmGo7&#10;8ZnGwtcihLBLUUHjfZ9K6aqGDLq17YkD92UHgz7AoZZ6wCmEm07GUZRIgy2HhgZ7OjRUfRc/RsFU&#10;ncbycvyQp+cyt3zP74fi9qnUajm/bUF4mv2/+OHOtYIk3oT94U1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wG+cMAAADdAAAADwAAAAAAAAAAAAAAAACYAgAAZHJzL2Rv&#10;d25yZXYueG1sUEsFBgAAAAAEAAQA9QAAAIgDAAAAAA==&#10;" filled="f" stroked="f">
                  <v:textbox>
                    <w:txbxContent>
                      <w:p w14:paraId="16F992F1" w14:textId="77777777" w:rsidR="009502FA" w:rsidRPr="002F612C" w:rsidRDefault="009502FA" w:rsidP="006522A6">
                        <w:pPr>
                          <w:rPr>
                            <w:rFonts w:cs="Arial"/>
                            <w:b/>
                            <w:sz w:val="24"/>
                            <w:szCs w:val="24"/>
                            <w:lang w:val="de-DE"/>
                          </w:rPr>
                        </w:pPr>
                        <w:r>
                          <w:rPr>
                            <w:rFonts w:cs="Arial"/>
                            <w:b/>
                            <w:sz w:val="24"/>
                            <w:szCs w:val="24"/>
                            <w:lang w:val="de-DE"/>
                          </w:rPr>
                          <w:t>0..1</w:t>
                        </w:r>
                      </w:p>
                    </w:txbxContent>
                  </v:textbox>
                </v:rect>
                <w10:anchorlock/>
              </v:group>
            </w:pict>
          </mc:Fallback>
        </mc:AlternateContent>
      </w:r>
    </w:p>
    <w:p w14:paraId="16F98A1A" w14:textId="77777777" w:rsidR="006522A6" w:rsidRDefault="006522A6" w:rsidP="0097587A">
      <w:r>
        <w:rPr>
          <w:noProof/>
          <w:lang w:eastAsia="zh-TW"/>
        </w:rPr>
        <mc:AlternateContent>
          <mc:Choice Requires="wps">
            <w:drawing>
              <wp:anchor distT="0" distB="0" distL="114300" distR="114300" simplePos="0" relativeHeight="251617280" behindDoc="0" locked="0" layoutInCell="1" allowOverlap="1" wp14:anchorId="16F991E4" wp14:editId="16F991E5">
                <wp:simplePos x="0" y="0"/>
                <wp:positionH relativeFrom="column">
                  <wp:posOffset>2260600</wp:posOffset>
                </wp:positionH>
                <wp:positionV relativeFrom="paragraph">
                  <wp:posOffset>2506345</wp:posOffset>
                </wp:positionV>
                <wp:extent cx="395605" cy="0"/>
                <wp:effectExtent l="0" t="0" r="23495" b="19050"/>
                <wp:wrapNone/>
                <wp:docPr id="6203" name="AutoShape 80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 id="AutoShape 8020" o:spid="_x0000_s1026" type="#_x0000_t32" style="position:absolute;margin-left:178pt;margin-top:197.35pt;width:31.15pt;height:0;z-index:251617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" strokeweight="2pt"/>
            </w:pict>
          </mc:Fallback>
        </mc:AlternateContent>
      </w:r>
    </w:p>
    <w:p w14:paraId="16F98A1B" w14:textId="77777777" w:rsidR="006522A6" w:rsidRDefault="006522A6"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97587A" w:rsidRPr="00AD4FE7" w14:paraId="16F98A1D" w14:textId="77777777" w:rsidTr="00DD1805">
        <w:trPr>
          <w:cantSplit/>
          <w:trHeight w:val="329"/>
        </w:trPr>
        <w:tc>
          <w:tcPr>
            <w:tcW w:w="5000" w:type="pct"/>
            <w:shd w:val="clear" w:color="auto" w:fill="FFFFCC"/>
            <w:vAlign w:val="center"/>
          </w:tcPr>
          <w:p w14:paraId="16F98A1C" w14:textId="77777777" w:rsidR="0097587A" w:rsidRPr="00A370B7" w:rsidRDefault="0097587A" w:rsidP="003652C3">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97587A" w:rsidRPr="00AD4FE7" w14:paraId="16F98A1F" w14:textId="77777777" w:rsidTr="00DD1805">
        <w:trPr>
          <w:cantSplit/>
        </w:trPr>
        <w:tc>
          <w:tcPr>
            <w:tcW w:w="5000" w:type="pct"/>
            <w:vAlign w:val="center"/>
          </w:tcPr>
          <w:p w14:paraId="16F98A1E" w14:textId="77777777" w:rsidR="0097587A" w:rsidRPr="00BB7960" w:rsidRDefault="0097587A" w:rsidP="003652C3">
            <w:pPr>
              <w:spacing w:line="240" w:lineRule="auto"/>
              <w:rPr>
                <w:rFonts w:cs="Arial"/>
                <w:bCs/>
                <w:szCs w:val="20"/>
              </w:rPr>
            </w:pPr>
            <w:r w:rsidRPr="00A370B7">
              <w:rPr>
                <w:rFonts w:cs="Arial"/>
                <w:b/>
                <w:bCs/>
                <w:szCs w:val="20"/>
              </w:rPr>
              <w:t xml:space="preserve">“asram:BuyerCITradeParty” </w:t>
            </w:r>
            <w:r w:rsidRPr="00A370B7">
              <w:rPr>
                <w:rFonts w:cs="Arial"/>
                <w:bCs/>
                <w:szCs w:val="20"/>
              </w:rPr>
              <w:t>contains business address and contact data including the company code of the corresponding customer.</w:t>
            </w:r>
          </w:p>
        </w:tc>
      </w:tr>
    </w:tbl>
    <w:p w14:paraId="16F98A20" w14:textId="77777777" w:rsidR="00BB7960" w:rsidRDefault="00BB7960" w:rsidP="00BB7960">
      <w:r>
        <w:br w:type="page"/>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A28" w14:textId="77777777" w:rsidTr="00851E4B">
        <w:trPr>
          <w:cantSplit/>
          <w:trHeight w:val="330"/>
        </w:trPr>
        <w:tc>
          <w:tcPr>
            <w:tcW w:w="1056" w:type="pct"/>
            <w:shd w:val="clear" w:color="auto" w:fill="FFFFCC"/>
            <w:noWrap/>
            <w:vAlign w:val="center"/>
            <w:hideMark/>
          </w:tcPr>
          <w:p w14:paraId="16F98A21"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A22"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A23"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A24"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A25"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A26" w14:textId="77777777" w:rsidR="00A370B7" w:rsidRPr="00A370B7" w:rsidRDefault="00A370B7" w:rsidP="00BB7960">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A27" w14:textId="77777777" w:rsidR="00A370B7" w:rsidRPr="00A370B7" w:rsidRDefault="00A370B7" w:rsidP="00BB7960">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40714D" w:rsidRPr="00AD4FE7" w14:paraId="16F98A30" w14:textId="77777777" w:rsidTr="00B2672A">
        <w:trPr>
          <w:cantSplit/>
          <w:trHeight w:val="315"/>
        </w:trPr>
        <w:tc>
          <w:tcPr>
            <w:tcW w:w="1056" w:type="pct"/>
            <w:shd w:val="clear" w:color="auto" w:fill="92D050"/>
            <w:noWrap/>
            <w:vAlign w:val="center"/>
          </w:tcPr>
          <w:p w14:paraId="16F98A29" w14:textId="77777777" w:rsidR="0040714D" w:rsidRPr="00A370B7" w:rsidRDefault="0040714D" w:rsidP="00BB7960">
            <w:pPr>
              <w:spacing w:line="240" w:lineRule="auto"/>
              <w:rPr>
                <w:rFonts w:eastAsia="Times New Roman" w:cs="Arial"/>
                <w:bCs/>
                <w:color w:val="000000"/>
                <w:sz w:val="16"/>
                <w:szCs w:val="20"/>
                <w:lang w:eastAsia="de-DE"/>
              </w:rPr>
            </w:pPr>
            <w:r w:rsidRPr="0040714D">
              <w:rPr>
                <w:rFonts w:eastAsia="Times New Roman" w:cs="Arial"/>
                <w:bCs/>
                <w:color w:val="000000"/>
                <w:sz w:val="16"/>
                <w:szCs w:val="20"/>
                <w:lang w:eastAsia="de-DE"/>
              </w:rPr>
              <w:t>asram:DUNSIdentificationIdentifier</w:t>
            </w:r>
          </w:p>
        </w:tc>
        <w:tc>
          <w:tcPr>
            <w:tcW w:w="453" w:type="pct"/>
            <w:shd w:val="clear" w:color="auto" w:fill="92D050"/>
            <w:vAlign w:val="center"/>
          </w:tcPr>
          <w:p w14:paraId="16F98A2A" w14:textId="77777777" w:rsidR="0040714D" w:rsidRPr="00A370B7" w:rsidRDefault="0040714D" w:rsidP="00BB7960">
            <w:pPr>
              <w:spacing w:line="240" w:lineRule="auto"/>
              <w:rPr>
                <w:rFonts w:eastAsia="Times New Roman" w:cs="Arial"/>
                <w:color w:val="000000"/>
                <w:sz w:val="16"/>
                <w:szCs w:val="20"/>
                <w:lang w:eastAsia="de-DE"/>
              </w:rPr>
            </w:pPr>
            <w:r>
              <w:rPr>
                <w:rFonts w:eastAsia="Times New Roman" w:cs="Arial"/>
                <w:color w:val="000000"/>
                <w:sz w:val="16"/>
                <w:szCs w:val="20"/>
                <w:lang w:eastAsia="de-DE"/>
              </w:rPr>
              <w:t>String</w:t>
            </w:r>
          </w:p>
        </w:tc>
        <w:tc>
          <w:tcPr>
            <w:tcW w:w="402" w:type="pct"/>
            <w:shd w:val="clear" w:color="auto" w:fill="92D050"/>
            <w:noWrap/>
            <w:vAlign w:val="center"/>
          </w:tcPr>
          <w:p w14:paraId="16F98A2B" w14:textId="77777777" w:rsidR="0040714D" w:rsidRPr="00A370B7" w:rsidRDefault="0040714D" w:rsidP="00BB7960">
            <w:pPr>
              <w:spacing w:line="240" w:lineRule="auto"/>
              <w:rPr>
                <w:rFonts w:eastAsia="Times New Roman" w:cs="Arial"/>
                <w:color w:val="000000"/>
                <w:sz w:val="16"/>
                <w:szCs w:val="20"/>
                <w:lang w:eastAsia="de-DE"/>
              </w:rPr>
            </w:pPr>
            <w:r>
              <w:rPr>
                <w:rFonts w:eastAsia="Times New Roman" w:cs="Arial"/>
                <w:color w:val="000000"/>
                <w:sz w:val="16"/>
                <w:szCs w:val="20"/>
                <w:lang w:eastAsia="de-DE"/>
              </w:rPr>
              <w:t>35</w:t>
            </w:r>
          </w:p>
        </w:tc>
        <w:tc>
          <w:tcPr>
            <w:tcW w:w="352" w:type="pct"/>
            <w:shd w:val="clear" w:color="auto" w:fill="92D050"/>
            <w:noWrap/>
            <w:vAlign w:val="center"/>
          </w:tcPr>
          <w:p w14:paraId="16F98A2C" w14:textId="77777777" w:rsidR="0040714D" w:rsidRPr="00A370B7" w:rsidRDefault="0040714D" w:rsidP="00BB7960">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5</w:t>
            </w:r>
          </w:p>
        </w:tc>
        <w:tc>
          <w:tcPr>
            <w:tcW w:w="955" w:type="pct"/>
            <w:shd w:val="clear" w:color="auto" w:fill="92D050"/>
            <w:noWrap/>
            <w:vAlign w:val="center"/>
          </w:tcPr>
          <w:p w14:paraId="16F98A2D" w14:textId="77777777" w:rsidR="0040714D" w:rsidRPr="00A370B7" w:rsidRDefault="0040714D" w:rsidP="00BB7960">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123456789</w:t>
            </w:r>
          </w:p>
        </w:tc>
        <w:tc>
          <w:tcPr>
            <w:tcW w:w="302" w:type="pct"/>
            <w:shd w:val="clear" w:color="auto" w:fill="92D050"/>
            <w:noWrap/>
            <w:vAlign w:val="center"/>
          </w:tcPr>
          <w:p w14:paraId="16F98A2E" w14:textId="77777777" w:rsidR="0040714D" w:rsidRPr="00A370B7" w:rsidRDefault="0040714D" w:rsidP="00BB7960">
            <w:pPr>
              <w:spacing w:line="240" w:lineRule="auto"/>
              <w:rPr>
                <w:rFonts w:eastAsia="Times New Roman"/>
                <w:color w:val="000000"/>
                <w:sz w:val="16"/>
                <w:lang w:eastAsia="de-DE"/>
              </w:rPr>
            </w:pPr>
            <w:r>
              <w:rPr>
                <w:rFonts w:eastAsia="Times New Roman"/>
                <w:color w:val="000000"/>
                <w:sz w:val="16"/>
                <w:lang w:eastAsia="de-DE"/>
              </w:rPr>
              <w:t>C</w:t>
            </w:r>
          </w:p>
        </w:tc>
        <w:tc>
          <w:tcPr>
            <w:tcW w:w="1480" w:type="pct"/>
            <w:shd w:val="clear" w:color="auto" w:fill="92D050"/>
            <w:vAlign w:val="center"/>
          </w:tcPr>
          <w:p w14:paraId="16F98A2F" w14:textId="77777777" w:rsidR="0040714D" w:rsidRPr="00A370B7" w:rsidRDefault="0040714D" w:rsidP="00BB7960">
            <w:pPr>
              <w:spacing w:line="240" w:lineRule="auto"/>
              <w:rPr>
                <w:rFonts w:eastAsia="Times New Roman"/>
                <w:color w:val="000000"/>
                <w:sz w:val="16"/>
                <w:lang w:eastAsia="de-DE"/>
              </w:rPr>
            </w:pPr>
            <w:r>
              <w:rPr>
                <w:rFonts w:eastAsia="Times New Roman"/>
                <w:color w:val="000000"/>
                <w:sz w:val="16"/>
                <w:lang w:eastAsia="de-DE"/>
              </w:rPr>
              <w:t>Customer DUNS number</w:t>
            </w:r>
          </w:p>
        </w:tc>
      </w:tr>
      <w:tr w:rsidR="00BB7960" w:rsidRPr="00AD4FE7" w14:paraId="16F98A38" w14:textId="77777777" w:rsidTr="00B2672A">
        <w:trPr>
          <w:cantSplit/>
          <w:trHeight w:val="315"/>
        </w:trPr>
        <w:tc>
          <w:tcPr>
            <w:tcW w:w="1056" w:type="pct"/>
            <w:shd w:val="clear" w:color="auto" w:fill="92D050"/>
            <w:noWrap/>
            <w:vAlign w:val="center"/>
          </w:tcPr>
          <w:p w14:paraId="16F98A31" w14:textId="77777777" w:rsidR="00BB7960" w:rsidRPr="00BB7960" w:rsidRDefault="00BB7960" w:rsidP="00BB7960">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asram:GlobalIdentificationIdentifier</w:t>
            </w:r>
          </w:p>
        </w:tc>
        <w:tc>
          <w:tcPr>
            <w:tcW w:w="453" w:type="pct"/>
            <w:shd w:val="clear" w:color="auto" w:fill="92D050"/>
            <w:vAlign w:val="center"/>
          </w:tcPr>
          <w:p w14:paraId="16F98A32" w14:textId="77777777" w:rsidR="00BB7960" w:rsidRPr="00A370B7" w:rsidRDefault="00BB7960"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tcPr>
          <w:p w14:paraId="16F98A33" w14:textId="77777777" w:rsidR="00BB7960" w:rsidRPr="00A370B7" w:rsidRDefault="00BB7960"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35</w:t>
            </w:r>
          </w:p>
        </w:tc>
        <w:tc>
          <w:tcPr>
            <w:tcW w:w="352" w:type="pct"/>
            <w:shd w:val="clear" w:color="auto" w:fill="92D050"/>
            <w:noWrap/>
            <w:vAlign w:val="center"/>
          </w:tcPr>
          <w:p w14:paraId="16F98A34" w14:textId="77777777" w:rsidR="00BB7960" w:rsidRPr="00A370B7" w:rsidRDefault="00BB7960"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tcPr>
          <w:p w14:paraId="16F98A35" w14:textId="77777777" w:rsidR="00BB7960" w:rsidRPr="00A370B7" w:rsidRDefault="00BB7960" w:rsidP="00BB7960">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351200012</w:t>
            </w:r>
          </w:p>
        </w:tc>
        <w:tc>
          <w:tcPr>
            <w:tcW w:w="302" w:type="pct"/>
            <w:shd w:val="clear" w:color="auto" w:fill="92D050"/>
            <w:noWrap/>
            <w:vAlign w:val="center"/>
          </w:tcPr>
          <w:p w14:paraId="16F98A36" w14:textId="77777777" w:rsidR="00BB7960" w:rsidRPr="00A370B7" w:rsidRDefault="00BB7960" w:rsidP="00BB7960">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A37" w14:textId="77777777" w:rsidR="00BB7960" w:rsidRPr="00A370B7" w:rsidRDefault="00BB7960" w:rsidP="00BB7960">
            <w:pPr>
              <w:spacing w:line="240" w:lineRule="auto"/>
              <w:rPr>
                <w:rFonts w:eastAsia="Times New Roman"/>
                <w:color w:val="000000"/>
                <w:sz w:val="16"/>
                <w:lang w:eastAsia="de-DE"/>
              </w:rPr>
            </w:pPr>
            <w:r w:rsidRPr="00A370B7">
              <w:rPr>
                <w:rFonts w:eastAsia="Times New Roman"/>
                <w:color w:val="000000"/>
                <w:sz w:val="16"/>
                <w:lang w:eastAsia="de-DE"/>
              </w:rPr>
              <w:t>Customer</w:t>
            </w:r>
            <w:r>
              <w:rPr>
                <w:rFonts w:eastAsia="Times New Roman"/>
                <w:color w:val="000000"/>
                <w:sz w:val="16"/>
                <w:lang w:eastAsia="de-DE"/>
              </w:rPr>
              <w:t xml:space="preserve"> ID (just for information)</w:t>
            </w:r>
          </w:p>
        </w:tc>
      </w:tr>
      <w:tr w:rsidR="00BB7960" w:rsidRPr="00AD4FE7" w14:paraId="16F98A40" w14:textId="77777777" w:rsidTr="00B2672A">
        <w:trPr>
          <w:cantSplit/>
          <w:trHeight w:val="315"/>
        </w:trPr>
        <w:tc>
          <w:tcPr>
            <w:tcW w:w="1056" w:type="pct"/>
            <w:shd w:val="clear" w:color="auto" w:fill="C00000"/>
            <w:noWrap/>
            <w:vAlign w:val="center"/>
          </w:tcPr>
          <w:p w14:paraId="16F98A39" w14:textId="77777777" w:rsidR="00BB7960" w:rsidRPr="00B2672A" w:rsidRDefault="00BB7960" w:rsidP="00BB7960">
            <w:pPr>
              <w:spacing w:line="240" w:lineRule="auto"/>
              <w:rPr>
                <w:rFonts w:eastAsia="Times New Roman" w:cs="Arial"/>
                <w:bCs/>
                <w:color w:val="FFFFFF" w:themeColor="background1"/>
                <w:sz w:val="16"/>
                <w:szCs w:val="20"/>
                <w:lang w:eastAsia="de-DE"/>
              </w:rPr>
            </w:pPr>
            <w:r w:rsidRPr="00B2672A">
              <w:rPr>
                <w:rFonts w:eastAsia="Times New Roman" w:cs="Arial"/>
                <w:bCs/>
                <w:color w:val="FFFFFF" w:themeColor="background1"/>
                <w:sz w:val="16"/>
                <w:szCs w:val="20"/>
                <w:lang w:eastAsia="de-DE"/>
              </w:rPr>
              <w:t>asram:IdentificationIdentifier</w:t>
            </w:r>
          </w:p>
        </w:tc>
        <w:tc>
          <w:tcPr>
            <w:tcW w:w="453" w:type="pct"/>
            <w:shd w:val="clear" w:color="auto" w:fill="C00000"/>
            <w:vAlign w:val="center"/>
          </w:tcPr>
          <w:p w14:paraId="16F98A3A"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tcPr>
          <w:p w14:paraId="16F98A3B"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10</w:t>
            </w:r>
          </w:p>
        </w:tc>
        <w:tc>
          <w:tcPr>
            <w:tcW w:w="352" w:type="pct"/>
            <w:shd w:val="clear" w:color="auto" w:fill="C00000"/>
            <w:noWrap/>
            <w:vAlign w:val="center"/>
          </w:tcPr>
          <w:p w14:paraId="16F98A3C"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955" w:type="pct"/>
            <w:shd w:val="clear" w:color="auto" w:fill="C00000"/>
            <w:noWrap/>
            <w:vAlign w:val="center"/>
          </w:tcPr>
          <w:p w14:paraId="16F98A3D"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olor w:val="FFFFFF" w:themeColor="background1"/>
                <w:sz w:val="16"/>
                <w:szCs w:val="20"/>
                <w:lang w:eastAsia="de-DE"/>
              </w:rPr>
              <w:t>AGE</w:t>
            </w:r>
          </w:p>
        </w:tc>
        <w:tc>
          <w:tcPr>
            <w:tcW w:w="302" w:type="pct"/>
            <w:shd w:val="clear" w:color="auto" w:fill="C00000"/>
            <w:noWrap/>
            <w:vAlign w:val="center"/>
          </w:tcPr>
          <w:p w14:paraId="16F98A3E" w14:textId="77777777" w:rsidR="00BB7960" w:rsidRPr="00B2672A" w:rsidRDefault="00BB7960" w:rsidP="00BB7960">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0" w:type="pct"/>
            <w:shd w:val="clear" w:color="auto" w:fill="C00000"/>
            <w:vAlign w:val="center"/>
          </w:tcPr>
          <w:p w14:paraId="16F98A3F" w14:textId="77777777" w:rsidR="00BB7960" w:rsidRPr="00B2672A" w:rsidRDefault="00BB7960" w:rsidP="00BB7960">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Customer</w:t>
            </w:r>
            <w:r w:rsidR="00593622"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Org</w:t>
            </w:r>
            <w:r w:rsidR="00593622" w:rsidRPr="00B2672A">
              <w:rPr>
                <w:rFonts w:eastAsia="Times New Roman"/>
                <w:color w:val="FFFFFF" w:themeColor="background1"/>
                <w:sz w:val="16"/>
                <w:lang w:eastAsia="de-DE"/>
              </w:rPr>
              <w:t xml:space="preserve">anization </w:t>
            </w:r>
            <w:r w:rsidRPr="00B2672A">
              <w:rPr>
                <w:rFonts w:eastAsia="Times New Roman"/>
                <w:color w:val="FFFFFF" w:themeColor="background1"/>
                <w:sz w:val="16"/>
                <w:lang w:eastAsia="de-DE"/>
              </w:rPr>
              <w:t>Code: Short Name Customer (used for short Legal entity Name )</w:t>
            </w:r>
          </w:p>
        </w:tc>
      </w:tr>
      <w:tr w:rsidR="00BB7960" w:rsidRPr="00AD4FE7" w14:paraId="16F98A48" w14:textId="77777777" w:rsidTr="00B2672A">
        <w:trPr>
          <w:cantSplit/>
          <w:trHeight w:val="315"/>
        </w:trPr>
        <w:tc>
          <w:tcPr>
            <w:tcW w:w="1056" w:type="pct"/>
            <w:shd w:val="clear" w:color="auto" w:fill="C00000"/>
            <w:noWrap/>
            <w:vAlign w:val="center"/>
          </w:tcPr>
          <w:p w14:paraId="16F98A41" w14:textId="77777777" w:rsidR="00BB7960" w:rsidRPr="00B2672A" w:rsidRDefault="00BB7960" w:rsidP="00BB7960">
            <w:pPr>
              <w:spacing w:line="240" w:lineRule="auto"/>
              <w:rPr>
                <w:rFonts w:eastAsia="Times New Roman" w:cs="Arial"/>
                <w:bCs/>
                <w:color w:val="FFFFFF" w:themeColor="background1"/>
                <w:sz w:val="16"/>
                <w:szCs w:val="20"/>
                <w:lang w:eastAsia="de-DE"/>
              </w:rPr>
            </w:pPr>
            <w:r w:rsidRPr="00B2672A">
              <w:rPr>
                <w:rFonts w:eastAsia="Times New Roman" w:cs="Arial"/>
                <w:bCs/>
                <w:color w:val="FFFFFF" w:themeColor="background1"/>
                <w:sz w:val="16"/>
                <w:szCs w:val="20"/>
                <w:lang w:eastAsia="de-DE"/>
              </w:rPr>
              <w:t>asram:NameText</w:t>
            </w:r>
          </w:p>
        </w:tc>
        <w:tc>
          <w:tcPr>
            <w:tcW w:w="453" w:type="pct"/>
            <w:shd w:val="clear" w:color="auto" w:fill="C00000"/>
            <w:vAlign w:val="center"/>
          </w:tcPr>
          <w:p w14:paraId="16F98A42"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tcPr>
          <w:p w14:paraId="16F98A43"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50</w:t>
            </w:r>
          </w:p>
        </w:tc>
        <w:tc>
          <w:tcPr>
            <w:tcW w:w="352" w:type="pct"/>
            <w:shd w:val="clear" w:color="auto" w:fill="C00000"/>
            <w:noWrap/>
            <w:vAlign w:val="center"/>
          </w:tcPr>
          <w:p w14:paraId="16F98A44"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955" w:type="pct"/>
            <w:shd w:val="clear" w:color="auto" w:fill="C00000"/>
            <w:noWrap/>
            <w:vAlign w:val="center"/>
          </w:tcPr>
          <w:p w14:paraId="16F98A45" w14:textId="77777777" w:rsidR="00BB7960" w:rsidRPr="00B2672A" w:rsidRDefault="00BB7960" w:rsidP="00BB7960">
            <w:pPr>
              <w:spacing w:line="240" w:lineRule="auto"/>
              <w:rPr>
                <w:rFonts w:eastAsia="Times New Roman" w:cs="Arial"/>
                <w:color w:val="FFFFFF" w:themeColor="background1"/>
                <w:sz w:val="16"/>
                <w:szCs w:val="20"/>
                <w:lang w:val="de-DE" w:eastAsia="de-DE"/>
              </w:rPr>
            </w:pPr>
            <w:r w:rsidRPr="00B2672A">
              <w:rPr>
                <w:rFonts w:eastAsia="Times New Roman"/>
                <w:color w:val="FFFFFF" w:themeColor="background1"/>
                <w:sz w:val="16"/>
                <w:szCs w:val="20"/>
                <w:lang w:eastAsia="de-DE"/>
              </w:rPr>
              <w:t>Airbus France</w:t>
            </w:r>
          </w:p>
        </w:tc>
        <w:tc>
          <w:tcPr>
            <w:tcW w:w="302" w:type="pct"/>
            <w:shd w:val="clear" w:color="auto" w:fill="C00000"/>
            <w:noWrap/>
            <w:vAlign w:val="center"/>
          </w:tcPr>
          <w:p w14:paraId="16F98A46" w14:textId="77777777" w:rsidR="00BB7960" w:rsidRPr="00B2672A" w:rsidRDefault="00BB7960" w:rsidP="00BB7960">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0" w:type="pct"/>
            <w:shd w:val="clear" w:color="auto" w:fill="C00000"/>
            <w:vAlign w:val="center"/>
          </w:tcPr>
          <w:p w14:paraId="16F98A47" w14:textId="77777777" w:rsidR="00BB7960" w:rsidRPr="00B2672A" w:rsidRDefault="00BB7960" w:rsidP="00BB7960">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Customer</w:t>
            </w:r>
            <w:r w:rsidR="00593622"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Org</w:t>
            </w:r>
            <w:r w:rsidR="00593622" w:rsidRPr="00B2672A">
              <w:rPr>
                <w:rFonts w:eastAsia="Times New Roman"/>
                <w:color w:val="FFFFFF" w:themeColor="background1"/>
                <w:sz w:val="16"/>
                <w:lang w:eastAsia="de-DE"/>
              </w:rPr>
              <w:t xml:space="preserve">anization </w:t>
            </w:r>
            <w:r w:rsidRPr="00B2672A">
              <w:rPr>
                <w:rFonts w:eastAsia="Times New Roman"/>
                <w:color w:val="FFFFFF" w:themeColor="background1"/>
                <w:sz w:val="16"/>
                <w:lang w:eastAsia="de-DE"/>
              </w:rPr>
              <w:t>Name: Name Legal Entity</w:t>
            </w:r>
          </w:p>
        </w:tc>
      </w:tr>
    </w:tbl>
    <w:p w14:paraId="16F98A49" w14:textId="77777777" w:rsidR="00792D64" w:rsidRDefault="00792D64" w:rsidP="006F22C7">
      <w:bookmarkStart w:id="45" w:name="_Toc292800340"/>
    </w:p>
    <w:p w14:paraId="16F98A4A" w14:textId="77777777" w:rsidR="00792D64" w:rsidRPr="00DF7A8E" w:rsidRDefault="00792D64" w:rsidP="00DF7A8E">
      <w:pPr>
        <w:pStyle w:val="berschrift4"/>
        <w:ind w:left="709" w:hanging="709"/>
        <w:rPr>
          <w:szCs w:val="20"/>
        </w:rPr>
      </w:pPr>
      <w:bookmarkStart w:id="46" w:name="_Toc347482186"/>
      <w:r w:rsidRPr="00DF7A8E">
        <w:rPr>
          <w:szCs w:val="20"/>
        </w:rPr>
        <w:t>asram:SpecifiedCILegalOrganization</w:t>
      </w:r>
      <w:bookmarkEnd w:id="46"/>
    </w:p>
    <w:p w14:paraId="16F98A4B" w14:textId="77777777" w:rsidR="00432AF6" w:rsidRPr="00432AF6" w:rsidRDefault="00432AF6" w:rsidP="00432AF6"/>
    <w:p w14:paraId="16F98A4C" w14:textId="77777777" w:rsidR="00792D64" w:rsidRDefault="00432AF6" w:rsidP="00792D64">
      <w:r>
        <w:rPr>
          <w:noProof/>
          <w:lang w:eastAsia="zh-TW"/>
        </w:rPr>
        <mc:AlternateContent>
          <mc:Choice Requires="wpg">
            <w:drawing>
              <wp:inline distT="0" distB="0" distL="0" distR="0" wp14:anchorId="16F991E6" wp14:editId="16F991E7">
                <wp:extent cx="5561917" cy="1345158"/>
                <wp:effectExtent l="0" t="0" r="20320" b="7620"/>
                <wp:docPr id="6119" name="Gruppieren 6119"/>
                <wp:cNvGraphicFramePr/>
                <a:graphic xmlns:a="http://schemas.openxmlformats.org/drawingml/2006/main">
                  <a:graphicData uri="http://schemas.microsoft.com/office/word/2010/wordprocessingGroup">
                    <wpg:wgp>
                      <wpg:cNvGrpSpPr/>
                      <wpg:grpSpPr>
                        <a:xfrm>
                          <a:off x="0" y="0"/>
                          <a:ext cx="5561917" cy="1345158"/>
                          <a:chOff x="0" y="0"/>
                          <a:chExt cx="5561917" cy="1345158"/>
                        </a:xfrm>
                      </wpg:grpSpPr>
                      <wps:wsp>
                        <wps:cNvPr id="919" name="AutoShape 8037"/>
                        <wps:cNvCnPr>
                          <a:cxnSpLocks noChangeShapeType="1"/>
                        </wps:cNvCnPr>
                        <wps:spPr bwMode="auto">
                          <a:xfrm>
                            <a:off x="3312543" y="163902"/>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0" name="Rectangle 8038"/>
                        <wps:cNvSpPr>
                          <a:spLocks noChangeArrowheads="1"/>
                        </wps:cNvSpPr>
                        <wps:spPr bwMode="auto">
                          <a:xfrm>
                            <a:off x="439947" y="414068"/>
                            <a:ext cx="2477135" cy="344805"/>
                          </a:xfrm>
                          <a:prstGeom prst="rect">
                            <a:avLst/>
                          </a:prstGeom>
                          <a:solidFill>
                            <a:srgbClr val="8DB3E2"/>
                          </a:solidFill>
                          <a:ln w="25400">
                            <a:solidFill>
                              <a:srgbClr val="000000"/>
                            </a:solidFill>
                            <a:miter lim="800000"/>
                            <a:headEnd/>
                            <a:tailEnd/>
                          </a:ln>
                        </wps:spPr>
                        <wps:txbx>
                          <w:txbxContent>
                            <w:p w14:paraId="16F992F2" w14:textId="77777777" w:rsidR="009502FA" w:rsidRPr="00C532BE" w:rsidRDefault="009502FA" w:rsidP="00792D64">
                              <w:pPr>
                                <w:spacing w:line="240" w:lineRule="auto"/>
                                <w:rPr>
                                  <w:b/>
                                  <w:szCs w:val="20"/>
                                </w:rPr>
                              </w:pPr>
                              <w:proofErr w:type="spellStart"/>
                              <w:r w:rsidRPr="00921097">
                                <w:rPr>
                                  <w:rFonts w:cs="Arial"/>
                                  <w:b/>
                                  <w:bCs/>
                                  <w:szCs w:val="20"/>
                                  <w:lang w:val="de-DE"/>
                                </w:rPr>
                                <w:t>asram:</w:t>
                              </w:r>
                              <w:r w:rsidRPr="00792D64">
                                <w:rPr>
                                  <w:rFonts w:cs="Arial"/>
                                  <w:b/>
                                  <w:bCs/>
                                  <w:szCs w:val="20"/>
                                  <w:lang w:val="de-DE"/>
                                </w:rPr>
                                <w:t>SpecifiedCILegalOrganization</w:t>
                              </w:r>
                              <w:proofErr w:type="spellEnd"/>
                            </w:p>
                          </w:txbxContent>
                        </wps:txbx>
                        <wps:bodyPr rot="0" vert="horz" wrap="square" lIns="91440" tIns="45720" rIns="91440" bIns="45720" anchor="t" anchorCtr="0" upright="1">
                          <a:noAutofit/>
                        </wps:bodyPr>
                      </wps:wsp>
                      <wps:wsp>
                        <wps:cNvPr id="921" name="Rectangle 8039"/>
                        <wps:cNvSpPr>
                          <a:spLocks noChangeArrowheads="1"/>
                        </wps:cNvSpPr>
                        <wps:spPr bwMode="auto">
                          <a:xfrm>
                            <a:off x="2924355" y="51758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22" name="Rectangle 8040"/>
                        <wps:cNvSpPr>
                          <a:spLocks noChangeArrowheads="1"/>
                        </wps:cNvSpPr>
                        <wps:spPr bwMode="auto">
                          <a:xfrm>
                            <a:off x="3709358" y="862642"/>
                            <a:ext cx="12192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F3" w14:textId="77777777" w:rsidR="009502FA" w:rsidRPr="00AF1F5E" w:rsidRDefault="009502FA" w:rsidP="00AF1F5E">
                              <w:proofErr w:type="spellStart"/>
                              <w:proofErr w:type="gramStart"/>
                              <w:r w:rsidRPr="00AF1F5E">
                                <w:rPr>
                                  <w:rFonts w:cs="Arial"/>
                                  <w:bCs/>
                                  <w:szCs w:val="20"/>
                                </w:rPr>
                                <w:t>asram:</w:t>
                              </w:r>
                              <w:proofErr w:type="gramEnd"/>
                              <w:r w:rsidRPr="00AF1F5E">
                                <w:rPr>
                                  <w:rFonts w:cs="Arial"/>
                                  <w:bCs/>
                                  <w:szCs w:val="20"/>
                                </w:rPr>
                                <w:t>NameText</w:t>
                              </w:r>
                              <w:proofErr w:type="spellEnd"/>
                            </w:p>
                          </w:txbxContent>
                        </wps:txbx>
                        <wps:bodyPr rot="0" vert="horz" wrap="square" lIns="91440" tIns="45720" rIns="91440" bIns="45720" anchor="t" anchorCtr="0" upright="1">
                          <a:noAutofit/>
                        </wps:bodyPr>
                      </wps:wsp>
                      <wps:wsp>
                        <wps:cNvPr id="923" name="AutoShape 8041"/>
                        <wps:cNvCnPr>
                          <a:cxnSpLocks noChangeShapeType="1"/>
                        </wps:cNvCnPr>
                        <wps:spPr bwMode="auto">
                          <a:xfrm>
                            <a:off x="3114136" y="603849"/>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4" name="AutoShape 8042"/>
                        <wps:cNvCnPr>
                          <a:cxnSpLocks noChangeShapeType="1"/>
                        </wps:cNvCnPr>
                        <wps:spPr bwMode="auto">
                          <a:xfrm>
                            <a:off x="2915728" y="603849"/>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5" name="Rectangle 8043"/>
                        <wps:cNvSpPr>
                          <a:spLocks noChangeArrowheads="1"/>
                        </wps:cNvSpPr>
                        <wps:spPr bwMode="auto">
                          <a:xfrm>
                            <a:off x="3700732" y="0"/>
                            <a:ext cx="18611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F4" w14:textId="77777777" w:rsidR="009502FA" w:rsidRPr="00792D64" w:rsidRDefault="009502FA" w:rsidP="00792D64">
                              <w:pPr>
                                <w:rPr>
                                  <w:szCs w:val="20"/>
                                </w:rPr>
                              </w:pPr>
                              <w:proofErr w:type="spellStart"/>
                              <w:proofErr w:type="gramStart"/>
                              <w:r w:rsidRPr="00792D64">
                                <w:rPr>
                                  <w:rFonts w:cs="Arial"/>
                                  <w:bCs/>
                                  <w:szCs w:val="20"/>
                                </w:rPr>
                                <w:t>asram:</w:t>
                              </w:r>
                              <w:proofErr w:type="gramEnd"/>
                              <w:r w:rsidRPr="00792D64">
                                <w:rPr>
                                  <w:rFonts w:cs="Arial"/>
                                  <w:bCs/>
                                  <w:szCs w:val="20"/>
                                </w:rPr>
                                <w:t>IdentificationIdentifier</w:t>
                              </w:r>
                              <w:proofErr w:type="spellEnd"/>
                            </w:p>
                          </w:txbxContent>
                        </wps:txbx>
                        <wps:bodyPr rot="0" vert="horz" wrap="square" lIns="91440" tIns="45720" rIns="91440" bIns="45720" anchor="t" anchorCtr="0" upright="1">
                          <a:noAutofit/>
                        </wps:bodyPr>
                      </wps:wsp>
                      <wps:wsp>
                        <wps:cNvPr id="926" name="AutoShape 8044"/>
                        <wps:cNvCnPr>
                          <a:cxnSpLocks noChangeShapeType="1"/>
                        </wps:cNvCnPr>
                        <wps:spPr bwMode="auto">
                          <a:xfrm>
                            <a:off x="3312543" y="163902"/>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7" name="AutoShape 8045"/>
                        <wps:cNvCnPr>
                          <a:cxnSpLocks noChangeShapeType="1"/>
                        </wps:cNvCnPr>
                        <wps:spPr bwMode="auto">
                          <a:xfrm>
                            <a:off x="3312543" y="10524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 name="Rechteck 2"/>
                        <wps:cNvSpPr>
                          <a:spLocks noChangeArrowheads="1"/>
                        </wps:cNvSpPr>
                        <wps:spPr bwMode="auto">
                          <a:xfrm>
                            <a:off x="0" y="448574"/>
                            <a:ext cx="488950" cy="292735"/>
                          </a:xfrm>
                          <a:prstGeom prst="rect">
                            <a:avLst/>
                          </a:prstGeom>
                          <a:noFill/>
                          <a:ln>
                            <a:noFill/>
                          </a:ln>
                          <a:extLst/>
                        </wps:spPr>
                        <wps:txbx>
                          <w:txbxContent>
                            <w:p w14:paraId="16F992F5" w14:textId="77777777" w:rsidR="009502FA" w:rsidRDefault="009502FA" w:rsidP="00851E4B">
                              <w:pPr>
                                <w:ind w:right="120"/>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14" name="Rechteck 6114"/>
                        <wps:cNvSpPr>
                          <a:spLocks noChangeArrowheads="1"/>
                        </wps:cNvSpPr>
                        <wps:spPr bwMode="auto">
                          <a:xfrm>
                            <a:off x="3303917" y="163902"/>
                            <a:ext cx="488950" cy="292735"/>
                          </a:xfrm>
                          <a:prstGeom prst="rect">
                            <a:avLst/>
                          </a:prstGeom>
                          <a:noFill/>
                          <a:ln>
                            <a:noFill/>
                          </a:ln>
                          <a:extLst/>
                        </wps:spPr>
                        <wps:txbx>
                          <w:txbxContent>
                            <w:p w14:paraId="16F992F6" w14:textId="77777777" w:rsidR="009502FA" w:rsidRDefault="009502FA" w:rsidP="00851E4B">
                              <w:pPr>
                                <w:ind w:right="120"/>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15" name="Rechteck 6115"/>
                        <wps:cNvSpPr>
                          <a:spLocks noChangeArrowheads="1"/>
                        </wps:cNvSpPr>
                        <wps:spPr bwMode="auto">
                          <a:xfrm>
                            <a:off x="3303917" y="1052423"/>
                            <a:ext cx="488950" cy="292735"/>
                          </a:xfrm>
                          <a:prstGeom prst="rect">
                            <a:avLst/>
                          </a:prstGeom>
                          <a:noFill/>
                          <a:ln>
                            <a:noFill/>
                          </a:ln>
                          <a:extLst/>
                        </wps:spPr>
                        <wps:txbx>
                          <w:txbxContent>
                            <w:p w14:paraId="16F992F7" w14:textId="77777777" w:rsidR="009502FA" w:rsidRDefault="009502FA" w:rsidP="00851E4B">
                              <w:pPr>
                                <w:ind w:right="120"/>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19" o:spid="_x0000_s1369" style="width:437.95pt;height:105.9pt;mso-position-horizontal-relative:char;mso-position-vertical-relative:line" coordsize="55619,13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">
                <v:shape id="AutoShape 8037" o:spid="_x0000_s1370" type="#_x0000_t32" style="position:absolute;left:33125;top:16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G84sQAAADcAAAADwAAAGRycy9kb3ducmV2LnhtbESP3YrCMBSE7wXfIRzBO01dRG3XKCLI&#10;Lgsq/uDeHpqzbdnmpDSx1rc3guDlMDPfMPNla0rRUO0KywpGwwgEcWp1wZmC82kzmIFwHlljaZkU&#10;3MnBctHtzDHR9sYHao4+EwHCLkEFufdVIqVLczLohrYiDt6frQ36IOtM6hpvAW5K+RFFE2mw4LCQ&#10;Y0XrnNL/49UoaPaX3XRTNV97n13Gh59x/Itmq1S/164+QXhq/Tv8an9rBfEohueZc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kbzixAAAANwAAAAPAAAAAAAAAAAA&#10;AAAAAKECAABkcnMvZG93bnJldi54bWxQSwUGAAAAAAQABAD5AAAAkgMAAAAA&#10;" strokeweight="2pt"/>
                <v:rect id="Rectangle 8038" o:spid="_x0000_s1371" style="position:absolute;left:4399;top:4140;width:2477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aTr8A&#10;AADcAAAADwAAAGRycy9kb3ducmV2LnhtbERPTYvCMBC9C/6HMII3Te1B1moUUQTxIOgKXsdmbIrN&#10;pDSpVn+9OSzs8fG+F6vOVuJJjS8dK5iMExDEudMlFwouv7vRDwgfkDVWjknBmzyslv3eAjPtXnyi&#10;5zkUIoawz1CBCaHOpPS5IYt+7GriyN1dYzFE2BRSN/iK4baSaZJMpcWSY4PBmjaG8se5tQq27dXs&#10;Ps74w5HKj76h28zSvVLDQbeegwjUhX/xn3uvFczSOD+eiUdAL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GJpOvwAAANwAAAAPAAAAAAAAAAAAAAAAAJgCAABkcnMvZG93bnJl&#10;di54bWxQSwUGAAAAAAQABAD1AAAAhAMAAAAA&#10;" fillcolor="#8db3e2" strokeweight="2pt">
                  <v:textbox>
                    <w:txbxContent>
                      <w:p w14:paraId="16F992F2" w14:textId="77777777" w:rsidR="009502FA" w:rsidRPr="00C532BE" w:rsidRDefault="009502FA" w:rsidP="00792D64">
                        <w:pPr>
                          <w:spacing w:line="240" w:lineRule="auto"/>
                          <w:rPr>
                            <w:b/>
                            <w:szCs w:val="20"/>
                          </w:rPr>
                        </w:pPr>
                        <w:proofErr w:type="spellStart"/>
                        <w:r w:rsidRPr="00921097">
                          <w:rPr>
                            <w:rFonts w:cs="Arial"/>
                            <w:b/>
                            <w:bCs/>
                            <w:szCs w:val="20"/>
                            <w:lang w:val="de-DE"/>
                          </w:rPr>
                          <w:t>asram:</w:t>
                        </w:r>
                        <w:r w:rsidRPr="00792D64">
                          <w:rPr>
                            <w:rFonts w:cs="Arial"/>
                            <w:b/>
                            <w:bCs/>
                            <w:szCs w:val="20"/>
                            <w:lang w:val="de-DE"/>
                          </w:rPr>
                          <w:t>SpecifiedCILegalOrganization</w:t>
                        </w:r>
                        <w:proofErr w:type="spellEnd"/>
                      </w:p>
                    </w:txbxContent>
                  </v:textbox>
                </v:rect>
                <v:rect id="Rectangle 8039" o:spid="_x0000_s1372" style="position:absolute;left:29243;top:5175;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dA8UA&#10;AADcAAAADwAAAGRycy9kb3ducmV2LnhtbESP3WoCMRSE7wu+QziCdzXrgq2uRhGhtCCF1p/7w+a4&#10;u7g5WZOspn36plDo5TAz3zDLdTStuJHzjWUFk3EGgri0uuFKwfHw8jgD4QOyxtYyKfgiD+vV4GGJ&#10;hbZ3/qTbPlQiQdgXqKAOoSuk9GVNBv3YdsTJO1tnMCTpKqkd3hPctDLPsidpsOG0UGNH25rKy743&#10;Crr3af/6fN2579Os/yhxF23Io1KjYdwsQASK4T/8137TCub5B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uJ0DxQAAANwAAAAPAAAAAAAAAAAAAAAAAJgCAABkcnMv&#10;ZG93bnJldi54bWxQSwUGAAAAAAQABAD1AAAAigMAAAAA&#10;" strokeweight="2pt"/>
                <v:rect id="Rectangle 8040" o:spid="_x0000_s1373" style="position:absolute;left:37093;top:8626;width:121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vY8UA&#10;AADcAAAADwAAAGRycy9kb3ducmV2LnhtbESPwWrDMBBE74X8g9hCL6WRbULTulFCSAkJPcVu6Xmx&#10;traptTKSkih/HwUKPQ6z82ZnsYpmECdyvresIJ9mIIgbq3tuFXx9bp9eQPiArHGwTAou5GG1nNwt&#10;sNT2zBWd6tCKBGFfooIuhLGU0jcdGfRTOxIn78c6gyFJ10rt8JzgZpBFlj1Lgz2nhg5H2nTU/NZH&#10;k97IY/Vd7x4v9sO+V32u3ewQ50o93Mf1G4hAMfwf/6X3WsFrUcBtTCK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3O9jxQAAANwAAAAPAAAAAAAAAAAAAAAAAJgCAABkcnMv&#10;ZG93bnJldi54bWxQSwUGAAAAAAQABAD1AAAAigMAAAAA&#10;" filled="f" fillcolor="#8db3e2" strokeweight="2pt">
                  <v:textbox>
                    <w:txbxContent>
                      <w:p w14:paraId="16F992F3" w14:textId="77777777" w:rsidR="009502FA" w:rsidRPr="00AF1F5E" w:rsidRDefault="009502FA" w:rsidP="00AF1F5E">
                        <w:proofErr w:type="spellStart"/>
                        <w:proofErr w:type="gramStart"/>
                        <w:r w:rsidRPr="00AF1F5E">
                          <w:rPr>
                            <w:rFonts w:cs="Arial"/>
                            <w:bCs/>
                            <w:szCs w:val="20"/>
                          </w:rPr>
                          <w:t>asram:</w:t>
                        </w:r>
                        <w:proofErr w:type="gramEnd"/>
                        <w:r w:rsidRPr="00AF1F5E">
                          <w:rPr>
                            <w:rFonts w:cs="Arial"/>
                            <w:bCs/>
                            <w:szCs w:val="20"/>
                          </w:rPr>
                          <w:t>NameText</w:t>
                        </w:r>
                        <w:proofErr w:type="spellEnd"/>
                      </w:p>
                    </w:txbxContent>
                  </v:textbox>
                </v:rect>
                <v:shape id="AutoShape 8041" o:spid="_x0000_s1374" type="#_x0000_t32" style="position:absolute;left:31141;top:6038;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VBtcUAAADcAAAADwAAAGRycy9kb3ducmV2LnhtbESP3YrCMBSE7xd8h3CEvVtTXXG1axQR&#10;RBFU/EFvD83ZtticlCbW+vZGEPZymJlvmPG0MYWoqXK5ZQXdTgSCOLE651TB6bj4GoJwHlljYZkU&#10;PMjBdNL6GGOs7Z33VB98KgKEXYwKMu/LWEqXZGTQdWxJHLw/Wxn0QVap1BXeA9wUshdFA2kw57CQ&#10;YUnzjJLr4WYU1Lvz9mdR1sudT8/9/bo/uqDZKPXZbma/IDw1/j/8bq+0glHvG15nwhGQk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VBtcUAAADcAAAADwAAAAAAAAAA&#10;AAAAAAChAgAAZHJzL2Rvd25yZXYueG1sUEsFBgAAAAAEAAQA+QAAAJMDAAAAAA==&#10;" strokeweight="2pt"/>
                <v:shape id="AutoShape 8042" o:spid="_x0000_s1375" type="#_x0000_t32" style="position:absolute;left:29157;top:603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zZwcUAAADcAAAADwAAAGRycy9kb3ducmV2LnhtbESPW4vCMBSE3wX/QziCb5oqxUvXKCKI&#10;y8IqXnBfD83ZtmxzUppY67/fCIKPw8x8wyxWrSlFQ7UrLCsYDSMQxKnVBWcKLuftYAbCeWSNpWVS&#10;8CAHq2W3s8BE2zsfqTn5TAQIuwQV5N5XiZQuzcmgG9qKOHi/tjbog6wzqWu8B7gp5TiKJtJgwWEh&#10;x4o2OaV/p5tR0Byu++m2anYHn13j41c8/0HzrVS/164/QHhq/Tv8an9qBfNxDM8z4Qj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fzZwcUAAADcAAAADwAAAAAAAAAA&#10;AAAAAAChAgAAZHJzL2Rvd25yZXYueG1sUEsFBgAAAAAEAAQA+QAAAJMDAAAAAA==&#10;" strokeweight="2pt"/>
                <v:rect id="Rectangle 8043" o:spid="_x0000_s1376" style="position:absolute;left:37007;width:186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3F8UA&#10;AADcAAAADwAAAGRycy9kb3ducmV2LnhtbESPT2sCMRDF7wW/Qxihl1KzK/2jW6OIpVg8dVfxPGzG&#10;3aWbyZKkGr99IxR6fLx5vzdvsYqmF2dyvrOsIJ9kIIhrqztuFBz2H48zED4ga+wtk4IreVgtR3cL&#10;LLS9cEnnKjQiQdgXqKANYSik9HVLBv3EDsTJO1lnMCTpGqkdXhLc9HKaZS/SYMepocWBNi3V39WP&#10;SW/ksTxW24er3dn3ssu1e/qKr0rdj+P6DUSgGP6P/9KfWsF8+gy3MYkA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XcXxQAAANwAAAAPAAAAAAAAAAAAAAAAAJgCAABkcnMv&#10;ZG93bnJldi54bWxQSwUGAAAAAAQABAD1AAAAigMAAAAA&#10;" filled="f" fillcolor="#8db3e2" strokeweight="2pt">
                  <v:textbox>
                    <w:txbxContent>
                      <w:p w14:paraId="16F992F4" w14:textId="77777777" w:rsidR="009502FA" w:rsidRPr="00792D64" w:rsidRDefault="009502FA" w:rsidP="00792D64">
                        <w:pPr>
                          <w:rPr>
                            <w:szCs w:val="20"/>
                          </w:rPr>
                        </w:pPr>
                        <w:proofErr w:type="spellStart"/>
                        <w:proofErr w:type="gramStart"/>
                        <w:r w:rsidRPr="00792D64">
                          <w:rPr>
                            <w:rFonts w:cs="Arial"/>
                            <w:bCs/>
                            <w:szCs w:val="20"/>
                          </w:rPr>
                          <w:t>asram:</w:t>
                        </w:r>
                        <w:proofErr w:type="gramEnd"/>
                        <w:r w:rsidRPr="00792D64">
                          <w:rPr>
                            <w:rFonts w:cs="Arial"/>
                            <w:bCs/>
                            <w:szCs w:val="20"/>
                          </w:rPr>
                          <w:t>IdentificationIdentifier</w:t>
                        </w:r>
                        <w:proofErr w:type="spellEnd"/>
                      </w:p>
                    </w:txbxContent>
                  </v:textbox>
                </v:rect>
                <v:shape id="AutoShape 8044" o:spid="_x0000_s1377" type="#_x0000_t32" style="position:absolute;left:33125;top:163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LiLcUAAADcAAAADwAAAGRycy9kb3ducmV2LnhtbESPQWvCQBSE7wX/w/IEb3WjBKtpNiJC&#10;UAqtqMVeH9nXJJh9G7JrTP99t1DwOMzMN0y6HkwjeupcbVnBbBqBIC6srrlU8HnOn5cgnEfW2Fgm&#10;BT/kYJ2NnlJMtL3zkfqTL0WAsEtQQeV9m0jpiooMuqltiYP3bTuDPsiulLrDe4CbRs6jaCEN1hwW&#10;KmxpW1FxPd2Mgv5w+XjJ23538OUlPr7Fqy8070pNxsPmFYSnwT/C/+29VrCaL+DvTDgCMv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LiLcUAAADcAAAADwAAAAAAAAAA&#10;AAAAAAChAgAAZHJzL2Rvd25yZXYueG1sUEsFBgAAAAAEAAQA+QAAAJMDAAAAAA==&#10;" strokeweight="2pt"/>
                <v:shape id="AutoShape 8045" o:spid="_x0000_s1378" type="#_x0000_t32" style="position:absolute;left:33125;top:10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5HtsQAAADcAAAADwAAAGRycy9kb3ducmV2LnhtbESP3YrCMBSE74V9h3AW9k7TFfGnGkUE&#10;2UVQqYreHppjW7Y5KU221rc3guDlMDPfMLNFa0rRUO0Kywq+exEI4tTqgjMFp+O6OwbhPLLG0jIp&#10;uJODxfyjM8NY2xsn1Bx8JgKEXYwKcu+rWEqX5mTQ9WxFHLyrrQ36IOtM6hpvAW5K2Y+ioTRYcFjI&#10;saJVTunf4d8oaPbn3WhdNT97n50HyWYwuaDZKvX12S6nIDy1/h1+tX+1gkl/BM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Lke2xAAAANwAAAAPAAAAAAAAAAAA&#10;AAAAAKECAABkcnMvZG93bnJldi54bWxQSwUGAAAAAAQABAD5AAAAkgMAAAAA&#10;" strokeweight="2pt"/>
                <v:rect id="Rechteck 2" o:spid="_x0000_s1379" style="position:absolute;top:4485;width:488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9acMA&#10;AADaAAAADwAAAGRycy9kb3ducmV2LnhtbESPT4vCMBTE78J+h/AWvMia6kGka5RFWCyLINY/50fz&#10;bIvNS22ybf32RhA8DjPzG2ax6k0lWmpcaVnBZByBIM6sLjlXcDz8fs1BOI+ssbJMCu7kYLX8GCww&#10;1rbjPbWpz0WAsItRQeF9HUvpsoIMurGtiYN3sY1BH2STS91gF+CmktMomkmDJYeFAmtaF5Rd03+j&#10;oMt27fmw3cjd6JxYviW3dXr6U2r42f98g/DU+3f41U60gik8r4Qb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9acMAAADaAAAADwAAAAAAAAAAAAAAAACYAgAAZHJzL2Rv&#10;d25yZXYueG1sUEsFBgAAAAAEAAQA9QAAAIgDAAAAAA==&#10;" filled="f" stroked="f">
                  <v:textbox>
                    <w:txbxContent>
                      <w:p w14:paraId="16F992F5" w14:textId="77777777" w:rsidR="009502FA" w:rsidRDefault="009502FA" w:rsidP="00851E4B">
                        <w:pPr>
                          <w:ind w:right="120"/>
                          <w:jc w:val="right"/>
                          <w:rPr>
                            <w:rFonts w:cs="Arial"/>
                            <w:b/>
                            <w:sz w:val="24"/>
                            <w:szCs w:val="24"/>
                            <w:lang w:val="de-DE"/>
                          </w:rPr>
                        </w:pPr>
                        <w:r>
                          <w:rPr>
                            <w:rFonts w:cs="Arial"/>
                            <w:b/>
                            <w:sz w:val="24"/>
                            <w:szCs w:val="24"/>
                            <w:lang w:val="de-DE"/>
                          </w:rPr>
                          <w:t>1</w:t>
                        </w:r>
                      </w:p>
                    </w:txbxContent>
                  </v:textbox>
                </v:rect>
                <v:rect id="Rechteck 6114" o:spid="_x0000_s1380" style="position:absolute;left:33039;top:1639;width:488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hhsYA&#10;AADdAAAADwAAAGRycy9kb3ducmV2LnhtbESP3WrCQBSE7wu+w3IEb4puIkVKdBURpEEK0vhzfcge&#10;k2D2bMxuk/j23UKhl8PMfMOsNoOpRUetqywriGcRCOLc6ooLBefTfvoOwnlkjbVlUvAkB5v16GWF&#10;ibY9f1GX+UIECLsEFZTeN4mULi/JoJvZhjh4N9sa9EG2hdQt9gFuajmPooU0WHFYKLGhXUn5Pfs2&#10;Cvr82F1Pnx/y+HpNLT/Sxy67HJSajIftEoSnwf+H/9qpVrCI4z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JhhsYAAADdAAAADwAAAAAAAAAAAAAAAACYAgAAZHJz&#10;L2Rvd25yZXYueG1sUEsFBgAAAAAEAAQA9QAAAIsDAAAAAA==&#10;" filled="f" stroked="f">
                  <v:textbox>
                    <w:txbxContent>
                      <w:p w14:paraId="16F992F6" w14:textId="77777777" w:rsidR="009502FA" w:rsidRDefault="009502FA" w:rsidP="00851E4B">
                        <w:pPr>
                          <w:ind w:right="120"/>
                          <w:jc w:val="right"/>
                          <w:rPr>
                            <w:rFonts w:cs="Arial"/>
                            <w:b/>
                            <w:sz w:val="24"/>
                            <w:szCs w:val="24"/>
                            <w:lang w:val="de-DE"/>
                          </w:rPr>
                        </w:pPr>
                        <w:r>
                          <w:rPr>
                            <w:rFonts w:cs="Arial"/>
                            <w:b/>
                            <w:sz w:val="24"/>
                            <w:szCs w:val="24"/>
                            <w:lang w:val="de-DE"/>
                          </w:rPr>
                          <w:t>1</w:t>
                        </w:r>
                      </w:p>
                    </w:txbxContent>
                  </v:textbox>
                </v:rect>
                <v:rect id="Rechteck 6115" o:spid="_x0000_s1381" style="position:absolute;left:33039;top:10524;width:488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7EHcYA&#10;AADdAAAADwAAAGRycy9kb3ducmV2LnhtbESP3WrCQBSE7wu+w3IEb4puIlRKdBURpEEK0vhzfcge&#10;k2D2bMxuk/j23UKhl8PMfMOsNoOpRUetqywriGcRCOLc6ooLBefTfvoOwnlkjbVlUvAkB5v16GWF&#10;ibY9f1GX+UIECLsEFZTeN4mULi/JoJvZhjh4N9sa9EG2hdQt9gFuajmPooU0WHFYKLGhXUn5Pfs2&#10;Cvr82F1Pnx/y+HpNLT/Sxy67HJSajIftEoSnwf+H/9qpVrCI4z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7EHcYAAADdAAAADwAAAAAAAAAAAAAAAACYAgAAZHJz&#10;L2Rvd25yZXYueG1sUEsFBgAAAAAEAAQA9QAAAIsDAAAAAA==&#10;" filled="f" stroked="f">
                  <v:textbox>
                    <w:txbxContent>
                      <w:p w14:paraId="16F992F7" w14:textId="77777777" w:rsidR="009502FA" w:rsidRDefault="009502FA" w:rsidP="00851E4B">
                        <w:pPr>
                          <w:ind w:right="120"/>
                          <w:jc w:val="right"/>
                          <w:rPr>
                            <w:rFonts w:cs="Arial"/>
                            <w:b/>
                            <w:sz w:val="24"/>
                            <w:szCs w:val="24"/>
                            <w:lang w:val="de-DE"/>
                          </w:rPr>
                        </w:pPr>
                        <w:r>
                          <w:rPr>
                            <w:rFonts w:cs="Arial"/>
                            <w:b/>
                            <w:sz w:val="24"/>
                            <w:szCs w:val="24"/>
                            <w:lang w:val="de-DE"/>
                          </w:rPr>
                          <w:t>1</w:t>
                        </w:r>
                      </w:p>
                    </w:txbxContent>
                  </v:textbox>
                </v:rect>
                <w10:anchorlock/>
              </v:group>
            </w:pict>
          </mc:Fallback>
        </mc:AlternateContent>
      </w:r>
    </w:p>
    <w:p w14:paraId="16F98A4D" w14:textId="77777777" w:rsidR="00792D64" w:rsidRDefault="00792D64" w:rsidP="00792D64"/>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A55" w14:textId="77777777" w:rsidTr="00DD1805">
        <w:trPr>
          <w:cantSplit/>
          <w:trHeight w:val="330"/>
        </w:trPr>
        <w:tc>
          <w:tcPr>
            <w:tcW w:w="1056" w:type="pct"/>
            <w:shd w:val="clear" w:color="auto" w:fill="FFFFCC"/>
            <w:noWrap/>
            <w:vAlign w:val="center"/>
            <w:hideMark/>
          </w:tcPr>
          <w:p w14:paraId="16F98A4E"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A4F"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A50"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A51"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A52"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A53"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A54" w14:textId="77777777" w:rsidR="00A370B7" w:rsidRPr="00A370B7" w:rsidRDefault="00A370B7" w:rsidP="00B0797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A5D" w14:textId="77777777" w:rsidTr="00B2672A">
        <w:trPr>
          <w:cantSplit/>
          <w:trHeight w:val="315"/>
        </w:trPr>
        <w:tc>
          <w:tcPr>
            <w:tcW w:w="1056" w:type="pct"/>
            <w:shd w:val="clear" w:color="auto" w:fill="C00000"/>
            <w:noWrap/>
            <w:vAlign w:val="center"/>
            <w:hideMark/>
          </w:tcPr>
          <w:p w14:paraId="16F98A56"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w:t>
            </w:r>
            <w:r w:rsidRPr="00B2672A">
              <w:rPr>
                <w:rFonts w:cs="Arial"/>
                <w:bCs/>
                <w:color w:val="FFFFFF" w:themeColor="background1"/>
                <w:sz w:val="16"/>
                <w:szCs w:val="20"/>
              </w:rPr>
              <w:t>IdentificationIdentifier</w:t>
            </w:r>
          </w:p>
        </w:tc>
        <w:tc>
          <w:tcPr>
            <w:tcW w:w="453" w:type="pct"/>
            <w:shd w:val="clear" w:color="auto" w:fill="C00000"/>
            <w:vAlign w:val="center"/>
            <w:hideMark/>
          </w:tcPr>
          <w:p w14:paraId="16F98A57"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A58"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5</w:t>
            </w:r>
          </w:p>
        </w:tc>
        <w:tc>
          <w:tcPr>
            <w:tcW w:w="352" w:type="pct"/>
            <w:shd w:val="clear" w:color="auto" w:fill="C00000"/>
            <w:noWrap/>
            <w:vAlign w:val="center"/>
            <w:hideMark/>
          </w:tcPr>
          <w:p w14:paraId="16F98A59"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6</w:t>
            </w:r>
          </w:p>
        </w:tc>
        <w:tc>
          <w:tcPr>
            <w:tcW w:w="955" w:type="pct"/>
            <w:shd w:val="clear" w:color="auto" w:fill="C00000"/>
            <w:noWrap/>
            <w:vAlign w:val="center"/>
            <w:hideMark/>
          </w:tcPr>
          <w:p w14:paraId="16F98A5A"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AIRB</w:t>
            </w:r>
          </w:p>
        </w:tc>
        <w:tc>
          <w:tcPr>
            <w:tcW w:w="302" w:type="pct"/>
            <w:shd w:val="clear" w:color="auto" w:fill="C00000"/>
            <w:noWrap/>
            <w:vAlign w:val="center"/>
            <w:hideMark/>
          </w:tcPr>
          <w:p w14:paraId="16F98A5B" w14:textId="77777777" w:rsidR="00A370B7" w:rsidRPr="00B2672A" w:rsidRDefault="00A370B7" w:rsidP="00B07972">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1" w:type="pct"/>
            <w:shd w:val="clear" w:color="auto" w:fill="C00000"/>
            <w:vAlign w:val="center"/>
          </w:tcPr>
          <w:p w14:paraId="16F98A5C" w14:textId="77777777" w:rsidR="00A370B7" w:rsidRPr="00B2672A" w:rsidRDefault="00A370B7" w:rsidP="00B07972">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Customer</w:t>
            </w:r>
            <w:r w:rsidR="00593622"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Group</w:t>
            </w:r>
            <w:r w:rsidR="00593622"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Code: Buyer Corporate Group Identifier for M2M (EDI with suppliers).</w:t>
            </w:r>
            <w:r w:rsidR="002E3838" w:rsidRPr="00B2672A">
              <w:rPr>
                <w:rFonts w:eastAsia="Times New Roman"/>
                <w:color w:val="FFFFFF" w:themeColor="background1"/>
                <w:sz w:val="16"/>
                <w:lang w:eastAsia="de-DE"/>
              </w:rPr>
              <w:t xml:space="preserve"> This ID is a key for response messages and identifies the customer organistation within AirSupply and all corresponding messages.</w:t>
            </w:r>
          </w:p>
        </w:tc>
      </w:tr>
      <w:tr w:rsidR="00A370B7" w:rsidRPr="00AD4FE7" w14:paraId="16F98A65" w14:textId="77777777" w:rsidTr="00B2672A">
        <w:trPr>
          <w:cantSplit/>
          <w:trHeight w:val="315"/>
        </w:trPr>
        <w:tc>
          <w:tcPr>
            <w:tcW w:w="1056" w:type="pct"/>
            <w:shd w:val="clear" w:color="auto" w:fill="C00000"/>
            <w:noWrap/>
            <w:vAlign w:val="center"/>
            <w:hideMark/>
          </w:tcPr>
          <w:p w14:paraId="16F98A5E" w14:textId="77777777" w:rsidR="00A370B7" w:rsidRPr="00B2672A" w:rsidRDefault="00A370B7" w:rsidP="00B07972">
            <w:pPr>
              <w:spacing w:line="240" w:lineRule="auto"/>
              <w:rPr>
                <w:rFonts w:eastAsia="Times New Roman" w:cs="Arial"/>
                <w:bCs/>
                <w:color w:val="FFFFFF" w:themeColor="background1"/>
                <w:sz w:val="16"/>
                <w:szCs w:val="20"/>
                <w:lang w:eastAsia="de-DE"/>
              </w:rPr>
            </w:pPr>
            <w:r w:rsidRPr="00B2672A">
              <w:rPr>
                <w:rFonts w:eastAsia="Times New Roman" w:cs="Arial"/>
                <w:bCs/>
                <w:color w:val="FFFFFF" w:themeColor="background1"/>
                <w:sz w:val="16"/>
                <w:szCs w:val="20"/>
                <w:lang w:eastAsia="de-DE"/>
              </w:rPr>
              <w:t>asram:</w:t>
            </w:r>
            <w:r w:rsidRPr="00B2672A">
              <w:rPr>
                <w:rFonts w:cs="Arial"/>
                <w:bCs/>
                <w:color w:val="FFFFFF" w:themeColor="background1"/>
                <w:sz w:val="16"/>
                <w:szCs w:val="20"/>
              </w:rPr>
              <w:t>NameText</w:t>
            </w:r>
          </w:p>
        </w:tc>
        <w:tc>
          <w:tcPr>
            <w:tcW w:w="453" w:type="pct"/>
            <w:shd w:val="clear" w:color="auto" w:fill="C00000"/>
            <w:vAlign w:val="center"/>
            <w:hideMark/>
          </w:tcPr>
          <w:p w14:paraId="16F98A5F"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A60"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50</w:t>
            </w:r>
          </w:p>
        </w:tc>
        <w:tc>
          <w:tcPr>
            <w:tcW w:w="352" w:type="pct"/>
            <w:shd w:val="clear" w:color="auto" w:fill="C00000"/>
            <w:noWrap/>
            <w:vAlign w:val="center"/>
            <w:hideMark/>
          </w:tcPr>
          <w:p w14:paraId="16F98A61"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6</w:t>
            </w:r>
          </w:p>
        </w:tc>
        <w:tc>
          <w:tcPr>
            <w:tcW w:w="955" w:type="pct"/>
            <w:shd w:val="clear" w:color="auto" w:fill="C00000"/>
            <w:noWrap/>
            <w:vAlign w:val="center"/>
            <w:hideMark/>
          </w:tcPr>
          <w:p w14:paraId="16F98A62" w14:textId="77777777" w:rsidR="00A370B7" w:rsidRPr="00B2672A" w:rsidRDefault="00A370B7" w:rsidP="00B0797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AIRBUS</w:t>
            </w:r>
            <w:r w:rsidR="00851E4B" w:rsidRPr="00B2672A">
              <w:rPr>
                <w:rFonts w:eastAsia="Times New Roman" w:cs="Arial"/>
                <w:color w:val="FFFFFF" w:themeColor="background1"/>
                <w:sz w:val="16"/>
                <w:szCs w:val="20"/>
                <w:lang w:val="de-DE" w:eastAsia="de-DE"/>
              </w:rPr>
              <w:t xml:space="preserve"> SAS</w:t>
            </w:r>
          </w:p>
        </w:tc>
        <w:tc>
          <w:tcPr>
            <w:tcW w:w="302" w:type="pct"/>
            <w:shd w:val="clear" w:color="auto" w:fill="C00000"/>
            <w:noWrap/>
            <w:vAlign w:val="center"/>
            <w:hideMark/>
          </w:tcPr>
          <w:p w14:paraId="16F98A63" w14:textId="77777777" w:rsidR="00A370B7" w:rsidRPr="00B2672A" w:rsidRDefault="00A370B7" w:rsidP="00B07972">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1" w:type="pct"/>
            <w:shd w:val="clear" w:color="auto" w:fill="C00000"/>
            <w:vAlign w:val="center"/>
          </w:tcPr>
          <w:p w14:paraId="16F98A64" w14:textId="77777777" w:rsidR="00A370B7" w:rsidRPr="00B2672A" w:rsidRDefault="00A370B7" w:rsidP="00593622">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Customer</w:t>
            </w:r>
            <w:r w:rsidR="00593622"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Group</w:t>
            </w:r>
            <w:r w:rsidR="00593622"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Name</w:t>
            </w:r>
          </w:p>
        </w:tc>
      </w:tr>
    </w:tbl>
    <w:p w14:paraId="16F98A66" w14:textId="77777777" w:rsidR="00792D64" w:rsidRDefault="00792D64" w:rsidP="00792D64"/>
    <w:p w14:paraId="16F98A67" w14:textId="77777777" w:rsidR="00AF1F5E" w:rsidRDefault="00AF1F5E" w:rsidP="00792D64"/>
    <w:p w14:paraId="16F98A68" w14:textId="77777777" w:rsidR="006041EB" w:rsidRDefault="006041EB">
      <w:pPr>
        <w:spacing w:line="240" w:lineRule="auto"/>
      </w:pPr>
      <w:r>
        <w:br w:type="page"/>
      </w:r>
    </w:p>
    <w:p w14:paraId="16F98A69" w14:textId="77777777" w:rsidR="0097587A" w:rsidRPr="00DF7A8E" w:rsidRDefault="0097587A" w:rsidP="00DF7A8E">
      <w:pPr>
        <w:pStyle w:val="berschrift4"/>
        <w:ind w:left="851" w:hanging="851"/>
        <w:rPr>
          <w:szCs w:val="20"/>
        </w:rPr>
      </w:pPr>
      <w:bookmarkStart w:id="47" w:name="_Toc347482187"/>
      <w:r w:rsidRPr="00DF7A8E">
        <w:rPr>
          <w:szCs w:val="20"/>
        </w:rPr>
        <w:t>asram:SpecifiedCITaxRegistration</w:t>
      </w:r>
      <w:bookmarkEnd w:id="45"/>
      <w:bookmarkEnd w:id="47"/>
    </w:p>
    <w:p w14:paraId="16F98A6A" w14:textId="77777777" w:rsidR="000E2869" w:rsidRDefault="000E2869" w:rsidP="0097587A"/>
    <w:p w14:paraId="16F98A6B" w14:textId="77777777" w:rsidR="0097587A" w:rsidRDefault="0097587A" w:rsidP="0097587A">
      <w:pPr>
        <w:pStyle w:val="berschrift5"/>
      </w:pPr>
      <w:bookmarkStart w:id="48" w:name="_Toc292800341"/>
      <w:bookmarkStart w:id="49" w:name="_Toc347482188"/>
      <w:r>
        <w:t>VATIdentNo</w:t>
      </w:r>
      <w:bookmarkEnd w:id="48"/>
      <w:bookmarkEnd w:id="49"/>
    </w:p>
    <w:p w14:paraId="16F98A6C" w14:textId="77777777" w:rsidR="0097587A" w:rsidRDefault="0097587A" w:rsidP="0097587A"/>
    <w:p w14:paraId="16F98A6D" w14:textId="77777777" w:rsidR="000E2869" w:rsidRDefault="00B07972" w:rsidP="0097587A">
      <w:r>
        <w:rPr>
          <w:noProof/>
          <w:lang w:eastAsia="zh-TW"/>
        </w:rPr>
        <mc:AlternateContent>
          <mc:Choice Requires="wpg">
            <w:drawing>
              <wp:inline distT="0" distB="0" distL="0" distR="0" wp14:anchorId="16F991E8" wp14:editId="16F991E9">
                <wp:extent cx="5349240" cy="516255"/>
                <wp:effectExtent l="0" t="0" r="22860" b="0"/>
                <wp:docPr id="6144" name="Gruppieren 6144"/>
                <wp:cNvGraphicFramePr/>
                <a:graphic xmlns:a="http://schemas.openxmlformats.org/drawingml/2006/main">
                  <a:graphicData uri="http://schemas.microsoft.com/office/word/2010/wordprocessingGroup">
                    <wpg:wgp>
                      <wpg:cNvGrpSpPr/>
                      <wpg:grpSpPr>
                        <a:xfrm>
                          <a:off x="0" y="0"/>
                          <a:ext cx="5349240" cy="516255"/>
                          <a:chOff x="0" y="0"/>
                          <a:chExt cx="5349240" cy="516255"/>
                        </a:xfrm>
                      </wpg:grpSpPr>
                      <wps:wsp>
                        <wps:cNvPr id="910" name="Rectangle 7352"/>
                        <wps:cNvSpPr>
                          <a:spLocks noChangeArrowheads="1"/>
                        </wps:cNvSpPr>
                        <wps:spPr bwMode="auto">
                          <a:xfrm>
                            <a:off x="381000" y="0"/>
                            <a:ext cx="2310765" cy="337820"/>
                          </a:xfrm>
                          <a:prstGeom prst="rect">
                            <a:avLst/>
                          </a:prstGeom>
                          <a:solidFill>
                            <a:srgbClr val="8DB3E2"/>
                          </a:solidFill>
                          <a:ln w="25400">
                            <a:solidFill>
                              <a:srgbClr val="000000"/>
                            </a:solidFill>
                            <a:miter lim="800000"/>
                            <a:headEnd/>
                            <a:tailEnd/>
                          </a:ln>
                        </wps:spPr>
                        <wps:txbx>
                          <w:txbxContent>
                            <w:p w14:paraId="16F992F8" w14:textId="77777777" w:rsidR="009502FA" w:rsidRPr="00C9342C" w:rsidRDefault="009502FA" w:rsidP="0097587A">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wps:txbx>
                        <wps:bodyPr rot="0" vert="horz" wrap="square" lIns="91440" tIns="45720" rIns="91440" bIns="45720" anchor="t" anchorCtr="0" upright="1">
                          <a:noAutofit/>
                        </wps:bodyPr>
                      </wps:wsp>
                      <wps:wsp>
                        <wps:cNvPr id="911" name="AutoShape 7353"/>
                        <wps:cNvCnPr>
                          <a:cxnSpLocks noChangeShapeType="1"/>
                        </wps:cNvCnPr>
                        <wps:spPr bwMode="auto">
                          <a:xfrm>
                            <a:off x="28956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2" name="Rectangle 7354"/>
                        <wps:cNvSpPr>
                          <a:spLocks noChangeArrowheads="1"/>
                        </wps:cNvSpPr>
                        <wps:spPr bwMode="auto">
                          <a:xfrm>
                            <a:off x="3095625" y="228600"/>
                            <a:ext cx="501015" cy="287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2F9" w14:textId="77777777" w:rsidR="009502FA" w:rsidRPr="002F612C" w:rsidRDefault="009502FA" w:rsidP="0097587A">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13" name="Rectangle 7355"/>
                        <wps:cNvSpPr>
                          <a:spLocks noChangeArrowheads="1"/>
                        </wps:cNvSpPr>
                        <wps:spPr bwMode="auto">
                          <a:xfrm>
                            <a:off x="3467100" y="0"/>
                            <a:ext cx="1882140" cy="33782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FA" w14:textId="77777777" w:rsidR="009502FA" w:rsidRPr="00C9342C" w:rsidRDefault="009502FA" w:rsidP="0097587A">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914" name="Rectangle 7356"/>
                        <wps:cNvSpPr>
                          <a:spLocks noChangeArrowheads="1"/>
                        </wps:cNvSpPr>
                        <wps:spPr bwMode="auto">
                          <a:xfrm>
                            <a:off x="2705100" y="104775"/>
                            <a:ext cx="190500" cy="16256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15" name="AutoShape 7357"/>
                        <wps:cNvCnPr>
                          <a:cxnSpLocks noChangeShapeType="1"/>
                        </wps:cNvCnPr>
                        <wps:spPr bwMode="auto">
                          <a:xfrm>
                            <a:off x="26955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3" name="Rechteck 6143"/>
                        <wps:cNvSpPr>
                          <a:spLocks noChangeArrowheads="1"/>
                        </wps:cNvSpPr>
                        <wps:spPr bwMode="auto">
                          <a:xfrm>
                            <a:off x="0" y="57150"/>
                            <a:ext cx="501015" cy="287655"/>
                          </a:xfrm>
                          <a:prstGeom prst="rect">
                            <a:avLst/>
                          </a:prstGeom>
                          <a:noFill/>
                          <a:ln>
                            <a:noFill/>
                          </a:ln>
                          <a:extLst/>
                        </wps:spPr>
                        <wps:txbx>
                          <w:txbxContent>
                            <w:p w14:paraId="16F992FB" w14:textId="77777777" w:rsidR="009502FA" w:rsidRDefault="009502FA" w:rsidP="00B0797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44" o:spid="_x0000_s1382" style="width:421.2pt;height:40.65pt;mso-position-horizontal-relative:char;mso-position-vertical-relative:line" coordsize="53492,5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">
                <v:rect id="Rectangle 7352" o:spid="_x0000_s1383" style="position:absolute;left:3810;width:23107;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RQ870A&#10;AADcAAAADwAAAGRycy9kb3ducmV2LnhtbERPuwrCMBTdBf8hXMFNUx1Eq1FEEcRB8AGu1+baFJub&#10;0kStfr0ZBMfDec8WjS3Fk2pfOFYw6CcgiDOnC84VnE+b3hiED8gaS8ek4E0eFvN2a4apdi8+0PMY&#10;chFD2KeowIRQpVL6zJBF33cVceRurrYYIqxzqWt8xXBbymGSjKTFgmODwYpWhrL78WEVrB8Xs/k4&#10;43d7Kj76im41GW6V6naa5RREoCb8xT/3ViuYDOL8eCYeATn/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nRQ870AAADcAAAADwAAAAAAAAAAAAAAAACYAgAAZHJzL2Rvd25yZXYu&#10;eG1sUEsFBgAAAAAEAAQA9QAAAIIDAAAAAA==&#10;" fillcolor="#8db3e2" strokeweight="2pt">
                  <v:textbox>
                    <w:txbxContent>
                      <w:p w14:paraId="16F992F8" w14:textId="77777777" w:rsidR="009502FA" w:rsidRPr="00C9342C" w:rsidRDefault="009502FA" w:rsidP="0097587A">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v:textbox>
                </v:rect>
                <v:shape id="AutoShape 7353" o:spid="_x0000_s1384" type="#_x0000_t32" style="position:absolute;left:28956;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w5MUAAADcAAAADwAAAGRycy9kb3ducmV2LnhtbESPW4vCMBSE3wX/QziCb5p2ES9do4gg&#10;uyyoeMF9PTRn27LNSWlirf/eCIKPw8x8w8yXrSlFQ7UrLCuIhxEI4tTqgjMF59NmMAXhPLLG0jIp&#10;uJOD5aLbmWOi7Y0P1Bx9JgKEXYIKcu+rREqX5mTQDW1FHLw/Wxv0QdaZ1DXeAtyU8iOKxtJgwWEh&#10;x4rWOaX/x6tR0Owvu8mmar72PruMDj+j2S+arVL9Xrv6BOGp9e/wq/2tFcziGJ5nw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ew5MUAAADcAAAADwAAAAAAAAAA&#10;AAAAAAChAgAAZHJzL2Rvd25yZXYueG1sUEsFBgAAAAAEAAQA+QAAAJMDAAAAAA==&#10;" strokeweight="2pt"/>
                <v:rect id="Rectangle 7354" o:spid="_x0000_s1385" style="position:absolute;left:30956;top:2286;width:5010;height:2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UMsQA&#10;AADcAAAADwAAAGRycy9kb3ducmV2LnhtbESPT4vCMBTE7wt+h/AEb2viny1ajbIsCILuYVXw+mie&#10;bbF5qU3U+u2NIOxxmJnfMPNlaytxo8aXjjUM+goEceZMybmGw371OQHhA7LByjFpeJCH5aLzMcfU&#10;uDv/0W0XchEh7FPUUIRQp1L6rCCLvu9q4uidXGMxRNnk0jR4j3BbyaFSibRYclwosKafgrLz7mo1&#10;YDI2l9/TaLvfXBOc5q1afR2V1r1u+z0DEagN/+F3e200TAdDe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RVDLEAAAA3AAAAA8AAAAAAAAAAAAAAAAAmAIAAGRycy9k&#10;b3ducmV2LnhtbFBLBQYAAAAABAAEAPUAAACJAwAAAAA=&#10;" stroked="f">
                  <v:textbox>
                    <w:txbxContent>
                      <w:p w14:paraId="16F992F9" w14:textId="77777777" w:rsidR="009502FA" w:rsidRPr="002F612C" w:rsidRDefault="009502FA" w:rsidP="0097587A">
                        <w:pPr>
                          <w:rPr>
                            <w:rFonts w:cs="Arial"/>
                            <w:b/>
                            <w:sz w:val="24"/>
                            <w:szCs w:val="24"/>
                            <w:lang w:val="de-DE"/>
                          </w:rPr>
                        </w:pPr>
                        <w:r>
                          <w:rPr>
                            <w:rFonts w:cs="Arial"/>
                            <w:b/>
                            <w:sz w:val="24"/>
                            <w:szCs w:val="24"/>
                            <w:lang w:val="de-DE"/>
                          </w:rPr>
                          <w:t>0..1</w:t>
                        </w:r>
                      </w:p>
                    </w:txbxContent>
                  </v:textbox>
                </v:rect>
                <v:rect id="Rectangle 7355" o:spid="_x0000_s1386" style="position:absolute;left:34671;width:18821;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ARcUA&#10;AADcAAAADwAAAGRycy9kb3ducmV2LnhtbESPzWrDMBCE74W8g9hCLqWR3Zb8uFFCaAgpPdVuyHmx&#10;traptTKSkihvXwUKPQ6z883Och1NL87kfGdZQT7JQBDXVnfcKDh87R7nIHxA1thbJgVX8rBeje6W&#10;WGh74ZLOVWhEgrAvUEEbwlBI6euWDPqJHYiT922dwZCka6R2eElw08unLJtKgx2nhhYHemup/qlO&#10;Jr2Rx/JY7R+u9sNuyy7X7uUzzpQa38fNK4hAMfwf/6XftYJF/gy3MYkA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BFxQAAANwAAAAPAAAAAAAAAAAAAAAAAJgCAABkcnMv&#10;ZG93bnJldi54bWxQSwUGAAAAAAQABAD1AAAAigMAAAAA&#10;" filled="f" fillcolor="#8db3e2" strokeweight="2pt">
                  <v:textbox>
                    <w:txbxContent>
                      <w:p w14:paraId="16F992FA" w14:textId="77777777" w:rsidR="009502FA" w:rsidRPr="00C9342C" w:rsidRDefault="009502FA" w:rsidP="0097587A">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7356" o:spid="_x0000_s1387" style="position:absolute;left:27051;top:1047;width:1905;height:1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P0JsQA&#10;AADcAAAADwAAAGRycy9kb3ducmV2LnhtbESPQWsCMRSE7wX/Q3gFbzWr1FZXo4hQFKRgbb0/Ns/d&#10;pZuXNclq9Nc3hUKPw8x8w8yX0TTiQs7XlhUMBxkI4sLqmksFX59vTxMQPiBrbCyTght5WC56D3PM&#10;tb3yB10OoRQJwj5HBVUIbS6lLyoy6Ae2JU7eyTqDIUlXSu3wmuCmkaMse5EGa04LFba0rqj4PnRG&#10;Qfs+7jav5527HyfdvsBdtGEUleo/xtUMRKAY/sN/7a1WMB0+w++Zd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9CbEAAAA3AAAAA8AAAAAAAAAAAAAAAAAmAIAAGRycy9k&#10;b3ducmV2LnhtbFBLBQYAAAAABAAEAPUAAACJAwAAAAA=&#10;" strokeweight="2pt"/>
                <v:shape id="AutoShape 7357" o:spid="_x0000_s1388" type="#_x0000_t32" style="position:absolute;left:26955;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y258UAAADcAAAADwAAAGRycy9kb3ducmV2LnhtbESP3YrCMBSE7xd8h3AE79ZUcVetRhFB&#10;FGEVf9DbQ3Nsi81JaWLtvr1ZWPBymJlvmOm8MYWoqXK5ZQW9bgSCOLE651TB+bT6HIFwHlljYZkU&#10;/JKD+az1McVY2ycfqD76VAQIuxgVZN6XsZQuycig69qSOHg3Wxn0QVap1BU+A9wUsh9F39JgzmEh&#10;w5KWGSX348MoqPeX3XBV1uu9Ty+Dw3YwvqL5UarTbhYTEJ4a/w7/tzdawbj3BX9nwhGQs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y258UAAADcAAAADwAAAAAAAAAA&#10;AAAAAAChAgAAZHJzL2Rvd25yZXYueG1sUEsFBgAAAAAEAAQA+QAAAJMDAAAAAA==&#10;" strokeweight="2pt"/>
                <v:rect id="Rechteck 6143" o:spid="_x0000_s1389" style="position:absolute;top:571;width:5010;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jW78YA&#10;AADdAAAADwAAAGRycy9kb3ducmV2LnhtbESPQWvCQBSE7wX/w/KEXkrdqEV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jW78YAAADdAAAADwAAAAAAAAAAAAAAAACYAgAAZHJz&#10;L2Rvd25yZXYueG1sUEsFBgAAAAAEAAQA9QAAAIsDAAAAAA==&#10;" filled="f" stroked="f">
                  <v:textbox>
                    <w:txbxContent>
                      <w:p w14:paraId="16F992FB" w14:textId="77777777" w:rsidR="009502FA" w:rsidRDefault="009502FA" w:rsidP="00B07972">
                        <w:pPr>
                          <w:rPr>
                            <w:rFonts w:cs="Arial"/>
                            <w:b/>
                            <w:sz w:val="24"/>
                            <w:szCs w:val="24"/>
                            <w:lang w:val="de-DE"/>
                          </w:rPr>
                        </w:pPr>
                        <w:r>
                          <w:rPr>
                            <w:rFonts w:cs="Arial"/>
                            <w:b/>
                            <w:sz w:val="24"/>
                            <w:szCs w:val="24"/>
                            <w:lang w:val="de-DE"/>
                          </w:rPr>
                          <w:t>0..1</w:t>
                        </w:r>
                      </w:p>
                    </w:txbxContent>
                  </v:textbox>
                </v:rect>
                <w10:anchorlock/>
              </v:group>
            </w:pict>
          </mc:Fallback>
        </mc:AlternateContent>
      </w:r>
    </w:p>
    <w:p w14:paraId="16F98A6E" w14:textId="77777777" w:rsidR="000E2869" w:rsidRDefault="000E2869" w:rsidP="0097587A"/>
    <w:p w14:paraId="16F98A6F" w14:textId="77777777" w:rsidR="0097587A" w:rsidRDefault="0097587A"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A77" w14:textId="77777777" w:rsidTr="00DD1805">
        <w:trPr>
          <w:cantSplit/>
          <w:trHeight w:val="330"/>
        </w:trPr>
        <w:tc>
          <w:tcPr>
            <w:tcW w:w="1056" w:type="pct"/>
            <w:shd w:val="clear" w:color="auto" w:fill="FFFFCC"/>
            <w:noWrap/>
            <w:vAlign w:val="center"/>
            <w:hideMark/>
          </w:tcPr>
          <w:p w14:paraId="16F98A70"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A71"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A72"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A73"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A74"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A75"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A76" w14:textId="77777777" w:rsidR="00A370B7" w:rsidRPr="00A370B7" w:rsidRDefault="00A370B7" w:rsidP="00B0797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A7F" w14:textId="77777777" w:rsidTr="00B2672A">
        <w:trPr>
          <w:cantSplit/>
          <w:trHeight w:val="315"/>
        </w:trPr>
        <w:tc>
          <w:tcPr>
            <w:tcW w:w="1056" w:type="pct"/>
            <w:shd w:val="clear" w:color="auto" w:fill="92D050"/>
            <w:noWrap/>
            <w:vAlign w:val="center"/>
            <w:hideMark/>
          </w:tcPr>
          <w:p w14:paraId="16F98A78" w14:textId="77777777" w:rsidR="00A370B7" w:rsidRPr="00A370B7" w:rsidRDefault="00A370B7" w:rsidP="00B07972">
            <w:pPr>
              <w:spacing w:line="240" w:lineRule="auto"/>
              <w:rPr>
                <w:rFonts w:cs="Arial"/>
                <w:bCs/>
                <w:sz w:val="16"/>
                <w:szCs w:val="20"/>
              </w:rPr>
            </w:pPr>
            <w:r w:rsidRPr="00A370B7">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A79"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A7A"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hideMark/>
          </w:tcPr>
          <w:p w14:paraId="16F98A7B"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A7C"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ID123</w:t>
            </w:r>
          </w:p>
        </w:tc>
        <w:tc>
          <w:tcPr>
            <w:tcW w:w="302" w:type="pct"/>
            <w:shd w:val="clear" w:color="auto" w:fill="92D050"/>
            <w:noWrap/>
            <w:vAlign w:val="center"/>
            <w:hideMark/>
          </w:tcPr>
          <w:p w14:paraId="16F98A7D" w14:textId="77777777" w:rsidR="00A370B7" w:rsidRPr="00A370B7" w:rsidRDefault="00A370B7" w:rsidP="00B0797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1" w:type="pct"/>
            <w:shd w:val="clear" w:color="auto" w:fill="92D050"/>
            <w:vAlign w:val="center"/>
          </w:tcPr>
          <w:p w14:paraId="16F98A7E" w14:textId="77777777" w:rsidR="00A370B7" w:rsidRPr="00A370B7" w:rsidRDefault="00A370B7" w:rsidP="00B07972">
            <w:pPr>
              <w:spacing w:line="240" w:lineRule="auto"/>
              <w:rPr>
                <w:rFonts w:eastAsia="Times New Roman"/>
                <w:color w:val="000000"/>
                <w:sz w:val="16"/>
                <w:lang w:eastAsia="de-DE"/>
              </w:rPr>
            </w:pPr>
            <w:r w:rsidRPr="00A370B7">
              <w:rPr>
                <w:rFonts w:eastAsia="Times New Roman"/>
                <w:color w:val="000000"/>
                <w:sz w:val="16"/>
                <w:lang w:eastAsia="de-DE"/>
              </w:rPr>
              <w:t>VATIdentNo(Customer): The European Union requires a VAT (value added tax) identification number on invoices between entities registered for VAT</w:t>
            </w:r>
          </w:p>
        </w:tc>
      </w:tr>
    </w:tbl>
    <w:p w14:paraId="16F98A80" w14:textId="77777777" w:rsidR="0097587A" w:rsidRDefault="0097587A" w:rsidP="0097587A">
      <w:pPr>
        <w:pStyle w:val="berschrift5"/>
      </w:pPr>
      <w:bookmarkStart w:id="50" w:name="_Toc292800342"/>
      <w:bookmarkStart w:id="51" w:name="_Toc347482189"/>
      <w:r w:rsidRPr="00D042D4">
        <w:t>TaxNumbe</w:t>
      </w:r>
      <w:r>
        <w:t>r</w:t>
      </w:r>
      <w:bookmarkEnd w:id="50"/>
      <w:bookmarkEnd w:id="51"/>
    </w:p>
    <w:p w14:paraId="16F98A81" w14:textId="77777777" w:rsidR="0097587A" w:rsidRDefault="0097587A" w:rsidP="0097587A"/>
    <w:p w14:paraId="16F98A82" w14:textId="77777777" w:rsidR="0097587A" w:rsidRDefault="00B07972" w:rsidP="0097587A">
      <w:r>
        <w:rPr>
          <w:noProof/>
          <w:lang w:eastAsia="zh-TW"/>
        </w:rPr>
        <mc:AlternateContent>
          <mc:Choice Requires="wpg">
            <w:drawing>
              <wp:inline distT="0" distB="0" distL="0" distR="0" wp14:anchorId="16F991EA" wp14:editId="16F991EB">
                <wp:extent cx="6779895" cy="741045"/>
                <wp:effectExtent l="0" t="0" r="20955" b="1905"/>
                <wp:docPr id="6147" name="Gruppieren 6147"/>
                <wp:cNvGraphicFramePr/>
                <a:graphic xmlns:a="http://schemas.openxmlformats.org/drawingml/2006/main">
                  <a:graphicData uri="http://schemas.microsoft.com/office/word/2010/wordprocessingGroup">
                    <wpg:wgp>
                      <wpg:cNvGrpSpPr/>
                      <wpg:grpSpPr>
                        <a:xfrm>
                          <a:off x="0" y="0"/>
                          <a:ext cx="6779895" cy="741045"/>
                          <a:chOff x="0" y="0"/>
                          <a:chExt cx="6779895" cy="741045"/>
                        </a:xfrm>
                      </wpg:grpSpPr>
                      <wps:wsp>
                        <wps:cNvPr id="900" name="Rectangle 7359"/>
                        <wps:cNvSpPr>
                          <a:spLocks noChangeArrowheads="1"/>
                        </wps:cNvSpPr>
                        <wps:spPr bwMode="auto">
                          <a:xfrm>
                            <a:off x="569595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2FC" w14:textId="77777777" w:rsidR="009502FA" w:rsidRPr="0092092D" w:rsidRDefault="009502FA" w:rsidP="0097587A">
                              <w:pPr>
                                <w:spacing w:line="240" w:lineRule="auto"/>
                              </w:pPr>
                              <w:proofErr w:type="gramStart"/>
                              <w:r>
                                <w:rPr>
                                  <w:rFonts w:cs="Arial"/>
                                  <w:bCs/>
                                  <w:szCs w:val="20"/>
                                </w:rPr>
                                <w:t>attributes</w:t>
                              </w:r>
                              <w:proofErr w:type="gramEnd"/>
                            </w:p>
                            <w:p w14:paraId="16F992FD" w14:textId="77777777" w:rsidR="009502FA" w:rsidRDefault="009502FA" w:rsidP="0097587A">
                              <w:pPr>
                                <w:spacing w:line="240" w:lineRule="auto"/>
                                <w:rPr>
                                  <w:noProof/>
                                  <w:lang w:val="de-DE" w:eastAsia="de-DE"/>
                                </w:rPr>
                              </w:pPr>
                            </w:p>
                            <w:p w14:paraId="16F992FE" w14:textId="77777777" w:rsidR="009502FA" w:rsidRPr="00C9342C" w:rsidRDefault="009502FA" w:rsidP="0097587A">
                              <w:pPr>
                                <w:spacing w:line="240" w:lineRule="auto"/>
                              </w:pPr>
                            </w:p>
                          </w:txbxContent>
                        </wps:txbx>
                        <wps:bodyPr rot="0" vert="horz" wrap="square" lIns="91440" tIns="45720" rIns="91440" bIns="45720" anchor="t" anchorCtr="0" upright="1">
                          <a:noAutofit/>
                        </wps:bodyPr>
                      </wps:wsp>
                      <wps:wsp>
                        <wps:cNvPr id="901" name="Rectangle 7360"/>
                        <wps:cNvSpPr>
                          <a:spLocks noChangeArrowheads="1"/>
                        </wps:cNvSpPr>
                        <wps:spPr bwMode="auto">
                          <a:xfrm>
                            <a:off x="5695950" y="247650"/>
                            <a:ext cx="1083945" cy="297815"/>
                          </a:xfrm>
                          <a:prstGeom prst="rect">
                            <a:avLst/>
                          </a:prstGeom>
                          <a:solidFill>
                            <a:srgbClr val="FFFFFF"/>
                          </a:solidFill>
                          <a:ln w="9525">
                            <a:solidFill>
                              <a:srgbClr val="000000"/>
                            </a:solidFill>
                            <a:miter lim="800000"/>
                            <a:headEnd/>
                            <a:tailEnd/>
                          </a:ln>
                        </wps:spPr>
                        <wps:txbx>
                          <w:txbxContent>
                            <w:p w14:paraId="16F992FF" w14:textId="77777777" w:rsidR="009502FA" w:rsidRDefault="009502FA" w:rsidP="0097587A">
                              <w:proofErr w:type="spellStart"/>
                              <w:proofErr w:type="gramStart"/>
                              <w:r w:rsidRPr="0008007C">
                                <w:t>schemeName</w:t>
                              </w:r>
                              <w:proofErr w:type="spellEnd"/>
                              <w:proofErr w:type="gramEnd"/>
                            </w:p>
                          </w:txbxContent>
                        </wps:txbx>
                        <wps:bodyPr rot="0" vert="horz" wrap="square" lIns="91440" tIns="45720" rIns="91440" bIns="45720" anchor="t" anchorCtr="0" upright="1">
                          <a:noAutofit/>
                        </wps:bodyPr>
                      </wps:wsp>
                      <wps:wsp>
                        <wps:cNvPr id="902" name="AutoShape 7361"/>
                        <wps:cNvCnPr>
                          <a:cxnSpLocks noChangeShapeType="1"/>
                        </wps:cNvCnPr>
                        <wps:spPr bwMode="auto">
                          <a:xfrm>
                            <a:off x="5372100" y="37147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3" name="Rectangle 7362"/>
                        <wps:cNvSpPr>
                          <a:spLocks noChangeArrowheads="1"/>
                        </wps:cNvSpPr>
                        <wps:spPr bwMode="auto">
                          <a:xfrm>
                            <a:off x="400050" y="219075"/>
                            <a:ext cx="2310765" cy="344805"/>
                          </a:xfrm>
                          <a:prstGeom prst="rect">
                            <a:avLst/>
                          </a:prstGeom>
                          <a:solidFill>
                            <a:srgbClr val="8DB3E2"/>
                          </a:solidFill>
                          <a:ln w="25400">
                            <a:solidFill>
                              <a:srgbClr val="000000"/>
                            </a:solidFill>
                            <a:miter lim="800000"/>
                            <a:headEnd/>
                            <a:tailEnd/>
                          </a:ln>
                        </wps:spPr>
                        <wps:txbx>
                          <w:txbxContent>
                            <w:p w14:paraId="16F99300" w14:textId="77777777" w:rsidR="009502FA" w:rsidRPr="00C9342C" w:rsidRDefault="009502FA" w:rsidP="0097587A">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wps:txbx>
                        <wps:bodyPr rot="0" vert="horz" wrap="square" lIns="91440" tIns="45720" rIns="91440" bIns="45720" anchor="t" anchorCtr="0" upright="1">
                          <a:noAutofit/>
                        </wps:bodyPr>
                      </wps:wsp>
                      <wps:wsp>
                        <wps:cNvPr id="904" name="AutoShape 7363"/>
                        <wps:cNvCnPr>
                          <a:cxnSpLocks noChangeShapeType="1"/>
                        </wps:cNvCnPr>
                        <wps:spPr bwMode="auto">
                          <a:xfrm>
                            <a:off x="2914650" y="4095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05" name="Rectangle 7364"/>
                        <wps:cNvSpPr>
                          <a:spLocks noChangeArrowheads="1"/>
                        </wps:cNvSpPr>
                        <wps:spPr bwMode="auto">
                          <a:xfrm>
                            <a:off x="3114675" y="4476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1" w14:textId="77777777" w:rsidR="009502FA" w:rsidRPr="002F612C" w:rsidRDefault="009502FA" w:rsidP="0097587A">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06" name="Rectangle 7365"/>
                        <wps:cNvSpPr>
                          <a:spLocks noChangeArrowheads="1"/>
                        </wps:cNvSpPr>
                        <wps:spPr bwMode="auto">
                          <a:xfrm>
                            <a:off x="3486150" y="219075"/>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02" w14:textId="77777777" w:rsidR="009502FA" w:rsidRPr="0092092D" w:rsidRDefault="009502FA" w:rsidP="0097587A">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907" name="Rectangle 7366"/>
                        <wps:cNvSpPr>
                          <a:spLocks noChangeArrowheads="1"/>
                        </wps:cNvSpPr>
                        <wps:spPr bwMode="auto">
                          <a:xfrm>
                            <a:off x="2724150" y="3333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08" name="AutoShape 7367"/>
                        <wps:cNvCnPr>
                          <a:cxnSpLocks noChangeShapeType="1"/>
                        </wps:cNvCnPr>
                        <wps:spPr bwMode="auto">
                          <a:xfrm>
                            <a:off x="2714625" y="4095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5" name="Rechteck 6145"/>
                        <wps:cNvSpPr>
                          <a:spLocks noChangeArrowheads="1"/>
                        </wps:cNvSpPr>
                        <wps:spPr bwMode="auto">
                          <a:xfrm>
                            <a:off x="0" y="266700"/>
                            <a:ext cx="501015" cy="293370"/>
                          </a:xfrm>
                          <a:prstGeom prst="rect">
                            <a:avLst/>
                          </a:prstGeom>
                          <a:noFill/>
                          <a:ln>
                            <a:noFill/>
                          </a:ln>
                          <a:extLst/>
                        </wps:spPr>
                        <wps:txbx>
                          <w:txbxContent>
                            <w:p w14:paraId="16F99303" w14:textId="77777777" w:rsidR="009502FA" w:rsidRDefault="009502FA" w:rsidP="00B0797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47" o:spid="_x0000_s1390" style="width:533.85pt;height:58.35pt;mso-position-horizontal-relative:char;mso-position-vertical-relative:line" coordsize="67798,7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">
                <v:rect id="Rectangle 7359" o:spid="_x0000_s1391" style="position:absolute;left:56959;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GZx8IA&#10;AADcAAAADwAAAGRycy9kb3ducmV2LnhtbERPz2vCMBS+C/4P4Qm7yEydMLZqFFEHgpfZDvH4bN7a&#10;zualJJnW/94cBI8f3+/ZojONuJDztWUF41ECgriwuuZSwU/+9foBwgdkjY1lUnAjD4t5vzfDVNsr&#10;7+mShVLEEPYpKqhCaFMpfVGRQT+yLXHkfq0zGCJ0pdQOrzHcNPItSd6lwZpjQ4UtrSoqztm/UZCP&#10;vw/ZH5/czh8362HYmcmGjVIvg245BRGoC0/xw73VCj6TOD+eiUd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ZnHwgAAANwAAAAPAAAAAAAAAAAAAAAAAJgCAABkcnMvZG93&#10;bnJldi54bWxQSwUGAAAAAAQABAD1AAAAhwMAAAAA&#10;" filled="f" fillcolor="#8db3e2" strokeweight="1pt">
                  <v:textbox>
                    <w:txbxContent>
                      <w:p w14:paraId="16F992FC" w14:textId="77777777" w:rsidR="009502FA" w:rsidRPr="0092092D" w:rsidRDefault="009502FA" w:rsidP="0097587A">
                        <w:pPr>
                          <w:spacing w:line="240" w:lineRule="auto"/>
                        </w:pPr>
                        <w:proofErr w:type="gramStart"/>
                        <w:r>
                          <w:rPr>
                            <w:rFonts w:cs="Arial"/>
                            <w:bCs/>
                            <w:szCs w:val="20"/>
                          </w:rPr>
                          <w:t>attributes</w:t>
                        </w:r>
                        <w:proofErr w:type="gramEnd"/>
                      </w:p>
                      <w:p w14:paraId="16F992FD" w14:textId="77777777" w:rsidR="009502FA" w:rsidRDefault="009502FA" w:rsidP="0097587A">
                        <w:pPr>
                          <w:spacing w:line="240" w:lineRule="auto"/>
                          <w:rPr>
                            <w:noProof/>
                            <w:lang w:val="de-DE" w:eastAsia="de-DE"/>
                          </w:rPr>
                        </w:pPr>
                      </w:p>
                      <w:p w14:paraId="16F992FE" w14:textId="77777777" w:rsidR="009502FA" w:rsidRPr="00C9342C" w:rsidRDefault="009502FA" w:rsidP="0097587A">
                        <w:pPr>
                          <w:spacing w:line="240" w:lineRule="auto"/>
                        </w:pPr>
                      </w:p>
                    </w:txbxContent>
                  </v:textbox>
                </v:rect>
                <v:rect id="Rectangle 7360" o:spid="_x0000_s1392" style="position:absolute;left:56959;top:2476;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DOsMA&#10;AADcAAAADwAAAGRycy9kb3ducmV2LnhtbESPQYvCMBSE74L/ITzBmyYqyNo1iuyi6FHrxdvb5tlW&#10;m5fSRO3urzfCgsdhZr5h5svWVuJOjS8daxgNFQjizJmScw3HdD34AOEDssHKMWn4JQ/LRbczx8S4&#10;B+/pfgi5iBD2CWooQqgTKX1WkEU/dDVx9M6usRiibHJpGnxEuK3kWKmptFhyXCiwpq+CsuvhZjX8&#10;lOMj/u3TjbKz9STs2vRyO31r3e+1q08QgdrwDv+3t0bDTI3gdSY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DOsMAAADcAAAADwAAAAAAAAAAAAAAAACYAgAAZHJzL2Rv&#10;d25yZXYueG1sUEsFBgAAAAAEAAQA9QAAAIgDAAAAAA==&#10;">
                  <v:textbox>
                    <w:txbxContent>
                      <w:p w14:paraId="16F992FF" w14:textId="77777777" w:rsidR="009502FA" w:rsidRDefault="009502FA" w:rsidP="0097587A">
                        <w:proofErr w:type="spellStart"/>
                        <w:proofErr w:type="gramStart"/>
                        <w:r w:rsidRPr="0008007C">
                          <w:t>schemeName</w:t>
                        </w:r>
                        <w:proofErr w:type="spellEnd"/>
                        <w:proofErr w:type="gramEnd"/>
                      </w:p>
                    </w:txbxContent>
                  </v:textbox>
                </v:rect>
                <v:shape id="AutoShape 7361" o:spid="_x0000_s1393" type="#_x0000_t32" style="position:absolute;left:53721;top:3714;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Aq38QAAADcAAAADwAAAGRycy9kb3ducmV2LnhtbESPS4vCQBCE74L/YegFL7JO9KAxm1Hc&#10;BUH25gPx2GQ6DzbTEzKTGP/9jiB4LKrqKyrdDqYWPbWusqxgPotAEGdWV1wouJz3nzEI55E11pZJ&#10;wYMcbDfjUYqJtnc+Un/yhQgQdgkqKL1vEildVpJBN7MNcfBy2xr0QbaF1C3eA9zUchFFS2mw4rBQ&#10;YkM/JWV/p84o6Orf6bm7+nlffPerPF7Ht+HmlJp8DLsvEJ4G/w6/2getYB0t4HkmHAG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cCrfxAAAANwAAAAPAAAAAAAAAAAA&#10;AAAAAKECAABkcnMvZG93bnJldi54bWxQSwUGAAAAAAQABAD5AAAAkgMAAAAA&#10;" strokeweight="1pt"/>
                <v:rect id="Rectangle 7362" o:spid="_x0000_s1394" style="position:absolute;left:4000;top:2190;width:231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9YWcQA&#10;AADcAAAADwAAAGRycy9kb3ducmV2LnhtbESPQWvCQBSE74L/YXlCb7rRQtHoJhQlEHoo1BZ6fc0+&#10;s6HZtyG7Jqm/vlsoeBxm5hvmkE+2FQP1vnGsYL1KQBBXTjdcK/h4L5ZbED4ga2wdk4If8pBn89kB&#10;U+1GfqPhHGoRIexTVGBC6FIpfWXIol+5jjh6F9dbDFH2tdQ9jhFuW7lJkidpseG4YLCjo6Hq+3y1&#10;Ck7XT1PcnPEvr9Tc9Be6425TKvWwmJ73IAJN4R7+b5dawS55hL8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WFnEAAAA3AAAAA8AAAAAAAAAAAAAAAAAmAIAAGRycy9k&#10;b3ducmV2LnhtbFBLBQYAAAAABAAEAPUAAACJAwAAAAA=&#10;" fillcolor="#8db3e2" strokeweight="2pt">
                  <v:textbox>
                    <w:txbxContent>
                      <w:p w14:paraId="16F99300" w14:textId="77777777" w:rsidR="009502FA" w:rsidRPr="00C9342C" w:rsidRDefault="009502FA" w:rsidP="0097587A">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v:textbox>
                </v:rect>
                <v:shape id="AutoShape 7363" o:spid="_x0000_s1395" type="#_x0000_t32" style="position:absolute;left:29146;top:409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mFocQAAADcAAAADwAAAGRycy9kb3ducmV2LnhtbESP3YrCMBSE7wXfIRxh7zRViqvVKCKI&#10;y4Ir/qC3h+bYFpuT0mRrfXuzsODlMDPfMPNla0rRUO0KywqGgwgEcWp1wZmC82nTn4BwHlljaZkU&#10;PMnBctHtzDHR9sEHao4+EwHCLkEFufdVIqVLczLoBrYiDt7N1gZ9kHUmdY2PADelHEXRWBosOCzk&#10;WNE6p/R+/DUKmv3l53NTNdu9zy7x4TueXtHslProtasZCE+tf4f/219awTSK4e9MOAJy8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SYWhxAAAANwAAAAPAAAAAAAAAAAA&#10;AAAAAKECAABkcnMvZG93bnJldi54bWxQSwUGAAAAAAQABAD5AAAAkgMAAAAA&#10;" strokeweight="2pt"/>
                <v:rect id="Rectangle 7364" o:spid="_x0000_s1396" style="position:absolute;left:31146;top:447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Fam8QA&#10;AADcAAAADwAAAGRycy9kb3ducmV2LnhtbESPW4vCMBSE3xf8D+EI+7Ym3opWo4ggLKz74AV8PTTH&#10;ttic1CZq998bYcHHYWa+YebL1lbiTo0vHWvo9xQI4syZknMNx8PmawLCB2SDlWPS8EcelovOxxxT&#10;4x68o/s+5CJC2KeooQihTqX0WUEWfc/VxNE7u8ZiiLLJpWnwEeG2kgOlEmmx5LhQYE3rgrLL/mY1&#10;YDIy19/zcHv4uSU4zVu1GZ+U1p/ddjUDEagN7/B/+9tomKox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hWpvEAAAA3AAAAA8AAAAAAAAAAAAAAAAAmAIAAGRycy9k&#10;b3ducmV2LnhtbFBLBQYAAAAABAAEAPUAAACJAwAAAAA=&#10;" stroked="f">
                  <v:textbox>
                    <w:txbxContent>
                      <w:p w14:paraId="16F99301" w14:textId="77777777" w:rsidR="009502FA" w:rsidRPr="002F612C" w:rsidRDefault="009502FA" w:rsidP="0097587A">
                        <w:pPr>
                          <w:rPr>
                            <w:rFonts w:cs="Arial"/>
                            <w:b/>
                            <w:sz w:val="24"/>
                            <w:szCs w:val="24"/>
                            <w:lang w:val="de-DE"/>
                          </w:rPr>
                        </w:pPr>
                        <w:r>
                          <w:rPr>
                            <w:rFonts w:cs="Arial"/>
                            <w:b/>
                            <w:sz w:val="24"/>
                            <w:szCs w:val="24"/>
                            <w:lang w:val="de-DE"/>
                          </w:rPr>
                          <w:t>0..1</w:t>
                        </w:r>
                      </w:p>
                    </w:txbxContent>
                  </v:textbox>
                </v:rect>
                <v:rect id="Rectangle 7365" o:spid="_x0000_s1397" style="position:absolute;left:34861;top:2190;width:188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1AMUA&#10;AADcAAAADwAAAGRycy9kb3ducmV2LnhtbESPQWsCMRCF7wX/Q5hCL0WzW8TqahRpKZaeuqt4Hjbj&#10;7tLNZElSjf++EYQeH2/e9+atNtH04kzOd5YV5JMMBHFtdceNgsP+YzwH4QOyxt4yKbiSh8169LDC&#10;QtsLl3SuQiMShH2BCtoQhkJKX7dk0E/sQJy8k3UGQ5KukdrhJcFNL1+ybCYNdpwaWhzoraX6p/o1&#10;6Y08lsdq93y1X/a97HLtpt/xVamnx7hdgggUw//xPf2pFSyyG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rUAxQAAANwAAAAPAAAAAAAAAAAAAAAAAJgCAABkcnMv&#10;ZG93bnJldi54bWxQSwUGAAAAAAQABAD1AAAAigMAAAAA&#10;" filled="f" fillcolor="#8db3e2" strokeweight="2pt">
                  <v:textbox>
                    <w:txbxContent>
                      <w:p w14:paraId="16F99302" w14:textId="77777777" w:rsidR="009502FA" w:rsidRPr="0092092D" w:rsidRDefault="009502FA" w:rsidP="0097587A">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7366" o:spid="_x0000_s1398" style="position:absolute;left:27241;top:33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j8jMQA&#10;AADcAAAADwAAAGRycy9kb3ducmV2LnhtbESPQWsCMRSE74L/ITzBm2YVqnY1ighSQQqtbe+PzXN3&#10;cfOyJlmN/fVNodDjMDPfMKtNNI24kfO1ZQWTcQaCuLC65lLB58d+tADhA7LGxjIpeJCHzbrfW2Gu&#10;7Z3f6XYKpUgQ9jkqqEJocyl9UZFBP7YtcfLO1hkMSbpSaof3BDeNnGbZTBqsOS1U2NKuouJy6oyC&#10;9vWpe5lfj+77a9G9FXiMNkyjUsNB3C5BBIrhP/zXPmgFz9kc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o/IzEAAAA3AAAAA8AAAAAAAAAAAAAAAAAmAIAAGRycy9k&#10;b3ducmV2LnhtbFBLBQYAAAAABAAEAPUAAACJAwAAAAA=&#10;" strokeweight="2pt"/>
                <v:shape id="AutoShape 7367" o:spid="_x0000_s1399" type="#_x0000_t32" style="position:absolute;left:27146;top:409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SPpMEAAADcAAAADwAAAGRycy9kb3ducmV2LnhtbERPy4rCMBTdC/5DuII7TRUZx06jiCDK&#10;gIoPOttLc6ct09yUJtb692YhzPJw3smqM5VoqXGlZQWTcQSCOLO65FzB7bodfYJwHlljZZkUPMnB&#10;atnvJRhr++AztRefixDCLkYFhfd1LKXLCjLoxrYmDtyvbQz6AJtc6gYfIdxUchpFH9JgyaGhwJo2&#10;BWV/l7tR0J7S43xbt7uTz9PZ+Xu2+EFzUGo46NZfIDx1/l/8du+1gkUU1oYz4Qj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BI+kwQAAANwAAAAPAAAAAAAAAAAAAAAA&#10;AKECAABkcnMvZG93bnJldi54bWxQSwUGAAAAAAQABAD5AAAAjwMAAAAA&#10;" strokeweight="2pt"/>
                <v:rect id="Rechteck 6145" o:spid="_x0000_s1400" style="position:absolute;top:266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rAMYA&#10;AADdAAAADwAAAGRycy9kb3ducmV2LnhtbESPQWvCQBSE7wX/w/KEXkrdKFZ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3rAMYAAADdAAAADwAAAAAAAAAAAAAAAACYAgAAZHJz&#10;L2Rvd25yZXYueG1sUEsFBgAAAAAEAAQA9QAAAIsDAAAAAA==&#10;" filled="f" stroked="f">
                  <v:textbox>
                    <w:txbxContent>
                      <w:p w14:paraId="16F99303" w14:textId="77777777" w:rsidR="009502FA" w:rsidRDefault="009502FA" w:rsidP="00B07972">
                        <w:pPr>
                          <w:rPr>
                            <w:rFonts w:cs="Arial"/>
                            <w:b/>
                            <w:sz w:val="24"/>
                            <w:szCs w:val="24"/>
                            <w:lang w:val="de-DE"/>
                          </w:rPr>
                        </w:pPr>
                        <w:r>
                          <w:rPr>
                            <w:rFonts w:cs="Arial"/>
                            <w:b/>
                            <w:sz w:val="24"/>
                            <w:szCs w:val="24"/>
                            <w:lang w:val="de-DE"/>
                          </w:rPr>
                          <w:t>0..1</w:t>
                        </w:r>
                      </w:p>
                    </w:txbxContent>
                  </v:textbox>
                </v:rect>
                <w10:anchorlock/>
              </v:group>
            </w:pict>
          </mc:Fallback>
        </mc:AlternateContent>
      </w:r>
    </w:p>
    <w:p w14:paraId="16F98A83" w14:textId="77777777" w:rsidR="0097587A" w:rsidRDefault="0097587A" w:rsidP="0097587A"/>
    <w:p w14:paraId="16F98A84" w14:textId="77777777" w:rsidR="00B07972" w:rsidRDefault="00B07972"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A8C" w14:textId="77777777" w:rsidTr="00DD1805">
        <w:trPr>
          <w:cantSplit/>
          <w:trHeight w:val="330"/>
        </w:trPr>
        <w:tc>
          <w:tcPr>
            <w:tcW w:w="1056" w:type="pct"/>
            <w:shd w:val="clear" w:color="auto" w:fill="FFFFCC"/>
            <w:noWrap/>
            <w:vAlign w:val="center"/>
            <w:hideMark/>
          </w:tcPr>
          <w:p w14:paraId="16F98A85"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A86"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A87"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A88"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A89"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A8A" w14:textId="77777777" w:rsidR="00A370B7" w:rsidRPr="00A370B7" w:rsidRDefault="00A370B7" w:rsidP="00B0797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A8B" w14:textId="77777777" w:rsidR="00A370B7" w:rsidRPr="00A370B7" w:rsidRDefault="00A370B7" w:rsidP="00B0797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A96" w14:textId="77777777" w:rsidTr="00B2672A">
        <w:trPr>
          <w:cantSplit/>
          <w:trHeight w:val="315"/>
        </w:trPr>
        <w:tc>
          <w:tcPr>
            <w:tcW w:w="1056" w:type="pct"/>
            <w:shd w:val="clear" w:color="auto" w:fill="92D050"/>
            <w:noWrap/>
            <w:vAlign w:val="center"/>
            <w:hideMark/>
          </w:tcPr>
          <w:p w14:paraId="16F98A8D" w14:textId="77777777" w:rsidR="00A370B7" w:rsidRPr="0088451B" w:rsidRDefault="0088451B" w:rsidP="00B0797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A8E"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A8F"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hideMark/>
          </w:tcPr>
          <w:p w14:paraId="16F98A90"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A91" w14:textId="77777777" w:rsidR="00A370B7" w:rsidRPr="00A370B7" w:rsidRDefault="00A370B7" w:rsidP="00B0797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220115</w:t>
            </w:r>
          </w:p>
        </w:tc>
        <w:tc>
          <w:tcPr>
            <w:tcW w:w="302" w:type="pct"/>
            <w:shd w:val="clear" w:color="auto" w:fill="92D050"/>
            <w:noWrap/>
            <w:vAlign w:val="center"/>
            <w:hideMark/>
          </w:tcPr>
          <w:p w14:paraId="16F98A92" w14:textId="77777777" w:rsidR="00A370B7" w:rsidRPr="00A370B7" w:rsidRDefault="00A370B7" w:rsidP="00B0797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1" w:type="pct"/>
            <w:shd w:val="clear" w:color="auto" w:fill="92D050"/>
            <w:vAlign w:val="center"/>
          </w:tcPr>
          <w:p w14:paraId="16F98A93" w14:textId="77777777" w:rsidR="00A370B7" w:rsidRPr="00A370B7" w:rsidRDefault="00A370B7" w:rsidP="00B07972">
            <w:pPr>
              <w:spacing w:line="240" w:lineRule="auto"/>
              <w:rPr>
                <w:rFonts w:eastAsia="Times New Roman"/>
                <w:color w:val="000000"/>
                <w:sz w:val="16"/>
                <w:lang w:eastAsia="de-DE"/>
              </w:rPr>
            </w:pPr>
            <w:r w:rsidRPr="00A370B7">
              <w:rPr>
                <w:rFonts w:eastAsia="Times New Roman"/>
                <w:color w:val="000000"/>
                <w:sz w:val="16"/>
                <w:lang w:eastAsia="de-DE"/>
              </w:rPr>
              <w:t>If attribute “schemeName” is equal to value “"</w:t>
            </w:r>
            <w:r w:rsidRPr="00851E4B">
              <w:rPr>
                <w:rFonts w:eastAsia="Times New Roman"/>
                <w:b/>
                <w:color w:val="000000"/>
                <w:sz w:val="16"/>
                <w:lang w:eastAsia="de-DE"/>
              </w:rPr>
              <w:t>Local</w:t>
            </w:r>
            <w:r w:rsidRPr="00A370B7">
              <w:rPr>
                <w:rFonts w:eastAsia="Times New Roman"/>
                <w:color w:val="000000"/>
                <w:sz w:val="16"/>
                <w:lang w:eastAsia="de-DE"/>
              </w:rPr>
              <w:t>”, the following assignment is valid:</w:t>
            </w:r>
          </w:p>
          <w:p w14:paraId="16F98A94" w14:textId="77777777" w:rsidR="00A370B7" w:rsidRPr="00A370B7" w:rsidRDefault="00A370B7" w:rsidP="00B07972">
            <w:pPr>
              <w:spacing w:line="240" w:lineRule="auto"/>
              <w:rPr>
                <w:rFonts w:eastAsia="Times New Roman"/>
                <w:color w:val="000000"/>
                <w:sz w:val="16"/>
                <w:lang w:eastAsia="de-DE"/>
              </w:rPr>
            </w:pPr>
          </w:p>
          <w:p w14:paraId="16F98A95" w14:textId="77777777" w:rsidR="00A370B7" w:rsidRPr="00A370B7" w:rsidRDefault="000C467F" w:rsidP="00B07972">
            <w:pPr>
              <w:spacing w:line="240" w:lineRule="auto"/>
              <w:rPr>
                <w:rFonts w:eastAsia="Times New Roman"/>
                <w:color w:val="000000"/>
                <w:sz w:val="16"/>
                <w:lang w:eastAsia="de-DE"/>
              </w:rPr>
            </w:pPr>
            <w:r>
              <w:rPr>
                <w:rFonts w:eastAsia="Times New Roman"/>
                <w:color w:val="000000"/>
                <w:sz w:val="16"/>
                <w:lang w:eastAsia="de-DE"/>
              </w:rPr>
              <w:t>Taxn</w:t>
            </w:r>
            <w:r w:rsidR="00A370B7" w:rsidRPr="00A370B7">
              <w:rPr>
                <w:rFonts w:eastAsia="Times New Roman"/>
                <w:color w:val="000000"/>
                <w:sz w:val="16"/>
                <w:lang w:eastAsia="de-DE"/>
              </w:rPr>
              <w:t>umber(Customer): A local identification number assigned to a business by a state's revenue department</w:t>
            </w:r>
          </w:p>
        </w:tc>
      </w:tr>
    </w:tbl>
    <w:p w14:paraId="16F98A97" w14:textId="77777777" w:rsidR="0097587A" w:rsidRDefault="0097587A" w:rsidP="0097587A"/>
    <w:p w14:paraId="16F98A98" w14:textId="77777777" w:rsidR="0097587A" w:rsidRPr="00CB3280" w:rsidRDefault="00334A0E" w:rsidP="00CB3280">
      <w:pPr>
        <w:pStyle w:val="berschrift4"/>
        <w:rPr>
          <w:szCs w:val="20"/>
        </w:rPr>
      </w:pPr>
      <w:bookmarkStart w:id="52" w:name="_Toc292800343"/>
      <w:r>
        <w:br w:type="page"/>
      </w:r>
      <w:bookmarkStart w:id="53" w:name="_Toc347482190"/>
      <w:r w:rsidR="0097587A" w:rsidRPr="00CB3280">
        <w:rPr>
          <w:szCs w:val="20"/>
        </w:rPr>
        <w:t>asram:PostalCITradeAddress</w:t>
      </w:r>
      <w:bookmarkEnd w:id="52"/>
      <w:bookmarkEnd w:id="53"/>
    </w:p>
    <w:p w14:paraId="16F98A99" w14:textId="77777777" w:rsidR="00ED73DF" w:rsidRDefault="00E23522" w:rsidP="00ED73DF">
      <w:r>
        <w:rPr>
          <w:noProof/>
          <w:szCs w:val="20"/>
          <w:lang w:eastAsia="zh-TW"/>
        </w:rPr>
        <mc:AlternateContent>
          <mc:Choice Requires="wpg">
            <w:drawing>
              <wp:inline distT="0" distB="0" distL="0" distR="0" wp14:anchorId="16F991EC" wp14:editId="16F991ED">
                <wp:extent cx="7554750" cy="5100320"/>
                <wp:effectExtent l="0" t="0" r="27305" b="5080"/>
                <wp:docPr id="1266" name="Gruppieren 1266"/>
                <wp:cNvGraphicFramePr/>
                <a:graphic xmlns:a="http://schemas.openxmlformats.org/drawingml/2006/main">
                  <a:graphicData uri="http://schemas.microsoft.com/office/word/2010/wordprocessingGroup">
                    <wpg:wgp>
                      <wpg:cNvGrpSpPr/>
                      <wpg:grpSpPr>
                        <a:xfrm>
                          <a:off x="0" y="0"/>
                          <a:ext cx="7554750" cy="5100320"/>
                          <a:chOff x="0" y="0"/>
                          <a:chExt cx="7554750" cy="5100320"/>
                        </a:xfrm>
                      </wpg:grpSpPr>
                      <wpg:grpSp>
                        <wpg:cNvPr id="805" name="Gruppieren 805"/>
                        <wpg:cNvGrpSpPr/>
                        <wpg:grpSpPr>
                          <a:xfrm>
                            <a:off x="431320" y="0"/>
                            <a:ext cx="7123430" cy="5100320"/>
                            <a:chOff x="0" y="0"/>
                            <a:chExt cx="6889010" cy="6205050"/>
                          </a:xfrm>
                        </wpg:grpSpPr>
                        <wpg:grpSp>
                          <wpg:cNvPr id="806" name="Gruppieren 806"/>
                          <wpg:cNvGrpSpPr/>
                          <wpg:grpSpPr>
                            <a:xfrm>
                              <a:off x="0" y="0"/>
                              <a:ext cx="6696328" cy="6205050"/>
                              <a:chOff x="0" y="0"/>
                              <a:chExt cx="6696328" cy="6205050"/>
                            </a:xfrm>
                          </wpg:grpSpPr>
                          <wps:wsp>
                            <wps:cNvPr id="807" name="Rectangle 7380"/>
                            <wps:cNvSpPr>
                              <a:spLocks noChangeArrowheads="1"/>
                            </wps:cNvSpPr>
                            <wps:spPr bwMode="auto">
                              <a:xfrm>
                                <a:off x="2488019" y="2955852"/>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4"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08" name="Rectangle 7381"/>
                            <wps:cNvSpPr>
                              <a:spLocks noChangeArrowheads="1"/>
                            </wps:cNvSpPr>
                            <wps:spPr bwMode="auto">
                              <a:xfrm>
                                <a:off x="2466754" y="3487480"/>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5"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09" name="Rectangle 7382"/>
                            <wps:cNvSpPr>
                              <a:spLocks noChangeArrowheads="1"/>
                            </wps:cNvSpPr>
                            <wps:spPr bwMode="auto">
                              <a:xfrm>
                                <a:off x="2498651" y="3987210"/>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6"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10" name="Rectangle 7383"/>
                            <wps:cNvSpPr>
                              <a:spLocks noChangeArrowheads="1"/>
                            </wps:cNvSpPr>
                            <wps:spPr bwMode="auto">
                              <a:xfrm>
                                <a:off x="0" y="3285461"/>
                                <a:ext cx="2059758" cy="344778"/>
                              </a:xfrm>
                              <a:prstGeom prst="rect">
                                <a:avLst/>
                              </a:prstGeom>
                              <a:solidFill>
                                <a:srgbClr val="8DB3E2"/>
                              </a:solidFill>
                              <a:ln w="25400">
                                <a:solidFill>
                                  <a:srgbClr val="000000"/>
                                </a:solidFill>
                                <a:miter lim="800000"/>
                                <a:headEnd/>
                                <a:tailEnd/>
                              </a:ln>
                            </wps:spPr>
                            <wps:txbx>
                              <w:txbxContent>
                                <w:p w14:paraId="16F99307" w14:textId="77777777" w:rsidR="009502FA" w:rsidRPr="00477555" w:rsidRDefault="009502FA" w:rsidP="00E23522">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wps:txbx>
                            <wps:bodyPr rot="0" vert="horz" wrap="square" lIns="91440" tIns="45720" rIns="91440" bIns="45720" anchor="t" anchorCtr="0" upright="1">
                              <a:noAutofit/>
                            </wps:bodyPr>
                          </wps:wsp>
                          <wps:wsp>
                            <wps:cNvPr id="811" name="AutoShape 7384"/>
                            <wps:cNvCnPr>
                              <a:cxnSpLocks noChangeShapeType="1"/>
                            </wps:cNvCnPr>
                            <wps:spPr bwMode="auto">
                              <a:xfrm>
                                <a:off x="2456121" y="587980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12" name="AutoShape 7385"/>
                            <wps:cNvCnPr>
                              <a:cxnSpLocks noChangeShapeType="1"/>
                            </wps:cNvCnPr>
                            <wps:spPr bwMode="auto">
                              <a:xfrm>
                                <a:off x="2456121" y="442314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13" name="AutoShape 7386"/>
                            <wps:cNvCnPr>
                              <a:cxnSpLocks noChangeShapeType="1"/>
                            </wps:cNvCnPr>
                            <wps:spPr bwMode="auto">
                              <a:xfrm>
                                <a:off x="2456121" y="4912242"/>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14" name="AutoShape 7387"/>
                            <wps:cNvCnPr>
                              <a:cxnSpLocks noChangeShapeType="1"/>
                            </wps:cNvCnPr>
                            <wps:spPr bwMode="auto">
                              <a:xfrm>
                                <a:off x="2456121" y="539070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15" name="Rectangle 7388"/>
                            <wps:cNvSpPr>
                              <a:spLocks noChangeArrowheads="1"/>
                            </wps:cNvSpPr>
                            <wps:spPr bwMode="auto">
                              <a:xfrm>
                                <a:off x="2488019" y="5911703"/>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8"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16" name="Rectangle 7389"/>
                            <wps:cNvSpPr>
                              <a:spLocks noChangeArrowheads="1"/>
                            </wps:cNvSpPr>
                            <wps:spPr bwMode="auto">
                              <a:xfrm>
                                <a:off x="2488019" y="5411973"/>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9" w14:textId="77777777" w:rsidR="009502FA" w:rsidRPr="002F612C" w:rsidRDefault="009502FA" w:rsidP="00E2352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817" name="Rectangle 7390"/>
                            <wps:cNvSpPr>
                              <a:spLocks noChangeArrowheads="1"/>
                            </wps:cNvSpPr>
                            <wps:spPr bwMode="auto">
                              <a:xfrm>
                                <a:off x="2498651" y="4965405"/>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A"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18" name="Rectangle 7391"/>
                            <wps:cNvSpPr>
                              <a:spLocks noChangeArrowheads="1"/>
                            </wps:cNvSpPr>
                            <wps:spPr bwMode="auto">
                              <a:xfrm>
                                <a:off x="2488019" y="4465675"/>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0B"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19" name="Rectangle 7392"/>
                            <wps:cNvSpPr>
                              <a:spLocks noChangeArrowheads="1"/>
                            </wps:cNvSpPr>
                            <wps:spPr bwMode="auto">
                              <a:xfrm>
                                <a:off x="2860158" y="4263656"/>
                                <a:ext cx="174736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0C" w14:textId="77777777" w:rsidR="009502FA" w:rsidRPr="00477555" w:rsidRDefault="009502FA" w:rsidP="00E23522">
                                  <w:pPr>
                                    <w:rPr>
                                      <w:szCs w:val="18"/>
                                    </w:rPr>
                                  </w:pPr>
                                  <w:proofErr w:type="spellStart"/>
                                  <w:proofErr w:type="gramStart"/>
                                  <w:r w:rsidRPr="006E3E62">
                                    <w:rPr>
                                      <w:rFonts w:cs="Arial"/>
                                      <w:bCs/>
                                      <w:szCs w:val="20"/>
                                    </w:rPr>
                                    <w:t>asram:</w:t>
                                  </w:r>
                                  <w:proofErr w:type="gramEnd"/>
                                  <w:r w:rsidRPr="006E3E62">
                                    <w:rPr>
                                      <w:rFonts w:cs="Arial"/>
                                      <w:bCs/>
                                      <w:szCs w:val="20"/>
                                    </w:rPr>
                                    <w:t>PostOfficeBoxText</w:t>
                                  </w:r>
                                  <w:proofErr w:type="spellEnd"/>
                                </w:p>
                              </w:txbxContent>
                            </wps:txbx>
                            <wps:bodyPr rot="0" vert="horz" wrap="square" lIns="91440" tIns="45720" rIns="91440" bIns="45720" anchor="t" anchorCtr="0" upright="1">
                              <a:noAutofit/>
                            </wps:bodyPr>
                          </wps:wsp>
                          <wps:wsp>
                            <wps:cNvPr id="820" name="Rectangle 7393"/>
                            <wps:cNvSpPr>
                              <a:spLocks noChangeArrowheads="1"/>
                            </wps:cNvSpPr>
                            <wps:spPr bwMode="auto">
                              <a:xfrm>
                                <a:off x="2870631" y="4731454"/>
                                <a:ext cx="157934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0D"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wps:txbx>
                            <wps:bodyPr rot="0" vert="horz" wrap="square" lIns="91440" tIns="45720" rIns="91440" bIns="45720" anchor="t" anchorCtr="0" upright="1">
                              <a:noAutofit/>
                            </wps:bodyPr>
                          </wps:wsp>
                          <wps:wsp>
                            <wps:cNvPr id="821" name="Rectangle 7394"/>
                            <wps:cNvSpPr>
                              <a:spLocks noChangeArrowheads="1"/>
                            </wps:cNvSpPr>
                            <wps:spPr bwMode="auto">
                              <a:xfrm>
                                <a:off x="2870791" y="5209954"/>
                                <a:ext cx="1581645"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0E" w14:textId="77777777" w:rsidR="009502FA" w:rsidRPr="00236D9C" w:rsidRDefault="009502FA" w:rsidP="00E2352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wps:txbx>
                            <wps:bodyPr rot="0" vert="horz" wrap="square" lIns="91440" tIns="45720" rIns="91440" bIns="45720" anchor="t" anchorCtr="0" upright="1">
                              <a:noAutofit/>
                            </wps:bodyPr>
                          </wps:wsp>
                          <wps:wsp>
                            <wps:cNvPr id="822" name="Rectangle 7395"/>
                            <wps:cNvSpPr>
                              <a:spLocks noChangeArrowheads="1"/>
                            </wps:cNvSpPr>
                            <wps:spPr bwMode="auto">
                              <a:xfrm>
                                <a:off x="2870791" y="5688419"/>
                                <a:ext cx="3825537"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0F"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Geo-CoordinateIdentificationCIGeographicalCoordinate</w:t>
                                  </w:r>
                                  <w:proofErr w:type="spellEnd"/>
                                </w:p>
                              </w:txbxContent>
                            </wps:txbx>
                            <wps:bodyPr rot="0" vert="horz" wrap="square" lIns="91440" tIns="45720" rIns="91440" bIns="45720" anchor="t" anchorCtr="0" upright="1">
                              <a:noAutofit/>
                            </wps:bodyPr>
                          </wps:wsp>
                          <wps:wsp>
                            <wps:cNvPr id="823" name="AutoShape 7396"/>
                            <wps:cNvCnPr>
                              <a:cxnSpLocks noChangeShapeType="1"/>
                            </wps:cNvCnPr>
                            <wps:spPr bwMode="auto">
                              <a:xfrm>
                                <a:off x="2445489" y="148856"/>
                                <a:ext cx="9524" cy="573613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24" name="Rectangle 7397"/>
                            <wps:cNvSpPr>
                              <a:spLocks noChangeArrowheads="1"/>
                            </wps:cNvSpPr>
                            <wps:spPr bwMode="auto">
                              <a:xfrm>
                                <a:off x="2477386" y="6592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10"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25" name="Rectangle 7398"/>
                            <wps:cNvSpPr>
                              <a:spLocks noChangeArrowheads="1"/>
                            </wps:cNvSpPr>
                            <wps:spPr bwMode="auto">
                              <a:xfrm>
                                <a:off x="2466754" y="11164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11"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26" name="Rectangle 7399"/>
                            <wps:cNvSpPr>
                              <a:spLocks noChangeArrowheads="1"/>
                            </wps:cNvSpPr>
                            <wps:spPr bwMode="auto">
                              <a:xfrm>
                                <a:off x="2477386" y="15736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12"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27" name="Rectangle 7400"/>
                            <wps:cNvSpPr>
                              <a:spLocks noChangeArrowheads="1"/>
                            </wps:cNvSpPr>
                            <wps:spPr bwMode="auto">
                              <a:xfrm>
                                <a:off x="2466754" y="2062717"/>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13"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28" name="Rectangle 7401"/>
                            <wps:cNvSpPr>
                              <a:spLocks noChangeArrowheads="1"/>
                            </wps:cNvSpPr>
                            <wps:spPr bwMode="auto">
                              <a:xfrm>
                                <a:off x="2477386" y="2509284"/>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14"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29" name="Rectangle 7402"/>
                            <wps:cNvSpPr>
                              <a:spLocks noChangeArrowheads="1"/>
                            </wps:cNvSpPr>
                            <wps:spPr bwMode="auto">
                              <a:xfrm>
                                <a:off x="2477386" y="212652"/>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15"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830" name="AutoShape 7403"/>
                            <wps:cNvCnPr>
                              <a:cxnSpLocks noChangeShapeType="1"/>
                            </wps:cNvCnPr>
                            <wps:spPr bwMode="auto">
                              <a:xfrm>
                                <a:off x="2445489" y="148856"/>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31" name="Rectangle 7404"/>
                            <wps:cNvSpPr>
                              <a:spLocks noChangeArrowheads="1"/>
                            </wps:cNvSpPr>
                            <wps:spPr bwMode="auto">
                              <a:xfrm>
                                <a:off x="2062717" y="3391787"/>
                                <a:ext cx="190483" cy="16635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832" name="Rectangle 7405"/>
                            <wps:cNvSpPr>
                              <a:spLocks noChangeArrowheads="1"/>
                            </wps:cNvSpPr>
                            <wps:spPr bwMode="auto">
                              <a:xfrm>
                                <a:off x="2849526" y="457200"/>
                                <a:ext cx="1600694"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6" w14:textId="77777777" w:rsidR="009502FA" w:rsidRPr="00236D9C" w:rsidRDefault="009502FA" w:rsidP="00E2352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wps:txbx>
                            <wps:bodyPr rot="0" vert="horz" wrap="square" lIns="91440" tIns="45720" rIns="91440" bIns="45720" anchor="t" anchorCtr="0" upright="1">
                              <a:noAutofit/>
                            </wps:bodyPr>
                          </wps:wsp>
                          <wps:wsp>
                            <wps:cNvPr id="833" name="AutoShape 7406"/>
                            <wps:cNvCnPr>
                              <a:cxnSpLocks noChangeShapeType="1"/>
                            </wps:cNvCnPr>
                            <wps:spPr bwMode="auto">
                              <a:xfrm>
                                <a:off x="2052084" y="3476847"/>
                                <a:ext cx="21588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34" name="Rectangle 7407"/>
                            <wps:cNvSpPr>
                              <a:spLocks noChangeArrowheads="1"/>
                            </wps:cNvSpPr>
                            <wps:spPr bwMode="auto">
                              <a:xfrm>
                                <a:off x="2838893" y="0"/>
                                <a:ext cx="146926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7" w14:textId="77777777" w:rsidR="009502FA" w:rsidRPr="00236D9C" w:rsidRDefault="009502FA" w:rsidP="00E2352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wps:txbx>
                            <wps:bodyPr rot="0" vert="horz" wrap="square" lIns="91440" tIns="45720" rIns="91440" bIns="45720" anchor="t" anchorCtr="0" upright="1">
                              <a:noAutofit/>
                            </wps:bodyPr>
                          </wps:wsp>
                          <wps:wsp>
                            <wps:cNvPr id="835" name="Rectangle 7408"/>
                            <wps:cNvSpPr>
                              <a:spLocks noChangeArrowheads="1"/>
                            </wps:cNvSpPr>
                            <wps:spPr bwMode="auto">
                              <a:xfrm>
                                <a:off x="2849526" y="914400"/>
                                <a:ext cx="1674347"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8"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CountryNameText</w:t>
                                  </w:r>
                                  <w:proofErr w:type="spellEnd"/>
                                </w:p>
                              </w:txbxContent>
                            </wps:txbx>
                            <wps:bodyPr rot="0" vert="horz" wrap="square" lIns="91440" tIns="45720" rIns="91440" bIns="45720" anchor="t" anchorCtr="0" upright="1">
                              <a:noAutofit/>
                            </wps:bodyPr>
                          </wps:wsp>
                          <wps:wsp>
                            <wps:cNvPr id="836" name="AutoShape 7409"/>
                            <wps:cNvCnPr>
                              <a:cxnSpLocks noChangeShapeType="1"/>
                            </wps:cNvCnPr>
                            <wps:spPr bwMode="auto">
                              <a:xfrm>
                                <a:off x="2456121" y="111641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37" name="Rectangle 7410"/>
                            <wps:cNvSpPr>
                              <a:spLocks noChangeArrowheads="1"/>
                            </wps:cNvSpPr>
                            <wps:spPr bwMode="auto">
                              <a:xfrm>
                                <a:off x="2849526" y="1371600"/>
                                <a:ext cx="2460408"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9"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CountrySub-DivisionNameText</w:t>
                                  </w:r>
                                  <w:proofErr w:type="spellEnd"/>
                                </w:p>
                              </w:txbxContent>
                            </wps:txbx>
                            <wps:bodyPr rot="0" vert="horz" wrap="square" lIns="91440" tIns="45720" rIns="91440" bIns="45720" anchor="t" anchorCtr="0" upright="1">
                              <a:noAutofit/>
                            </wps:bodyPr>
                          </wps:wsp>
                          <wps:wsp>
                            <wps:cNvPr id="838" name="Rectangle 7411"/>
                            <wps:cNvSpPr>
                              <a:spLocks noChangeArrowheads="1"/>
                            </wps:cNvSpPr>
                            <wps:spPr bwMode="auto">
                              <a:xfrm>
                                <a:off x="2838893" y="1839433"/>
                                <a:ext cx="140068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A"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LineFiveText</w:t>
                                  </w:r>
                                  <w:proofErr w:type="spellEnd"/>
                                </w:p>
                              </w:txbxContent>
                            </wps:txbx>
                            <wps:bodyPr rot="0" vert="horz" wrap="square" lIns="91440" tIns="45720" rIns="91440" bIns="45720" anchor="t" anchorCtr="0" upright="1">
                              <a:noAutofit/>
                            </wps:bodyPr>
                          </wps:wsp>
                          <wps:wsp>
                            <wps:cNvPr id="839" name="Rectangle 7412"/>
                            <wps:cNvSpPr>
                              <a:spLocks noChangeArrowheads="1"/>
                            </wps:cNvSpPr>
                            <wps:spPr bwMode="auto">
                              <a:xfrm>
                                <a:off x="2849526" y="2296633"/>
                                <a:ext cx="145973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B"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LineFourText</w:t>
                                  </w:r>
                                  <w:proofErr w:type="spellEnd"/>
                                </w:p>
                              </w:txbxContent>
                            </wps:txbx>
                            <wps:bodyPr rot="0" vert="horz" wrap="square" lIns="91440" tIns="45720" rIns="91440" bIns="45720" anchor="t" anchorCtr="0" upright="1">
                              <a:noAutofit/>
                            </wps:bodyPr>
                          </wps:wsp>
                          <wps:wsp>
                            <wps:cNvPr id="840" name="AutoShape 7413"/>
                            <wps:cNvCnPr>
                              <a:cxnSpLocks noChangeShapeType="1"/>
                            </wps:cNvCnPr>
                            <wps:spPr bwMode="auto">
                              <a:xfrm>
                                <a:off x="2445489" y="1509824"/>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41" name="AutoShape 7414"/>
                            <wps:cNvCnPr>
                              <a:cxnSpLocks noChangeShapeType="1"/>
                            </wps:cNvCnPr>
                            <wps:spPr bwMode="auto">
                              <a:xfrm>
                                <a:off x="2456121" y="202018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42" name="AutoShape 7415"/>
                            <wps:cNvCnPr>
                              <a:cxnSpLocks noChangeShapeType="1"/>
                            </wps:cNvCnPr>
                            <wps:spPr bwMode="auto">
                              <a:xfrm>
                                <a:off x="2445489" y="244548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44" name="AutoShape 7416"/>
                            <wps:cNvCnPr>
                              <a:cxnSpLocks noChangeShapeType="1"/>
                            </wps:cNvCnPr>
                            <wps:spPr bwMode="auto">
                              <a:xfrm>
                                <a:off x="2190307" y="3476847"/>
                                <a:ext cx="25397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45" name="AutoShape 7417"/>
                            <wps:cNvCnPr>
                              <a:cxnSpLocks noChangeShapeType="1"/>
                            </wps:cNvCnPr>
                            <wps:spPr bwMode="auto">
                              <a:xfrm>
                                <a:off x="2456121" y="61668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46" name="Rectangle 7418"/>
                            <wps:cNvSpPr>
                              <a:spLocks noChangeArrowheads="1"/>
                            </wps:cNvSpPr>
                            <wps:spPr bwMode="auto">
                              <a:xfrm>
                                <a:off x="2849526" y="2764466"/>
                                <a:ext cx="145846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C"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wps:txbx>
                            <wps:bodyPr rot="0" vert="horz" wrap="square" lIns="91440" tIns="45720" rIns="91440" bIns="45720" anchor="t" anchorCtr="0" upright="1">
                              <a:noAutofit/>
                            </wps:bodyPr>
                          </wps:wsp>
                          <wps:wsp>
                            <wps:cNvPr id="847" name="Rectangle 7419"/>
                            <wps:cNvSpPr>
                              <a:spLocks noChangeArrowheads="1"/>
                            </wps:cNvSpPr>
                            <wps:spPr bwMode="auto">
                              <a:xfrm>
                                <a:off x="2859998" y="3285436"/>
                                <a:ext cx="151574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D"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LineThreeText</w:t>
                                  </w:r>
                                  <w:proofErr w:type="spellEnd"/>
                                </w:p>
                              </w:txbxContent>
                            </wps:txbx>
                            <wps:bodyPr rot="0" vert="horz" wrap="square" lIns="91440" tIns="45720" rIns="91440" bIns="45720" anchor="t" anchorCtr="0" upright="1">
                              <a:noAutofit/>
                            </wps:bodyPr>
                          </wps:wsp>
                          <wps:wsp>
                            <wps:cNvPr id="848" name="Rectangle 7420"/>
                            <wps:cNvSpPr>
                              <a:spLocks noChangeArrowheads="1"/>
                            </wps:cNvSpPr>
                            <wps:spPr bwMode="auto">
                              <a:xfrm>
                                <a:off x="2860158" y="3774559"/>
                                <a:ext cx="1447672"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1E" w14:textId="77777777" w:rsidR="009502FA" w:rsidRPr="00477555" w:rsidRDefault="009502FA" w:rsidP="00E23522">
                                  <w:pPr>
                                    <w:rPr>
                                      <w:szCs w:val="18"/>
                                    </w:rPr>
                                  </w:pPr>
                                  <w:proofErr w:type="spellStart"/>
                                  <w:proofErr w:type="gramStart"/>
                                  <w:r w:rsidRPr="006E3E62">
                                    <w:rPr>
                                      <w:rFonts w:cs="Arial"/>
                                      <w:bCs/>
                                      <w:szCs w:val="20"/>
                                    </w:rPr>
                                    <w:t>asram:</w:t>
                                  </w:r>
                                  <w:proofErr w:type="gramEnd"/>
                                  <w:r w:rsidRPr="006E3E62">
                                    <w:rPr>
                                      <w:rFonts w:cs="Arial"/>
                                      <w:bCs/>
                                      <w:szCs w:val="20"/>
                                    </w:rPr>
                                    <w:t>LineTwoText</w:t>
                                  </w:r>
                                  <w:proofErr w:type="spellEnd"/>
                                </w:p>
                              </w:txbxContent>
                            </wps:txbx>
                            <wps:bodyPr rot="0" vert="horz" wrap="square" lIns="91440" tIns="45720" rIns="91440" bIns="45720" anchor="t" anchorCtr="0" upright="1">
                              <a:noAutofit/>
                            </wps:bodyPr>
                          </wps:wsp>
                          <wps:wsp>
                            <wps:cNvPr id="849" name="AutoShape 7421"/>
                            <wps:cNvCnPr>
                              <a:cxnSpLocks noChangeShapeType="1"/>
                            </wps:cNvCnPr>
                            <wps:spPr bwMode="auto">
                              <a:xfrm>
                                <a:off x="2456121" y="2923954"/>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51" name="AutoShape 7422"/>
                            <wps:cNvCnPr>
                              <a:cxnSpLocks noChangeShapeType="1"/>
                            </wps:cNvCnPr>
                            <wps:spPr bwMode="auto">
                              <a:xfrm>
                                <a:off x="2456121" y="347684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52" name="AutoShape 7423"/>
                            <wps:cNvCnPr>
                              <a:cxnSpLocks noChangeShapeType="1"/>
                            </wps:cNvCnPr>
                            <wps:spPr bwMode="auto">
                              <a:xfrm>
                                <a:off x="2456121" y="396594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853" name="Gruppieren 853"/>
                          <wpg:cNvGrpSpPr/>
                          <wpg:grpSpPr>
                            <a:xfrm>
                              <a:off x="6698512" y="5762847"/>
                              <a:ext cx="190498" cy="166357"/>
                              <a:chOff x="0" y="0"/>
                              <a:chExt cx="190498" cy="166357"/>
                            </a:xfrm>
                          </wpg:grpSpPr>
                          <wps:wsp>
                            <wps:cNvPr id="854" name="Rectangle 7377"/>
                            <wps:cNvSpPr>
                              <a:spLocks noChangeArrowheads="1"/>
                            </wps:cNvSpPr>
                            <wps:spPr bwMode="auto">
                              <a:xfrm>
                                <a:off x="0" y="0"/>
                                <a:ext cx="190498" cy="16635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856" name="AutoShape 7378"/>
                            <wps:cNvCnPr>
                              <a:cxnSpLocks noChangeShapeType="1"/>
                            </wps:cNvCnPr>
                            <wps:spPr bwMode="auto">
                              <a:xfrm>
                                <a:off x="50488" y="78538"/>
                                <a:ext cx="92710"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57" name="AutoShape 7379"/>
                            <wps:cNvCnPr>
                              <a:cxnSpLocks noChangeShapeType="1"/>
                            </wps:cNvCnPr>
                            <wps:spPr bwMode="auto">
                              <a:xfrm flipV="1">
                                <a:off x="95367" y="44879"/>
                                <a:ext cx="0" cy="71749"/>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265" name="Rectangle 7501"/>
                        <wps:cNvSpPr>
                          <a:spLocks noChangeArrowheads="1"/>
                        </wps:cNvSpPr>
                        <wps:spPr bwMode="auto">
                          <a:xfrm>
                            <a:off x="0" y="2708694"/>
                            <a:ext cx="500380" cy="292735"/>
                          </a:xfrm>
                          <a:prstGeom prst="rect">
                            <a:avLst/>
                          </a:prstGeom>
                          <a:noFill/>
                          <a:ln>
                            <a:noFill/>
                          </a:ln>
                          <a:extLst/>
                        </wps:spPr>
                        <wps:txbx>
                          <w:txbxContent>
                            <w:p w14:paraId="16F9931F" w14:textId="77777777" w:rsidR="009502FA" w:rsidRPr="002F612C" w:rsidRDefault="009502FA" w:rsidP="00E2352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1266" o:spid="_x0000_s1401" style="width:594.85pt;height:401.6pt;mso-position-horizontal-relative:char;mso-position-vertical-relative:line" coordsize="75547,5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">
                <v:group id="Gruppieren 805" o:spid="_x0000_s1402" style="position:absolute;left:4313;width:71234;height:51003" coordsize="68890,62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group id="Gruppieren 806" o:spid="_x0000_s1403" style="position:absolute;width:66963;height:62050" coordsize="66963,62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7xHcYAAADcAAAADwAAAGRycy9kb3ducmV2LnhtbESPT2vCQBTE74V+h+UV&#10;equbWCohdRWRKj0EoUYQb4/sMwlm34bsmj/fvlsQehxm5jfMcj2aRvTUudqygngWgSAurK65VHDK&#10;d28JCOeRNTaWScFEDtar56clptoO/EP90ZciQNilqKDyvk2ldEVFBt3MtsTBu9rOoA+yK6XucAhw&#10;08h5FC2kwZrDQoUtbSsqbse7UbAfcNi8x199drtup0v+cThnMSn1+jJuPkF4Gv1/+NH+1gqSaAF/&#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nvEdxgAAANwA&#10;AAAPAAAAAAAAAAAAAAAAAKoCAABkcnMvZG93bnJldi54bWxQSwUGAAAAAAQABAD6AAAAnQMAAAAA&#10;">
                    <v:rect id="Rectangle 7380" o:spid="_x0000_s1404" style="position:absolute;left:24880;top:29558;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5u6sUA&#10;AADcAAAADwAAAGRycy9kb3ducmV2LnhtbESPQWvCQBSE70L/w/IKvdVdbZtqzEZKQSi0HhoFr4/s&#10;Mwlm38bsqvHfu4WCx2FmvmGy5WBbcabeN441TMYKBHHpTMOVhu1m9TwD4QOywdYxabiSh2X+MMow&#10;Ne7Cv3QuQiUihH2KGuoQulRKX9Zk0Y9dRxy9vesthij7SpoeLxFuWzlVKpEWG44LNXb0WVN5KE5W&#10;Ayav5rjev/xsvk8JzqtBrd52Suunx+FjASLQEO7h//aX0TBT7/B3Jh4B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Hm7qxQAAANwAAAAPAAAAAAAAAAAAAAAAAJgCAABkcnMv&#10;ZG93bnJldi54bWxQSwUGAAAAAAQABAD1AAAAigMAAAAA&#10;" stroked="f">
                      <v:textbox>
                        <w:txbxContent>
                          <w:p w14:paraId="16F99304"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81" o:spid="_x0000_s1405" style="position:absolute;left:24667;top:3487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H6mMAA&#10;AADcAAAADwAAAGRycy9kb3ducmV2LnhtbERPy4rCMBTdD/gP4QruxsTHFK1GEUEY0Fn4ALeX5toW&#10;m5vaRO38vVkILg/nPV+2thIPanzpWMOgr0AQZ86UnGs4HTffExA+IBusHJOGf/KwXHS+5pga9+Q9&#10;PQ4hFzGEfYoaihDqVEqfFWTR911NHLmLayyGCJtcmgafMdxWcqhUIi2WHBsKrGldUHY93K0GTMbm&#10;9ncZ7Y7be4LTvFWbn7PSutdtVzMQgdrwEb/dv0bDRMW18Uw8An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H6mMAAAADcAAAADwAAAAAAAAAAAAAAAACYAgAAZHJzL2Rvd25y&#10;ZXYueG1sUEsFBgAAAAAEAAQA9QAAAIUDAAAAAA==&#10;" stroked="f">
                      <v:textbox>
                        <w:txbxContent>
                          <w:p w14:paraId="16F99305"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82" o:spid="_x0000_s1406" style="position:absolute;left:24986;top:398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1fA8UA&#10;AADcAAAADwAAAGRycy9kb3ducmV2LnhtbESPQWvCQBSE70L/w/IK3nRXrUHTbEIRhELroVro9ZF9&#10;JsHs2zS70fTfdwsFj8PMfMNkxWhbcaXeN441LOYKBHHpTMOVhs/TfrYB4QOywdYxafghD0X+MMkw&#10;Ne7GH3Q9hkpECPsUNdQhdKmUvqzJop+7jjh6Z9dbDFH2lTQ93iLctnKpVCItNhwXauxoV1N5OQ5W&#10;AyZP5vtwXr2f3oYEt9Wo9usvpfX0cXx5BhFoDPfwf/vVaNioLf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zV8DxQAAANwAAAAPAAAAAAAAAAAAAAAAAJgCAABkcnMv&#10;ZG93bnJldi54bWxQSwUGAAAAAAQABAD1AAAAigMAAAAA&#10;" stroked="f">
                      <v:textbox>
                        <w:txbxContent>
                          <w:p w14:paraId="16F99306"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83" o:spid="_x0000_s1407" style="position:absolute;top:32854;width:205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Vfbr0A&#10;AADcAAAADwAAAGRycy9kb3ducmV2LnhtbERPuwrCMBTdBf8hXMFNUx1Eq1FEEcRB8AGu1+baFJub&#10;0kStfr0ZBMfDec8WjS3Fk2pfOFYw6CcgiDOnC84VnE+b3hiED8gaS8ek4E0eFvN2a4apdi8+0PMY&#10;chFD2KeowIRQpVL6zJBF33cVceRurrYYIqxzqWt8xXBbymGSjKTFgmODwYpWhrL78WEVrB8Xs/k4&#10;43d7Kj76im41GW6V6naa5RREoCb8xT/3VisYD+L8eCYeATn/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JVfbr0AAADcAAAADwAAAAAAAAAAAAAAAACYAgAAZHJzL2Rvd25yZXYu&#10;eG1sUEsFBgAAAAAEAAQA9QAAAIIDAAAAAA==&#10;" fillcolor="#8db3e2" strokeweight="2pt">
                      <v:textbox>
                        <w:txbxContent>
                          <w:p w14:paraId="16F99307" w14:textId="77777777" w:rsidR="009502FA" w:rsidRPr="00477555" w:rsidRDefault="009502FA" w:rsidP="00E23522">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v:textbox>
                    </v:rect>
                    <v:shape id="AutoShape 7384" o:spid="_x0000_s1408" type="#_x0000_t32" style="position:absolute;left:24561;top:5879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a/ecUAAADcAAAADwAAAGRycy9kb3ducmV2LnhtbESPQWvCQBSE74L/YXkFb7pJCa1NXUUK&#10;ohSsJC32+si+JqHZtyG7Jum/7wqCx2FmvmFWm9E0oqfO1ZYVxIsIBHFhdc2lgq/P3XwJwnlkjY1l&#10;UvBHDjbr6WSFqbYDZ9TnvhQBwi5FBZX3bSqlKyoy6Ba2JQ7ej+0M+iC7UuoOhwA3jXyMoidpsOaw&#10;UGFLbxUVv/nFKOhP54/nXdvvT748J9l78vKN5qjU7GHcvoLwNPp7+NY+aAXLOIbrmXA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Qa/ecUAAADcAAAADwAAAAAAAAAA&#10;AAAAAAChAgAAZHJzL2Rvd25yZXYueG1sUEsFBgAAAAAEAAQA+QAAAJMDAAAAAA==&#10;" strokeweight="2pt"/>
                    <v:shape id="AutoShape 7385" o:spid="_x0000_s1409" type="#_x0000_t32" style="position:absolute;left:24561;top:4423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QhDsUAAADcAAAADwAAAGRycy9kb3ducmV2LnhtbESPQWvCQBSE7wX/w/IEb81GCa1NXUWE&#10;oBRaMRZ7fWSfSTD7NmTXmP77bkHwOMzMN8xiNZhG9NS52rKCaRSDIC6srrlU8H3MnucgnEfW2Fgm&#10;Bb/kYLUcPS0w1fbGB+pzX4oAYZeigsr7NpXSFRUZdJFtiYN3tp1BH2RXSt3hLcBNI2dx/CIN1hwW&#10;KmxpU1Fxya9GQb8/fb1mbb/d+/KUHD6Stx80n0pNxsP6HYSnwT/C9/ZOK5hPZ/B/Jhw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QhDsUAAADcAAAADwAAAAAAAAAA&#10;AAAAAAChAgAAZHJzL2Rvd25yZXYueG1sUEsFBgAAAAAEAAQA+QAAAJMDAAAAAA==&#10;" strokeweight="2pt"/>
                    <v:shape id="AutoShape 7386" o:spid="_x0000_s1410" type="#_x0000_t32" style="position:absolute;left:24561;top:4912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iElcUAAADcAAAADwAAAGRycy9kb3ducmV2LnhtbESP3YrCMBSE7wXfIRzBO039Qd1qFBHE&#10;RVhFd3FvD82xLTYnpYm1+/ZmQfBymJlvmMWqMYWoqXK5ZQWDfgSCOLE651TBz/e2NwPhPLLGwjIp&#10;+CMHq2W7tcBY2wefqD77VAQIuxgVZN6XsZQuycig69uSOHhXWxn0QVap1BU+AtwUchhFE2kw57CQ&#10;YUmbjJLb+W4U1MfLYbot693Rp5fxaT/++EXzpVS306znIDw1/h1+tT+1gtlgBP9nw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iElcUAAADcAAAADwAAAAAAAAAA&#10;AAAAAAChAgAAZHJzL2Rvd25yZXYueG1sUEsFBgAAAAAEAAQA+QAAAJMDAAAAAA==&#10;" strokeweight="2pt"/>
                    <v:shape id="AutoShape 7387" o:spid="_x0000_s1411" type="#_x0000_t32" style="position:absolute;left:24561;top:5390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Ec4cUAAADcAAAADwAAAGRycy9kb3ducmV2LnhtbESPQWvCQBSE74X+h+UJvdWNEmyMrlIE&#10;aRHakCh6fWSfSTD7NmS3Mf333UKhx2FmvmHW29G0YqDeNZYVzKYRCOLS6oYrBafj/jkB4TyyxtYy&#10;KfgmB9vN48MaU23vnNNQ+EoECLsUFdTed6mUrqzJoJvajjh4V9sb9EH2ldQ93gPctHIeRQtpsOGw&#10;UGNHu5rKW/FlFAzZ+fNl3w1vma/OcX6Ilxc0H0o9TcbXFQhPo/8P/7XftYJkFsPvmXA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Ec4cUAAADcAAAADwAAAAAAAAAA&#10;AAAAAAChAgAAZHJzL2Rvd25yZXYueG1sUEsFBgAAAAAEAAQA+QAAAJMDAAAAAA==&#10;" strokeweight="2pt"/>
                    <v:rect id="Rectangle 7388" o:spid="_x0000_s1412" style="position:absolute;left:24880;top:59117;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D28UA&#10;AADcAAAADwAAAGRycy9kb3ducmV2LnhtbESPQWvCQBSE7wX/w/IK3uqu1QSNrlKEgND2UC30+sg+&#10;k9Ds25hdk/Tfu4VCj8PMfMNs96NtRE+drx1rmM8UCOLCmZpLDZ/n/GkFwgdkg41j0vBDHva7ycMW&#10;M+MG/qD+FEoRIewz1FCF0GZS+qIii37mWuLoXVxnMUTZldJ0OES4beSzUqm0WHNcqLClQ0XF9+lm&#10;NWC6NNf3y+Lt/HpLcV2OKk++lNbTx/FlAyLQGP7Df+2j0bCaJ/B7Jh4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cPbxQAAANwAAAAPAAAAAAAAAAAAAAAAAJgCAABkcnMv&#10;ZG93bnJldi54bWxQSwUGAAAAAAQABAD1AAAAigMAAAAA&#10;" stroked="f">
                      <v:textbox>
                        <w:txbxContent>
                          <w:p w14:paraId="16F99308"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89" o:spid="_x0000_s1413" style="position:absolute;left:24880;top:54119;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drMQA&#10;AADcAAAADwAAAGRycy9kb3ducmV2LnhtbESPT4vCMBTE7wt+h/CEva2Ju27RahRZEATdg3/A66N5&#10;tsXmpTZR67c3guBxmJnfMJNZaytxpcaXjjX0ewoEceZMybmG/W7xNQThA7LByjFpuJOH2bTzMcHU&#10;uBtv6LoNuYgQ9ilqKEKoUyl9VpBF33M1cfSOrrEYomxyaRq8Rbit5LdSibRYclwosKa/grLT9mI1&#10;YDIw5//jz3q3uiQ4ylu1+D0orT+77XwMIlAb3uFXe2k0DPsJ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LXazEAAAA3AAAAA8AAAAAAAAAAAAAAAAAmAIAAGRycy9k&#10;b3ducmV2LnhtbFBLBQYAAAAABAAEAPUAAACJAwAAAAA=&#10;" stroked="f">
                      <v:textbox>
                        <w:txbxContent>
                          <w:p w14:paraId="16F99309" w14:textId="77777777" w:rsidR="009502FA" w:rsidRPr="002F612C" w:rsidRDefault="009502FA" w:rsidP="00E23522">
                            <w:pPr>
                              <w:rPr>
                                <w:rFonts w:cs="Arial"/>
                                <w:b/>
                                <w:sz w:val="24"/>
                                <w:szCs w:val="24"/>
                                <w:lang w:val="de-DE"/>
                              </w:rPr>
                            </w:pPr>
                            <w:r>
                              <w:rPr>
                                <w:rFonts w:cs="Arial"/>
                                <w:b/>
                                <w:sz w:val="24"/>
                                <w:szCs w:val="24"/>
                                <w:lang w:val="de-DE"/>
                              </w:rPr>
                              <w:t>0..*</w:t>
                            </w:r>
                          </w:p>
                        </w:txbxContent>
                      </v:textbox>
                    </v:rect>
                    <v:rect id="Rectangle 7390" o:spid="_x0000_s1414" style="position:absolute;left:24986;top:4965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4N8UA&#10;AADcAAAADwAAAGRycy9kb3ducmV2LnhtbESPT2sCMRTE70K/Q3iF3jSx1e26NUopCIL20LXg9bF5&#10;+4duXrabqNtv3wiCx2FmfsMs14NtxZl63zjWMJ0oEMSFMw1XGr4Pm3EKwgdkg61j0vBHHtarh9ES&#10;M+Mu/EXnPFQiQthnqKEOocuk9EVNFv3EdcTRK11vMUTZV9L0eIlw28pnpRJpseG4UGNHHzUVP/nJ&#10;asBkZn4/y5f9YXdKcFENajM/Kq2fHof3NxCBhnAP39pboyGdvsL1TD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g3xQAAANwAAAAPAAAAAAAAAAAAAAAAAJgCAABkcnMv&#10;ZG93bnJldi54bWxQSwUGAAAAAAQABAD1AAAAigMAAAAA&#10;" stroked="f">
                      <v:textbox>
                        <w:txbxContent>
                          <w:p w14:paraId="16F9930A"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91" o:spid="_x0000_s1415" style="position:absolute;left:24880;top:44656;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hsRcIA&#10;AADcAAAADwAAAGRycy9kb3ducmV2LnhtbERPy2rCQBTdF/yH4Qru6oy1DTZ1FCkEhNpFtdDtJXNN&#10;QjN3Ymby8O+dheDycN7r7Whr0VPrK8caFnMFgjh3puJCw+8pe16B8AHZYO2YNFzJw3YzeVpjatzA&#10;P9QfQyFiCPsUNZQhNKmUPi/Jop+7hjhyZ9daDBG2hTQtDjHc1vJFqURarDg2lNjQZ0n5/7GzGjB5&#10;NZfv8/Jw+uoSfC9Glb39Ka1n03H3ASLQGB7iu3tvNKwWcW08E4+A3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WGxFwgAAANwAAAAPAAAAAAAAAAAAAAAAAJgCAABkcnMvZG93&#10;bnJldi54bWxQSwUGAAAAAAQABAD1AAAAhwMAAAAA&#10;" stroked="f">
                      <v:textbox>
                        <w:txbxContent>
                          <w:p w14:paraId="16F9930B"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92" o:spid="_x0000_s1416" style="position:absolute;left:28601;top:42636;width:174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4MsUA&#10;AADcAAAADwAAAGRycy9kb3ducmV2LnhtbESPQWsCMRCF7wX/QxjBi2h2RdRujVJaSktP7iqeh810&#10;d+lmsiSpxn9vCoUeH2/e9+Zt99H04kLOd5YV5PMMBHFtdceNgtPxbbYB4QOyxt4yKbiRh/1u9LDF&#10;Qtsrl3SpQiMShH2BCtoQhkJKX7dk0M/tQJy8L+sMhiRdI7XDa4KbXi6ybCUNdpwaWhzopaX6u/ox&#10;6Y08lufqfXqzn/a17HLtloe4Vmoyjs9PIALF8H/8l/7QCjb5I/yOSQSQu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bgyxQAAANwAAAAPAAAAAAAAAAAAAAAAAJgCAABkcnMv&#10;ZG93bnJldi54bWxQSwUGAAAAAAQABAD1AAAAigMAAAAA&#10;" filled="f" fillcolor="#8db3e2" strokeweight="2pt">
                      <v:textbox>
                        <w:txbxContent>
                          <w:p w14:paraId="16F9930C" w14:textId="77777777" w:rsidR="009502FA" w:rsidRPr="00477555" w:rsidRDefault="009502FA" w:rsidP="00E23522">
                            <w:pPr>
                              <w:rPr>
                                <w:szCs w:val="18"/>
                              </w:rPr>
                            </w:pPr>
                            <w:proofErr w:type="spellStart"/>
                            <w:proofErr w:type="gramStart"/>
                            <w:r w:rsidRPr="006E3E62">
                              <w:rPr>
                                <w:rFonts w:cs="Arial"/>
                                <w:bCs/>
                                <w:szCs w:val="20"/>
                              </w:rPr>
                              <w:t>asram:</w:t>
                            </w:r>
                            <w:proofErr w:type="gramEnd"/>
                            <w:r w:rsidRPr="006E3E62">
                              <w:rPr>
                                <w:rFonts w:cs="Arial"/>
                                <w:bCs/>
                                <w:szCs w:val="20"/>
                              </w:rPr>
                              <w:t>PostOfficeBoxText</w:t>
                            </w:r>
                            <w:proofErr w:type="spellEnd"/>
                          </w:p>
                        </w:txbxContent>
                      </v:textbox>
                    </v:rect>
                    <v:rect id="Rectangle 7393" o:spid="_x0000_s1417" style="position:absolute;left:28706;top:47314;width:157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PbEsQA&#10;AADcAAAADwAAAGRycy9kb3ducmV2LnhtbESPwUrDQBCG70LfYRmhF7GbFLEl7bYURSqeTBTPQ3aa&#10;BLOzYXdtt2/vHASPwz//N99s99mN6kwhDp4NlIsCFHHr7cCdgc+Pl/s1qJiQLY6eycCVIux3s5st&#10;VtZfuKZzkzolEI4VGuhTmiqtY9uTw7jwE7FkJx8cJhlDp23Ai8DdqJdF8agdDiwXepzoqaf2u/lx&#10;olHm+qs53l39m3+uh9KGh/e8MmZ+mw8bUIly+l/+a79aA+ul6MszQgC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j2xLEAAAA3AAAAA8AAAAAAAAAAAAAAAAAmAIAAGRycy9k&#10;b3ducmV2LnhtbFBLBQYAAAAABAAEAPUAAACJAwAAAAA=&#10;" filled="f" fillcolor="#8db3e2" strokeweight="2pt">
                      <v:textbox>
                        <w:txbxContent>
                          <w:p w14:paraId="16F9930D"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v:textbox>
                    </v:rect>
                    <v:rect id="Rectangle 7394" o:spid="_x0000_s1418" style="position:absolute;left:28707;top:52099;width:158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icQA&#10;AADcAAAADwAAAGRycy9kb3ducmV2LnhtbESPQWsCMRCF7wX/QxjBS9HsSmllNYpYpMVTdyueh824&#10;u7iZLEmq8d83QqHHx5v3vXmrTTS9uJLznWUF+SwDQVxb3XGj4Pi9ny5A+ICssbdMCu7kYbMePa2w&#10;0PbGJV2r0IgEYV+ggjaEoZDS1y0Z9DM7ECfvbJ3BkKRrpHZ4S3DTy3mWvUqDHaeGFgfatVRfqh+T&#10;3shjeao+nu/2YN/LLtfu5Su+KTUZx+0SRKAY/o//0p9awWKew2NMI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fonEAAAA3AAAAA8AAAAAAAAAAAAAAAAAmAIAAGRycy9k&#10;b3ducmV2LnhtbFBLBQYAAAAABAAEAPUAAACJAwAAAAA=&#10;" filled="f" fillcolor="#8db3e2" strokeweight="2pt">
                      <v:textbox>
                        <w:txbxContent>
                          <w:p w14:paraId="16F9930E" w14:textId="77777777" w:rsidR="009502FA" w:rsidRPr="00236D9C" w:rsidRDefault="009502FA" w:rsidP="00E2352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v:textbox>
                    </v:rect>
                    <v:rect id="Rectangle 7395" o:spid="_x0000_s1419" style="position:absolute;left:28707;top:56884;width:38256;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3g/sQA&#10;AADcAAAADwAAAGRycy9kb3ducmV2LnhtbESPQWvCQBCF7wX/wzKCl6KbBGkldRVRpNJTk0rPQ3aa&#10;hGZnw+6q67/vFgo9Pt68781bb6MZxJWc7y0ryBcZCOLG6p5bBeeP43wFwgdkjYNlUnAnD9vN5GGN&#10;pbY3ruhah1YkCPsSFXQhjKWUvunIoF/YkTh5X9YZDEm6VmqHtwQ3gyyy7Eka7Dk1dDjSvqPmu76Y&#10;9EYeq8/69fFu3+yh6nPtlu/xWanZNO5eQASK4f/4L33SClZFAb9jEgH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94P7EAAAA3AAAAA8AAAAAAAAAAAAAAAAAmAIAAGRycy9k&#10;b3ducmV2LnhtbFBLBQYAAAAABAAEAPUAAACJAwAAAAA=&#10;" filled="f" fillcolor="#8db3e2" strokeweight="2pt">
                      <v:textbox>
                        <w:txbxContent>
                          <w:p w14:paraId="16F9930F"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Geo-CoordinateIdentificationCIGeographicalCoordinate</w:t>
                            </w:r>
                            <w:proofErr w:type="spellEnd"/>
                          </w:p>
                        </w:txbxContent>
                      </v:textbox>
                    </v:rect>
                    <v:shape id="AutoShape 7396" o:spid="_x0000_s1420" type="#_x0000_t32" style="position:absolute;left:24454;top:1488;width:96;height:57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ROKMYAAADcAAAADwAAAGRycy9kb3ducmV2LnhtbESPQWvCQBSE74L/YXmCN92ooabRVUpB&#10;WgpVTIu9PrLPJJh9G7LbJP333ULB4zAz3zDb/WBq0VHrKssKFvMIBHFudcWFgs+PwywB4Tyyxtoy&#10;KfghB/vdeLTFVNuez9RlvhABwi5FBaX3TSqly0sy6Oa2IQ7e1bYGfZBtIXWLfYCbWi6j6EEarDgs&#10;lNjQc0n5Lfs2CrrT5bg+NN3LyReX+PwWP36heVdqOhmeNiA8Df4e/m+/agXJcgV/Z8IRk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0TijGAAAA3AAAAA8AAAAAAAAA&#10;AAAAAAAAoQIAAGRycy9kb3ducmV2LnhtbFBLBQYAAAAABAAEAPkAAACUAwAAAAA=&#10;" strokeweight="2pt"/>
                    <v:rect id="Rectangle 7397" o:spid="_x0000_s1421" style="position:absolute;left:24773;top:659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ms/cUA&#10;AADcAAAADwAAAGRycy9kb3ducmV2LnhtbESPQWvCQBSE70L/w/IKveluNQaNrlKEQMF6qBZ6fWSf&#10;SWj2bZpdk/jvu4VCj8PMfMNs96NtRE+drx1reJ4pEMSFMzWXGj4u+XQFwgdkg41j0nAnD/vdw2SL&#10;mXEDv1N/DqWIEPYZaqhCaDMpfVGRRT9zLXH0rq6zGKLsSmk6HCLcNnKuVCot1hwXKmzpUFHxdb5Z&#10;DZgm5vt0XbxdjrcU1+Wo8uWn0vrpcXzZgAg0hv/wX/vVaFjNE/g9E4+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az9xQAAANwAAAAPAAAAAAAAAAAAAAAAAJgCAABkcnMv&#10;ZG93bnJldi54bWxQSwUGAAAAAAQABAD1AAAAigMAAAAA&#10;" stroked="f">
                      <v:textbox>
                        <w:txbxContent>
                          <w:p w14:paraId="16F99310"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98" o:spid="_x0000_s1422" style="position:absolute;left:24667;top:1116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JZsQA&#10;AADcAAAADwAAAGRycy9kb3ducmV2LnhtbESPW4vCMBSE34X9D+Es7Jsm3opWoyyCsLD64AV8PTTH&#10;tticdJuo3X9vBMHHYWa+YebL1lbiRo0vHWvo9xQI4syZknMNx8O6OwHhA7LByjFp+CcPy8VHZ46p&#10;cXfe0W0fchEh7FPUUIRQp1L6rCCLvudq4uidXWMxRNnk0jR4j3BbyYFSibRYclwosKZVQdllf7Ua&#10;MBmZv+15uDn8XhOc5q1aj09K66/P9nsGIlAb3uFX+8domAzG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1CWbEAAAA3AAAAA8AAAAAAAAAAAAAAAAAmAIAAGRycy9k&#10;b3ducmV2LnhtbFBLBQYAAAAABAAEAPUAAACJAwAAAAA=&#10;" stroked="f">
                      <v:textbox>
                        <w:txbxContent>
                          <w:p w14:paraId="16F99311"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399" o:spid="_x0000_s1423" style="position:absolute;left:24773;top:1573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eXEcQA&#10;AADcAAAADwAAAGRycy9kb3ducmV2LnhtbESPT4vCMBTE7wt+h/AEb2ui7hatRhFBEHb34B/w+mie&#10;bbF5qU3U+u03guBxmJnfMLNFaytxo8aXjjUM+goEceZMybmGw379OQbhA7LByjFpeJCHxbzzMcPU&#10;uDtv6bYLuYgQ9ilqKEKoUyl9VpBF33c1cfROrrEYomxyaRq8R7it5FCpRFosOS4UWNOqoOy8u1oN&#10;mHyZy99p9Lv/uSY4yVu1/j4qrXvddjkFEagN7/CrvTEaxs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nlxHEAAAA3AAAAA8AAAAAAAAAAAAAAAAAmAIAAGRycy9k&#10;b3ducmV2LnhtbFBLBQYAAAAABAAEAPUAAACJAwAAAAA=&#10;" stroked="f">
                      <v:textbox>
                        <w:txbxContent>
                          <w:p w14:paraId="16F99312"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400" o:spid="_x0000_s1424" style="position:absolute;left:24667;top:2062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syisQA&#10;AADcAAAADwAAAGRycy9kb3ducmV2LnhtbESPQWsCMRSE7wX/Q3hCbzXR2lVXo4ggCLaHquD1sXnu&#10;Lm5e1k3U9d8bodDjMDPfMLNFaytxo8aXjjX0ewoEceZMybmGw379MQbhA7LByjFpeJCHxbzzNsPU&#10;uDv/0m0XchEh7FPUUIRQp1L6rCCLvudq4uidXGMxRNnk0jR4j3BbyYFSibRYclwosKZVQdl5d7Ua&#10;MBmay8/p83u/vSY4yVu1/joqrd+77XIKIlAb/sN/7Y3RMB6M4HUmH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rMorEAAAA3AAAAA8AAAAAAAAAAAAAAAAAmAIAAGRycy9k&#10;b3ducmV2LnhtbFBLBQYAAAAABAAEAPUAAACJAwAAAAA=&#10;" stroked="f">
                      <v:textbox>
                        <w:txbxContent>
                          <w:p w14:paraId="16F99313"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401" o:spid="_x0000_s1425" style="position:absolute;left:24773;top:2509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Sm+MAA&#10;AADcAAAADwAAAGRycy9kb3ducmV2LnhtbERPTYvCMBC9C/6HMII3TdS1aDWKCMLC6mF1wevQjG2x&#10;mdQmavffm4Pg8fG+l+vWVuJBjS8daxgNFQjizJmScw1/p91gBsIHZIOVY9LwTx7Wq25nialxT/6l&#10;xzHkIoawT1FDEUKdSumzgiz6oauJI3dxjcUQYZNL0+AzhttKjpVKpMWSY0OBNW0Lyq7Hu9WAyZe5&#10;HS6T/ennnuA8b9VuelZa93vtZgEiUBs+4rf722iYjePa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Sm+MAAAADcAAAADwAAAAAAAAAAAAAAAACYAgAAZHJzL2Rvd25y&#10;ZXYueG1sUEsFBgAAAAAEAAQA9QAAAIUDAAAAAA==&#10;" stroked="f">
                      <v:textbox>
                        <w:txbxContent>
                          <w:p w14:paraId="16F99314"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rect id="Rectangle 7402" o:spid="_x0000_s1426" style="position:absolute;left:24773;top:21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gDY8QA&#10;AADcAAAADwAAAGRycy9kb3ducmV2LnhtbESPT4vCMBTE7wt+h/AEb2viny1ajbIsCILuYVXw+mie&#10;bbF5qU3U+u2NIOxxmJnfMPNlaytxo8aXjjUM+goEceZMybmGw371OQHhA7LByjFpeJCH5aLzMcfU&#10;uDv/0W0XchEh7FPUUIRQp1L6rCCLvu9q4uidXGMxRNnk0jR4j3BbyaFSibRYclwosKafgrLz7mo1&#10;YDI2l9/TaLvfXBOc5q1afR2V1r1u+z0DEagN/+F3e200TIZTe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4A2PEAAAA3AAAAA8AAAAAAAAAAAAAAAAAmAIAAGRycy9k&#10;b3ducmV2LnhtbFBLBQYAAAAABAAEAPUAAACJAwAAAAA=&#10;" stroked="f">
                      <v:textbox>
                        <w:txbxContent>
                          <w:p w14:paraId="16F99315"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v:shape id="AutoShape 7403" o:spid="_x0000_s1427" type="#_x0000_t32" style="position:absolute;left:24454;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9GgsIAAADcAAAADwAAAGRycy9kb3ducmV2LnhtbERPy4rCMBTdC/MP4Q6403RUfFSjiCAz&#10;CGPxgW4vzbUt09yUJtb695OF4PJw3otVa0rRUO0Kywq++hEI4tTqgjMF59O2NwXhPLLG0jIpeJKD&#10;1fKjs8BY2wcfqDn6TIQQdjEqyL2vYildmpNB17cVceButjboA6wzqWt8hHBTykEUjaXBgkNDjhVt&#10;ckr/jnejoEku+8m2ar4Tn11Gh91odkXzq1T3s13PQXhq/Vv8cv9oBdNhmB/Oh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f9GgsIAAADcAAAADwAAAAAAAAAAAAAA&#10;AAChAgAAZHJzL2Rvd25yZXYueG1sUEsFBgAAAAAEAAQA+QAAAJADAAAAAA==&#10;" strokeweight="2pt"/>
                    <v:rect id="Rectangle 7404" o:spid="_x0000_s1428" style="position:absolute;left:20627;top:3391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EQ8UA&#10;AADcAAAADwAAAGRycy9kb3ducmV2LnhtbESP3WoCMRSE7wu+QzhC7zSr0nZZjSKFYkEKrT/3h81x&#10;d3FzsiZZTfv0TUHo5TAz3zCLVTStuJLzjWUFk3EGgri0uuFKwWH/NspB+ICssbVMCr7Jw2o5eFhg&#10;oe2Nv+i6C5VIEPYFKqhD6AopfVmTQT+2HXHyTtYZDEm6SmqHtwQ3rZxm2bM02HBaqLGj15rK8643&#10;CrqPp37zctm6n2Pef5a4jTZMo1KPw7iegwgUw3/43n7XCvLZB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gARDxQAAANwAAAAPAAAAAAAAAAAAAAAAAJgCAABkcnMv&#10;ZG93bnJldi54bWxQSwUGAAAAAAQABAD1AAAAigMAAAAA&#10;" strokeweight="2pt"/>
                    <v:rect id="Rectangle 7405" o:spid="_x0000_s1429" style="position:absolute;left:28495;top:4572;width:16007;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2I8UA&#10;AADcAAAADwAAAGRycy9kb3ducmV2LnhtbESPQWsCMRCF7wX/QxjBS9HsalHZGkUqpaUndy09D5vp&#10;7uJmsiSpxn9vCoUeH2/e9+ZtdtH04kLOd5YV5LMMBHFtdceNgs/T63QNwgdkjb1lUnAjD7vt6GGD&#10;hbZXLulShUYkCPsCFbQhDIWUvm7JoJ/ZgTh539YZDEm6RmqH1wQ3vZxn2VIa7Dg1tDjQS0v1ufox&#10;6Y08ll/V2+PNfthD2eXaPR3jSqnJOO6fQQSK4f/4L/2uFawXc/gdkw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5HYjxQAAANwAAAAPAAAAAAAAAAAAAAAAAJgCAABkcnMv&#10;ZG93bnJldi54bWxQSwUGAAAAAAQABAD1AAAAigMAAAAA&#10;" filled="f" fillcolor="#8db3e2" strokeweight="2pt">
                      <v:textbox>
                        <w:txbxContent>
                          <w:p w14:paraId="16F99316" w14:textId="77777777" w:rsidR="009502FA" w:rsidRPr="00236D9C" w:rsidRDefault="009502FA" w:rsidP="00E2352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v:textbox>
                    </v:rect>
                    <v:shape id="AutoShape 7406" o:spid="_x0000_s1430" type="#_x0000_t32" style="position:absolute;left:20520;top:3476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3Y9cYAAADcAAAADwAAAGRycy9kb3ducmV2LnhtbESPQWvCQBSE7wX/w/KE3urGGmqMrlIK&#10;0lKoYhS9PrLPJJh9G7LbJP333ULB4zAz3zCrzWBq0VHrKssKppMIBHFudcWFgtNx+5SAcB5ZY22Z&#10;FPyQg8169LDCVNueD9RlvhABwi5FBaX3TSqly0sy6Ca2IQ7e1bYGfZBtIXWLfYCbWj5H0Ys0WHFY&#10;KLGht5LyW/ZtFHT7826+bbr3vS/O8eEzXlzQfCn1OB5elyA8Df4e/m9/aAXJbAZ/Z8IR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t2PXGAAAA3AAAAA8AAAAAAAAA&#10;AAAAAAAAoQIAAGRycy9kb3ducmV2LnhtbFBLBQYAAAAABAAEAPkAAACUAwAAAAA=&#10;" strokeweight="2pt"/>
                    <v:rect id="Rectangle 7407" o:spid="_x0000_s1431" style="position:absolute;left:28388;width:1469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FLzMUA&#10;AADcAAAADwAAAGRycy9kb3ducmV2LnhtbESPQWsCMRCF7wX/Qxihl6LZtaKyNYoopaUndy09D5vp&#10;7uJmsiRR479vCoUeH2/e9+att9H04krOd5YV5NMMBHFtdceNgs/T62QFwgdkjb1lUnAnD9vN6GGN&#10;hbY3LulahUYkCPsCFbQhDIWUvm7JoJ/agTh539YZDEm6RmqHtwQ3vZxl2UIa7Dg1tDjQvqX6XF1M&#10;eiOP5Vf19nS3H/ZQdrl282NcKvU4jrsXEIFi+D/+S79rBavnOfyOSQS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UvMxQAAANwAAAAPAAAAAAAAAAAAAAAAAJgCAABkcnMv&#10;ZG93bnJldi54bWxQSwUGAAAAAAQABAD1AAAAigMAAAAA&#10;" filled="f" fillcolor="#8db3e2" strokeweight="2pt">
                      <v:textbox>
                        <w:txbxContent>
                          <w:p w14:paraId="16F99317" w14:textId="77777777" w:rsidR="009502FA" w:rsidRPr="00236D9C" w:rsidRDefault="009502FA" w:rsidP="00E2352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v:textbox>
                    </v:rect>
                    <v:rect id="Rectangle 7408" o:spid="_x0000_s1432" style="position:absolute;left:28495;top:9144;width:1674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3uV8UA&#10;AADcAAAADwAAAGRycy9kb3ducmV2LnhtbESPT2sCMRDF7wW/QxjBi9Ts2n+yNYpYisVTd1t6HjbT&#10;3cXNZEmixm/fCEKPjzfv9+Yt19H04kTOd5YV5LMMBHFtdceNgu+v9/sFCB+QNfaWScGFPKxXo7sl&#10;FtqeuaRTFRqRIOwLVNCGMBRS+rolg35mB+Lk/VpnMCTpGqkdnhPc9HKeZc/SYMepocWBti3Vh+po&#10;0ht5LH+q3fRi9/at7HLtHj/ji1KTcdy8gggUw//xLf2hFSwenuA6JhF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e5XxQAAANwAAAAPAAAAAAAAAAAAAAAAAJgCAABkcnMv&#10;ZG93bnJldi54bWxQSwUGAAAAAAQABAD1AAAAigMAAAAA&#10;" filled="f" fillcolor="#8db3e2" strokeweight="2pt">
                      <v:textbox>
                        <w:txbxContent>
                          <w:p w14:paraId="16F99318"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CountryNameText</w:t>
                            </w:r>
                            <w:proofErr w:type="spellEnd"/>
                          </w:p>
                        </w:txbxContent>
                      </v:textbox>
                    </v:rect>
                    <v:shape id="AutoShape 7409" o:spid="_x0000_s1433" type="#_x0000_t32" style="position:absolute;left:24561;top:1116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7bcYAAADcAAAADwAAAGRycy9kb3ducmV2LnhtbESPQWvCQBSE7wX/w/KE3urGNmiMrlIK&#10;0lKowSh6fWSfSTD7NmS3Mf333ULB4zAz3zCrzWAa0VPnassKppMIBHFhdc2lguNh+5SAcB5ZY2OZ&#10;FPyQg8169LDCVNsb76nPfSkChF2KCirv21RKV1Rk0E1sSxy8i+0M+iC7UuoObwFuGvkcRTNpsOaw&#10;UGFLbxUV1/zbKOiz026+bfv3zJeneP8ZL85ovpR6HA+vSxCeBn8P/7c/tILkZQZ/Z8IR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ae23GAAAA3AAAAA8AAAAAAAAA&#10;AAAAAAAAoQIAAGRycy9kb3ducmV2LnhtbFBLBQYAAAAABAAEAPkAAACUAwAAAAA=&#10;" strokeweight="2pt"/>
                    <v:rect id="Rectangle 7410" o:spid="_x0000_s1434" style="position:absolute;left:28495;top:13716;width:2460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PVu8UA&#10;AADcAAAADwAAAGRycy9kb3ducmV2LnhtbESPQWsCMRCF7wX/Qxihl1Kz2xaVrVFEKZWe3LX0PGzG&#10;3cXNZEmixn/fCIUeH2/e9+YtVtH04kLOd5YV5JMMBHFtdceNgu/Dx/MchA/IGnvLpOBGHlbL0cMC&#10;C22vXNKlCo1IEPYFKmhDGAopfd2SQT+xA3HyjtYZDEm6RmqH1wQ3vXzJsqk02HFqaHGgTUv1qTqb&#10;9EYey5/q8+lmv+y27HLt3vZxptTjOK7fQQSK4f/4L73TCuavM7iPSQS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9W7xQAAANwAAAAPAAAAAAAAAAAAAAAAAJgCAABkcnMv&#10;ZG93bnJldi54bWxQSwUGAAAAAAQABAD1AAAAigMAAAAA&#10;" filled="f" fillcolor="#8db3e2" strokeweight="2pt">
                      <v:textbox>
                        <w:txbxContent>
                          <w:p w14:paraId="16F99319"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CountrySub-DivisionNameText</w:t>
                            </w:r>
                            <w:proofErr w:type="spellEnd"/>
                          </w:p>
                        </w:txbxContent>
                      </v:textbox>
                    </v:rect>
                    <v:rect id="Rectangle 7411" o:spid="_x0000_s1435" style="position:absolute;left:28388;top:18394;width:140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xBycQA&#10;AADcAAAADwAAAGRycy9kb3ducmV2LnhtbESPwUrDQBCG70LfYRnBi9hNVGqJ3ZaiiOKpSUvPQ3ZM&#10;gtnZsLu227d3DoLH4Z//m29Wm+xGdaIQB88GynkBirj1duDOwGH/drcEFROyxdEzGbhQhM16drXC&#10;yvoz13RqUqcEwrFCA31KU6V1bHtyGOd+IpbsyweHScbQaRvwLHA36vuiWGiHA8uFHid66an9bn6c&#10;aJS5Pjbvtxf/6V/robThcZefjLm5zttnUIly+l/+a39YA8sHsZVnhAB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MQcnEAAAA3AAAAA8AAAAAAAAAAAAAAAAAmAIAAGRycy9k&#10;b3ducmV2LnhtbFBLBQYAAAAABAAEAPUAAACJAwAAAAA=&#10;" filled="f" fillcolor="#8db3e2" strokeweight="2pt">
                      <v:textbox>
                        <w:txbxContent>
                          <w:p w14:paraId="16F9931A"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LineFiveText</w:t>
                            </w:r>
                            <w:proofErr w:type="spellEnd"/>
                          </w:p>
                        </w:txbxContent>
                      </v:textbox>
                    </v:rect>
                    <v:rect id="Rectangle 7412" o:spid="_x0000_s1436" style="position:absolute;left:28495;top:22966;width:145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DkUsUA&#10;AADcAAAADwAAAGRycy9kb3ducmV2LnhtbESPQWsCMRCF7wX/QxjBi9Ts2tLarVHEUiyeutvS87CZ&#10;7i5uJksSNf77RhB6fLx535u3XEfTixM531lWkM8yEMS11R03Cr6/3u8XIHxA1thbJgUX8rBeje6W&#10;WGh75pJOVWhEgrAvUEEbwlBI6euWDPqZHYiT92udwZCka6R2eE5w08t5lj1Jgx2nhhYH2rZUH6qj&#10;SW/ksfypdtOL3du3ssu1e/yMz0pNxnHzCiJQDP/Ht/SHVrB4eIH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ORSxQAAANwAAAAPAAAAAAAAAAAAAAAAAJgCAABkcnMv&#10;ZG93bnJldi54bWxQSwUGAAAAAAQABAD1AAAAigMAAAAA&#10;" filled="f" fillcolor="#8db3e2" strokeweight="2pt">
                      <v:textbox>
                        <w:txbxContent>
                          <w:p w14:paraId="16F9931B"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LineFourText</w:t>
                            </w:r>
                            <w:proofErr w:type="spellEnd"/>
                          </w:p>
                        </w:txbxContent>
                      </v:textbox>
                    </v:rect>
                    <v:shape id="AutoShape 7413" o:spid="_x0000_s1437" type="#_x0000_t32" style="position:absolute;left:24454;top:1509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k1/8IAAADcAAAADwAAAGRycy9kb3ducmV2LnhtbERPTWvCQBC9C/0PywjedKOE1kbXUIRg&#10;KdigLXodstMkNDsbstsk/nv3IPT4eN/bdDSN6KlztWUFy0UEgriwuuZSwfdXNl+DcB5ZY2OZFNzI&#10;Qbp7mmwx0XbgE/VnX4oQwi5BBZX3bSKlKyoy6Ba2JQ7cj+0M+gC7UuoOhxBuGrmKomdpsObQUGFL&#10;+4qK3/OfUdDnl8+XrO0PuS8v8ekjfr2iOSo1m45vGxCeRv8vfrjftYJ1HOaHM+EI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fk1/8IAAADcAAAADwAAAAAAAAAAAAAA&#10;AAChAgAAZHJzL2Rvd25yZXYueG1sUEsFBgAAAAAEAAQA+QAAAJADAAAAAA==&#10;" strokeweight="2pt"/>
                    <v:shape id="AutoShape 7414" o:spid="_x0000_s1438" type="#_x0000_t32" style="position:absolute;left:24561;top:2020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WQZMUAAADcAAAADwAAAGRycy9kb3ducmV2LnhtbESPQWvCQBSE74X+h+UJvdWNEmyMrlIE&#10;aRHakCh6fWSfSTD7NmS3Mf333UKhx2FmvmHW29G0YqDeNZYVzKYRCOLS6oYrBafj/jkB4TyyxtYy&#10;KfgmB9vN48MaU23vnNNQ+EoECLsUFdTed6mUrqzJoJvajjh4V9sb9EH2ldQ93gPctHIeRQtpsOGw&#10;UGNHu5rKW/FlFAzZ+fNl3w1vma/OcX6Ilxc0H0o9TcbXFQhPo/8P/7XftYIknsHvmXA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WQZMUAAADcAAAADwAAAAAAAAAA&#10;AAAAAAChAgAAZHJzL2Rvd25yZXYueG1sUEsFBgAAAAAEAAQA+QAAAJMDAAAAAA==&#10;" strokeweight="2pt"/>
                    <v:shape id="AutoShape 7415" o:spid="_x0000_s1439" type="#_x0000_t32" style="position:absolute;left:24454;top:2445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cOE8UAAADcAAAADwAAAGRycy9kb3ducmV2LnhtbESPQWvCQBSE7wX/w/IEb3VTCdamriJC&#10;sAhWkhZ7fWRfk9Ds25DdJvHfu0Khx2FmvmHW29E0oqfO1ZYVPM0jEMSF1TWXCj4/0scVCOeRNTaW&#10;ScGVHGw3k4c1JtoOnFGf+1IECLsEFVTet4mUrqjIoJvbljh437Yz6IPsSqk7HALcNHIRRUtpsOaw&#10;UGFL+4qKn/zXKOjPl/fntO0PZ19e4uwYv3yhOSk1m467VxCeRv8f/mu/aQWreAH3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cOE8UAAADcAAAADwAAAAAAAAAA&#10;AAAAAAChAgAAZHJzL2Rvd25yZXYueG1sUEsFBgAAAAAEAAQA+QAAAJMDAAAAAA==&#10;" strokeweight="2pt"/>
                    <v:shape id="AutoShape 7416" o:spid="_x0000_s1440" type="#_x0000_t32" style="position:absolute;left:21903;top:34768;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Iz/MUAAADcAAAADwAAAGRycy9kb3ducmV2LnhtbESPQWvCQBSE7wX/w/IKvdVNJViNrkGE&#10;0CK0kih6fWRfk9Ds25DdxvTfdwuCx2FmvmHW6WhaMVDvGssKXqYRCOLS6oYrBadj9rwA4TyyxtYy&#10;KfglB+lm8rDGRNsr5zQUvhIBwi5BBbX3XSKlK2sy6Ka2Iw7el+0N+iD7SuoerwFuWjmLork02HBY&#10;qLGjXU3ld/FjFAyH8+dr1g1vB1+d43wfLy9oPpR6ehy3KxCeRn8P39rvWsEijuH/TD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Iz/MUAAADcAAAADwAAAAAAAAAA&#10;AAAAAAChAgAAZHJzL2Rvd25yZXYueG1sUEsFBgAAAAAEAAQA+QAAAJMDAAAAAA==&#10;" strokeweight="2pt"/>
                    <v:shape id="AutoShape 7417" o:spid="_x0000_s1441" type="#_x0000_t32" style="position:absolute;left:24561;top:616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6WZ8QAAADcAAAADwAAAGRycy9kb3ducmV2LnhtbESPQWvCQBSE74L/YXmCN91U0mqjq4gg&#10;imBFLXp9ZF+TYPZtyK4x/feuUOhxmJlvmNmiNaVoqHaFZQVvwwgEcWp1wZmC7/N6MAHhPLLG0jIp&#10;+CUHi3m3M8NE2wcfqTn5TAQIuwQV5N5XiZQuzcmgG9qKOHg/tjbog6wzqWt8BLgp5SiKPqTBgsNC&#10;jhWtckpvp7tR0BwuX+N11WwOPrvEx138eUWzV6rfa5dTEJ5a/x/+a2+1gkn8Dq8z4QjI+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jpZnxAAAANwAAAAPAAAAAAAAAAAA&#10;AAAAAKECAABkcnMvZG93bnJldi54bWxQSwUGAAAAAAQABAD5AAAAkgMAAAAA&#10;" strokeweight="2pt"/>
                    <v:rect id="Rectangle 7418" o:spid="_x0000_s1442" style="position:absolute;left:28495;top:27644;width:145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kDXcQA&#10;AADcAAAADwAAAGRycy9kb3ducmV2LnhtbESPQWsCMRCF74X+hzCFXopmt4jKapSiFIun7iqeh824&#10;u3QzWZJU4783BaHHx5v3vXnLdTS9uJDznWUF+TgDQVxb3XGj4Hj4HM1B+ICssbdMCm7kYb16flpi&#10;oe2VS7pUoREJwr5ABW0IQyGlr1sy6Md2IE7e2TqDIUnXSO3wmuCml+9ZNpUGO04NLQ60aan+qX5N&#10;eiOP5anavd3s3m7LLtdu8h1nSr2+xI8FiEAx/B8/0l9awXwyhb8xiQB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ZA13EAAAA3AAAAA8AAAAAAAAAAAAAAAAAmAIAAGRycy9k&#10;b3ducmV2LnhtbFBLBQYAAAAABAAEAPUAAACJAwAAAAA=&#10;" filled="f" fillcolor="#8db3e2" strokeweight="2pt">
                      <v:textbox>
                        <w:txbxContent>
                          <w:p w14:paraId="16F9931C"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v:textbox>
                    </v:rect>
                    <v:rect id="Rectangle 7419" o:spid="_x0000_s1443" style="position:absolute;left:28599;top:32854;width:151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WmxsQA&#10;AADcAAAADwAAAGRycy9kb3ducmV2LnhtbESPQWsCMRCF7wX/QxjBS9HsilTZGkUsovTUXaXnYTPd&#10;XbqZLEmq8d+bQqHHx5v3vXnrbTS9uJLznWUF+SwDQVxb3XGj4HI+TFcgfEDW2FsmBXfysN2MntZY&#10;aHvjkq5VaESCsC9QQRvCUEjp65YM+pkdiJP3ZZ3BkKRrpHZ4S3DTy3mWvUiDHaeGFgfat1R/Vz8m&#10;vZHH8rM6Pt/tu30ru1y7xUdcKjUZx90riEAx/B//pU9awWqxhN8xiQB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psbEAAAA3AAAAA8AAAAAAAAAAAAAAAAAmAIAAGRycy9k&#10;b3ducmV2LnhtbFBLBQYAAAAABAAEAPUAAACJAwAAAAA=&#10;" filled="f" fillcolor="#8db3e2" strokeweight="2pt">
                      <v:textbox>
                        <w:txbxContent>
                          <w:p w14:paraId="16F9931D" w14:textId="77777777" w:rsidR="009502FA" w:rsidRPr="00236D9C" w:rsidRDefault="009502FA" w:rsidP="00E23522">
                            <w:pPr>
                              <w:rPr>
                                <w:sz w:val="18"/>
                                <w:szCs w:val="18"/>
                              </w:rPr>
                            </w:pPr>
                            <w:proofErr w:type="spellStart"/>
                            <w:proofErr w:type="gramStart"/>
                            <w:r w:rsidRPr="006E3E62">
                              <w:rPr>
                                <w:rFonts w:cs="Arial"/>
                                <w:bCs/>
                                <w:szCs w:val="20"/>
                              </w:rPr>
                              <w:t>asram:</w:t>
                            </w:r>
                            <w:proofErr w:type="gramEnd"/>
                            <w:r w:rsidRPr="006E3E62">
                              <w:rPr>
                                <w:rFonts w:cs="Arial"/>
                                <w:bCs/>
                                <w:szCs w:val="20"/>
                              </w:rPr>
                              <w:t>LineThreeText</w:t>
                            </w:r>
                            <w:proofErr w:type="spellEnd"/>
                          </w:p>
                        </w:txbxContent>
                      </v:textbox>
                    </v:rect>
                    <v:rect id="Rectangle 7420" o:spid="_x0000_s1444" style="position:absolute;left:28601;top:37745;width:144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oytMQA&#10;AADcAAAADwAAAGRycy9kb3ducmV2LnhtbESPwUrDQBCG70LfYRnBi9hNpNiSdluKIoonkxbPQ3aa&#10;BLOzYXdtt2/vHASPwz//N99sdtmN6kwhDp4NlPMCFHHr7cCdgePh9WEFKiZki6NnMnClCLvt7GaD&#10;lfUXruncpE4JhGOFBvqUpkrr2PbkMM79RCzZyQeHScbQaRvwInA36seieNIOB5YLPU703FP73fw4&#10;0Shz/dW83V/9h3+ph9KGxWdeGnN3m/drUIly+l/+a79bA6uF2Mo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KMrTEAAAA3AAAAA8AAAAAAAAAAAAAAAAAmAIAAGRycy9k&#10;b3ducmV2LnhtbFBLBQYAAAAABAAEAPUAAACJAwAAAAA=&#10;" filled="f" fillcolor="#8db3e2" strokeweight="2pt">
                      <v:textbox>
                        <w:txbxContent>
                          <w:p w14:paraId="16F9931E" w14:textId="77777777" w:rsidR="009502FA" w:rsidRPr="00477555" w:rsidRDefault="009502FA" w:rsidP="00E23522">
                            <w:pPr>
                              <w:rPr>
                                <w:szCs w:val="18"/>
                              </w:rPr>
                            </w:pPr>
                            <w:proofErr w:type="spellStart"/>
                            <w:proofErr w:type="gramStart"/>
                            <w:r w:rsidRPr="006E3E62">
                              <w:rPr>
                                <w:rFonts w:cs="Arial"/>
                                <w:bCs/>
                                <w:szCs w:val="20"/>
                              </w:rPr>
                              <w:t>asram:</w:t>
                            </w:r>
                            <w:proofErr w:type="gramEnd"/>
                            <w:r w:rsidRPr="006E3E62">
                              <w:rPr>
                                <w:rFonts w:cs="Arial"/>
                                <w:bCs/>
                                <w:szCs w:val="20"/>
                              </w:rPr>
                              <w:t>LineTwoText</w:t>
                            </w:r>
                            <w:proofErr w:type="spellEnd"/>
                          </w:p>
                        </w:txbxContent>
                      </v:textbox>
                    </v:rect>
                    <v:shape id="AutoShape 7421" o:spid="_x0000_s1445" type="#_x0000_t32" style="position:absolute;left:24561;top:29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OcYsQAAADcAAAADwAAAGRycy9kb3ducmV2LnhtbESP3YrCMBSE7wXfIRzBO01dyqpdo8iC&#10;KAsq/uDeHpqzbdnmpDSx1rc3guDlMDPfMLNFa0rRUO0KywpGwwgEcWp1wZmC82k1mIBwHlljaZkU&#10;3MnBYt7tzDDR9sYHao4+EwHCLkEFufdVIqVLczLohrYiDt6frQ36IOtM6hpvAW5K+RFFn9JgwWEh&#10;x4q+c0r/j1ejoNlfduNV1az3PrvEh594+otmq1S/1y6/QHhq/Tv8am+0gkk8he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w5xixAAAANwAAAAPAAAAAAAAAAAA&#10;AAAAAKECAABkcnMvZG93bnJldi54bWxQSwUGAAAAAAQABAD5AAAAkgMAAAAA&#10;" strokeweight="2pt"/>
                    <v:shape id="AutoShape 7422" o:spid="_x0000_s1446" type="#_x0000_t32" style="position:absolute;left:24561;top:3476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wGucUAAADcAAAADwAAAGRycy9kb3ducmV2LnhtbESP3YrCMBSE7xd8h3AE79ZUcVetRhFB&#10;FGEVf9DbQ3Nsi81JaWLtvr1ZWPBymJlvmOm8MYWoqXK5ZQW9bgSCOLE651TB+bT6HIFwHlljYZkU&#10;/JKD+az1McVY2ycfqD76VAQIuxgVZN6XsZQuycig69qSOHg3Wxn0QVap1BU+A9wUsh9F39JgzmEh&#10;w5KWGSX348MoqPeX3XBV1uu9Ty+Dw3YwvqL5UarTbhYTEJ4a/w7/tzdaweirB39nwhGQs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wGucUAAADcAAAADwAAAAAAAAAA&#10;AAAAAAChAgAAZHJzL2Rvd25yZXYueG1sUEsFBgAAAAAEAAQA+QAAAJMDAAAAAA==&#10;" strokeweight="2pt"/>
                    <v:shape id="AutoShape 7423" o:spid="_x0000_s1447" type="#_x0000_t32" style="position:absolute;left:24561;top:3965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6YzsUAAADcAAAADwAAAGRycy9kb3ducmV2LnhtbESP3YrCMBSE7wXfIRxh7zRV1NWuUUSQ&#10;XQQVf9DbQ3O2LTYnpcnW+vZGEPZymJlvmNmiMYWoqXK5ZQX9XgSCOLE651TB+bTuTkA4j6yxsEwK&#10;HuRgMW+3Zhhre+cD1UefigBhF6OCzPsyltIlGRl0PVsSB+/XVgZ9kFUqdYX3ADeFHETRWBrMOSxk&#10;WNIqo+R2/DMK6v1l97ku6++9Ty/Dw2Y4vaLZKvXRaZZfIDw1/j/8bv9oBZPRAF5nwhG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76YzsUAAADcAAAADwAAAAAAAAAA&#10;AAAAAAChAgAAZHJzL2Rvd25yZXYueG1sUEsFBgAAAAAEAAQA+QAAAJMDAAAAAA==&#10;" strokeweight="2pt"/>
                  </v:group>
                  <v:group id="Gruppieren 853" o:spid="_x0000_s1448" style="position:absolute;left:66985;top:57628;width:1905;height:1664" coordsize="190498,166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rect id="Rectangle 7377" o:spid="_x0000_s1449" style="position:absolute;width:190498;height:166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hCe8QA&#10;AADcAAAADwAAAGRycy9kb3ducmV2LnhtbESPQWsCMRSE70L/Q3hCb5pVql1WoxShVJCCtfX+2Lzu&#10;Lt28rElWY399UxA8DjPzDbNcR9OKMznfWFYwGWcgiEurG64UfH2+jnIQPiBrbC2Tgit5WK8eBkss&#10;tL3wB50PoRIJwr5ABXUIXSGlL2sy6Me2I07et3UGQ5KuktrhJcFNK6dZNpcGG04LNXa0qan8OfRG&#10;Qfc+69+eTzv3e8z7fYm7aMM0KvU4jC8LEIFiuIdv7a1WkM+e4P9MO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oQnvEAAAA3AAAAA8AAAAAAAAAAAAAAAAAmAIAAGRycy9k&#10;b3ducmV2LnhtbFBLBQYAAAAABAAEAPUAAACJAwAAAAA=&#10;" strokeweight="2pt"/>
                    <v:shape id="AutoShape 7378" o:spid="_x0000_s1450" type="#_x0000_t32" style="position:absolute;left:50488;top:78538;width:927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9fZsEAAADcAAAADwAAAGRycy9kb3ducmV2LnhtbESPT4vCMBTE74LfITzBm6Yu/inVKCIs&#10;eK0rnh/Nsy02L7VJbfz2mwVhj8PM/IbZHYJpxIs6V1tWsJgnIIgLq2suFVx/vmcpCOeRNTaWScGb&#10;HBz249EOM20Hzul18aWIEHYZKqi8bzMpXVGRQTe3LXH07rYz6KPsSqk7HCLcNPIrSdbSYM1xocKW&#10;ThUVj0tvFOT5s7z1LgzH9B42y6temqQ/KzWdhOMWhKfg/8Of9lkrSFdr+DsTj4D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f19mwQAAANwAAAAPAAAAAAAAAAAAAAAA&#10;AKECAABkcnMvZG93bnJldi54bWxQSwUGAAAAAAQABAD5AAAAjwMAAAAA&#10;" strokeweight="1.25pt"/>
                    <v:shape id="AutoShape 7379" o:spid="_x0000_s1451" type="#_x0000_t32" style="position:absolute;left:95367;top:44879;width:0;height:717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BvnccAAADcAAAADwAAAGRycy9kb3ducmV2LnhtbESPT2vCQBTE7wW/w/IEb3VjQSvRVcQq&#10;eGgL8c/B2zP7TILZtyG7Jmk/fbcgeBxm5jfMfNmZUjRUu8KygtEwAkGcWl1wpuB42L5OQTiPrLG0&#10;TAp+yMFy0XuZY6xtywk1e5+JAGEXo4Lc+yqW0qU5GXRDWxEH72prgz7IOpO6xjbATSnfomgiDRYc&#10;FnKsaJ1TetvfjYLxvb2cJyNOVl+bj1Py26Tft9OnUoN+t5qB8NT5Z/jR3mkF0/E7/J8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wG+dxwAAANwAAAAPAAAAAAAA&#10;AAAAAAAAAKECAABkcnMvZG93bnJldi54bWxQSwUGAAAAAAQABAD5AAAAlQMAAAAA&#10;" strokeweight="1.25pt"/>
                  </v:group>
                </v:group>
                <v:rect id="Rectangle 7501" o:spid="_x0000_s1452" style="position:absolute;top:27086;width:5003;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Xh8QA&#10;AADdAAAADwAAAGRycy9kb3ducmV2LnhtbERP22rCQBB9L/gPywi+lLpRUEqajYgghiJI4+V5yE6T&#10;0OxszK5J+vfdQqFvczjXSTajaURPnastK1jMIxDEhdU1lwou5/3LKwjnkTU2lknBNznYpJOnBGNt&#10;B/6gPvelCCHsYlRQed/GUrqiIoNublviwH3azqAPsCul7nAI4aaRyyhaS4M1h4YKW9pVVHzlD6Ng&#10;KE797Xw8yNPzLbN8z+67/Pqu1Gw6bt9AeBr9v/jPnekwf7lewe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i14fEAAAA3QAAAA8AAAAAAAAAAAAAAAAAmAIAAGRycy9k&#10;b3ducmV2LnhtbFBLBQYAAAAABAAEAPUAAACJAwAAAAA=&#10;" filled="f" stroked="f">
                  <v:textbox>
                    <w:txbxContent>
                      <w:p w14:paraId="16F9931F" w14:textId="77777777" w:rsidR="009502FA" w:rsidRPr="002F612C" w:rsidRDefault="009502FA" w:rsidP="00E23522">
                        <w:pPr>
                          <w:rPr>
                            <w:rFonts w:cs="Arial"/>
                            <w:b/>
                            <w:sz w:val="24"/>
                            <w:szCs w:val="24"/>
                            <w:lang w:val="de-DE"/>
                          </w:rPr>
                        </w:pPr>
                        <w:r>
                          <w:rPr>
                            <w:rFonts w:cs="Arial"/>
                            <w:b/>
                            <w:sz w:val="24"/>
                            <w:szCs w:val="24"/>
                            <w:lang w:val="de-DE"/>
                          </w:rPr>
                          <w:t>0..1</w:t>
                        </w:r>
                      </w:p>
                    </w:txbxContent>
                  </v:textbox>
                </v:rect>
                <w10:anchorlock/>
              </v:group>
            </w:pict>
          </mc:Fallback>
        </mc:AlternateContent>
      </w:r>
    </w:p>
    <w:p w14:paraId="16F98A9A" w14:textId="77777777" w:rsidR="00ED73DF" w:rsidRPr="00ED73DF" w:rsidRDefault="00ED73DF" w:rsidP="00ED73DF"/>
    <w:p w14:paraId="16F98A9B" w14:textId="77777777" w:rsidR="00491DA3" w:rsidRDefault="00491DA3" w:rsidP="00491DA3">
      <w:r>
        <w:br w:type="page"/>
      </w:r>
    </w:p>
    <w:p w14:paraId="16F98A9C" w14:textId="77777777" w:rsidR="0097587A" w:rsidRDefault="0097587A"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97587A" w:rsidRPr="00AD4FE7" w14:paraId="16F98A9E" w14:textId="77777777" w:rsidTr="00DD1805">
        <w:trPr>
          <w:cantSplit/>
          <w:trHeight w:val="329"/>
        </w:trPr>
        <w:tc>
          <w:tcPr>
            <w:tcW w:w="5000" w:type="pct"/>
            <w:shd w:val="clear" w:color="auto" w:fill="FFFFCC"/>
            <w:vAlign w:val="center"/>
          </w:tcPr>
          <w:p w14:paraId="16F98A9D" w14:textId="77777777" w:rsidR="0097587A" w:rsidRPr="00A370B7" w:rsidRDefault="0097587A" w:rsidP="003652C3">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97587A" w:rsidRPr="00AD4FE7" w14:paraId="16F98AA0" w14:textId="77777777" w:rsidTr="00DD1805">
        <w:trPr>
          <w:cantSplit/>
        </w:trPr>
        <w:tc>
          <w:tcPr>
            <w:tcW w:w="5000" w:type="pct"/>
            <w:vAlign w:val="center"/>
          </w:tcPr>
          <w:p w14:paraId="16F98A9F" w14:textId="77777777" w:rsidR="0097587A" w:rsidRPr="00A370B7" w:rsidRDefault="0097587A" w:rsidP="008B0B66">
            <w:pPr>
              <w:spacing w:line="240" w:lineRule="auto"/>
            </w:pPr>
            <w:r w:rsidRPr="00A370B7">
              <w:rPr>
                <w:rFonts w:cs="Arial"/>
                <w:b/>
                <w:bCs/>
                <w:szCs w:val="20"/>
              </w:rPr>
              <w:t xml:space="preserve">“asram:PostalCITradeAddress” </w:t>
            </w:r>
            <w:r w:rsidRPr="00A370B7">
              <w:rPr>
                <w:rFonts w:cs="Arial"/>
                <w:bCs/>
                <w:szCs w:val="20"/>
              </w:rPr>
              <w:t xml:space="preserve">contains business address data of the corresponding customer. </w:t>
            </w:r>
          </w:p>
        </w:tc>
      </w:tr>
    </w:tbl>
    <w:p w14:paraId="16F98AA1" w14:textId="77777777" w:rsidR="0097587A" w:rsidRDefault="0097587A" w:rsidP="00491DA3"/>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AA9" w14:textId="77777777" w:rsidTr="00ED73DF">
        <w:trPr>
          <w:cantSplit/>
          <w:trHeight w:val="329"/>
          <w:tblHeader/>
        </w:trPr>
        <w:tc>
          <w:tcPr>
            <w:tcW w:w="1056" w:type="pct"/>
            <w:shd w:val="clear" w:color="auto" w:fill="FFFFCC"/>
            <w:vAlign w:val="center"/>
          </w:tcPr>
          <w:p w14:paraId="16F98AA2" w14:textId="77777777" w:rsidR="00A370B7" w:rsidRPr="00A370B7" w:rsidRDefault="00A370B7" w:rsidP="00491DA3">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vAlign w:val="center"/>
          </w:tcPr>
          <w:p w14:paraId="16F98AA3" w14:textId="77777777" w:rsidR="00A370B7" w:rsidRPr="00A370B7" w:rsidRDefault="00A370B7" w:rsidP="00491DA3">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8AA4" w14:textId="77777777" w:rsidR="00A370B7" w:rsidRPr="00A370B7" w:rsidRDefault="00A370B7" w:rsidP="00491DA3">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8AA5" w14:textId="77777777" w:rsidR="00A370B7" w:rsidRPr="00A370B7" w:rsidRDefault="00A370B7" w:rsidP="00491DA3">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8AA6" w14:textId="77777777" w:rsidR="00A370B7" w:rsidRPr="00A370B7" w:rsidRDefault="00A370B7" w:rsidP="00491DA3">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8AA7" w14:textId="77777777" w:rsidR="00A370B7" w:rsidRPr="00A370B7" w:rsidRDefault="00A370B7" w:rsidP="00491DA3">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AA8" w14:textId="77777777" w:rsidR="00A370B7" w:rsidRPr="00A370B7" w:rsidRDefault="00A370B7" w:rsidP="00491DA3">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FA620E" w:rsidRPr="00AD4FE7" w14:paraId="16F98AB1" w14:textId="77777777" w:rsidTr="00B2672A">
        <w:trPr>
          <w:cantSplit/>
          <w:trHeight w:val="317"/>
        </w:trPr>
        <w:tc>
          <w:tcPr>
            <w:tcW w:w="1056" w:type="pct"/>
            <w:shd w:val="clear" w:color="auto" w:fill="92D050"/>
            <w:vAlign w:val="center"/>
          </w:tcPr>
          <w:p w14:paraId="16F98AAA" w14:textId="77777777" w:rsidR="00FA620E" w:rsidRPr="00593622" w:rsidRDefault="00FA620E" w:rsidP="004C65A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asram:CityNameText</w:t>
            </w:r>
          </w:p>
        </w:tc>
        <w:tc>
          <w:tcPr>
            <w:tcW w:w="453" w:type="pct"/>
            <w:shd w:val="clear" w:color="auto" w:fill="92D050"/>
            <w:vAlign w:val="center"/>
          </w:tcPr>
          <w:p w14:paraId="16F98AAB"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AAC"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8AAD"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AAE"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Detroit</w:t>
            </w:r>
          </w:p>
        </w:tc>
        <w:tc>
          <w:tcPr>
            <w:tcW w:w="302" w:type="pct"/>
            <w:shd w:val="clear" w:color="auto" w:fill="92D050"/>
            <w:vAlign w:val="center"/>
          </w:tcPr>
          <w:p w14:paraId="16F98AAF"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AB0"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Customer</w:t>
            </w:r>
            <w:r>
              <w:rPr>
                <w:rFonts w:eastAsia="Times New Roman" w:cs="Arial"/>
                <w:bCs/>
                <w:color w:val="000000"/>
                <w:sz w:val="16"/>
                <w:szCs w:val="20"/>
                <w:lang w:eastAsia="de-DE"/>
              </w:rPr>
              <w:t xml:space="preserve"> address: </w:t>
            </w:r>
            <w:r w:rsidRPr="00593622">
              <w:rPr>
                <w:rFonts w:eastAsia="Times New Roman" w:cs="Arial"/>
                <w:bCs/>
                <w:color w:val="000000"/>
                <w:sz w:val="16"/>
                <w:szCs w:val="20"/>
                <w:lang w:eastAsia="de-DE"/>
              </w:rPr>
              <w:t>City</w:t>
            </w:r>
          </w:p>
        </w:tc>
      </w:tr>
      <w:tr w:rsidR="00FA620E" w:rsidRPr="00AD4FE7" w14:paraId="16F98AB9" w14:textId="77777777" w:rsidTr="00B2672A">
        <w:trPr>
          <w:cantSplit/>
          <w:trHeight w:val="317"/>
        </w:trPr>
        <w:tc>
          <w:tcPr>
            <w:tcW w:w="1056" w:type="pct"/>
            <w:shd w:val="clear" w:color="auto" w:fill="92D050"/>
            <w:vAlign w:val="center"/>
          </w:tcPr>
          <w:p w14:paraId="16F98AB2" w14:textId="77777777" w:rsidR="00FA620E" w:rsidRPr="00593622" w:rsidRDefault="00FA620E" w:rsidP="004C65A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asram:CountryIdentifier</w:t>
            </w:r>
          </w:p>
        </w:tc>
        <w:tc>
          <w:tcPr>
            <w:tcW w:w="453" w:type="pct"/>
            <w:shd w:val="clear" w:color="auto" w:fill="92D050"/>
            <w:vAlign w:val="center"/>
          </w:tcPr>
          <w:p w14:paraId="16F98AB3"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AB4"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3</w:t>
            </w:r>
          </w:p>
        </w:tc>
        <w:tc>
          <w:tcPr>
            <w:tcW w:w="352" w:type="pct"/>
            <w:shd w:val="clear" w:color="auto" w:fill="92D050"/>
            <w:vAlign w:val="center"/>
          </w:tcPr>
          <w:p w14:paraId="16F98AB5"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AB6"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US</w:t>
            </w:r>
          </w:p>
        </w:tc>
        <w:tc>
          <w:tcPr>
            <w:tcW w:w="302" w:type="pct"/>
            <w:shd w:val="clear" w:color="auto" w:fill="92D050"/>
            <w:vAlign w:val="center"/>
          </w:tcPr>
          <w:p w14:paraId="16F98AB7"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AB8"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Customer</w:t>
            </w:r>
            <w:r>
              <w:rPr>
                <w:rFonts w:eastAsia="Times New Roman" w:cs="Arial"/>
                <w:bCs/>
                <w:color w:val="000000"/>
                <w:sz w:val="16"/>
                <w:szCs w:val="20"/>
                <w:lang w:eastAsia="de-DE"/>
              </w:rPr>
              <w:t xml:space="preserve"> address:</w:t>
            </w:r>
            <w:r w:rsidRPr="00593622">
              <w:rPr>
                <w:rFonts w:eastAsia="Times New Roman" w:cs="Arial"/>
                <w:bCs/>
                <w:color w:val="000000"/>
                <w:sz w:val="16"/>
                <w:szCs w:val="20"/>
                <w:lang w:eastAsia="de-DE"/>
              </w:rPr>
              <w:t xml:space="preserve"> Country Code</w:t>
            </w:r>
          </w:p>
        </w:tc>
      </w:tr>
      <w:tr w:rsidR="00FA620E" w:rsidRPr="00AD4FE7" w14:paraId="16F98AC1" w14:textId="77777777" w:rsidTr="00B2672A">
        <w:trPr>
          <w:cantSplit/>
          <w:trHeight w:val="317"/>
        </w:trPr>
        <w:tc>
          <w:tcPr>
            <w:tcW w:w="1056" w:type="pct"/>
            <w:shd w:val="clear" w:color="auto" w:fill="92D050"/>
            <w:vAlign w:val="center"/>
          </w:tcPr>
          <w:p w14:paraId="16F98ABA" w14:textId="77777777" w:rsidR="00FA620E" w:rsidRPr="00A370B7" w:rsidRDefault="00FA620E" w:rsidP="005F555C">
            <w:pPr>
              <w:spacing w:line="240" w:lineRule="auto"/>
              <w:rPr>
                <w:rFonts w:eastAsia="Times New Roman" w:cs="Arial"/>
                <w:bCs/>
                <w:color w:val="000000"/>
                <w:sz w:val="16"/>
                <w:szCs w:val="20"/>
                <w:lang w:eastAsia="de-DE"/>
              </w:rPr>
            </w:pPr>
            <w:r w:rsidRPr="00FA620E">
              <w:rPr>
                <w:rFonts w:eastAsia="Times New Roman" w:cs="Arial"/>
                <w:bCs/>
                <w:color w:val="000000"/>
                <w:sz w:val="16"/>
                <w:szCs w:val="20"/>
                <w:lang w:eastAsia="de-DE"/>
              </w:rPr>
              <w:t>asram:CountryNameText</w:t>
            </w:r>
          </w:p>
        </w:tc>
        <w:tc>
          <w:tcPr>
            <w:tcW w:w="453" w:type="pct"/>
            <w:shd w:val="clear" w:color="auto" w:fill="92D050"/>
            <w:vAlign w:val="center"/>
          </w:tcPr>
          <w:p w14:paraId="16F98ABB" w14:textId="77777777" w:rsidR="00FA620E" w:rsidRPr="00A370B7" w:rsidRDefault="00FA620E" w:rsidP="005F555C">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String</w:t>
            </w:r>
          </w:p>
        </w:tc>
        <w:tc>
          <w:tcPr>
            <w:tcW w:w="402" w:type="pct"/>
            <w:shd w:val="clear" w:color="auto" w:fill="92D050"/>
            <w:vAlign w:val="center"/>
          </w:tcPr>
          <w:p w14:paraId="16F98ABC"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35</w:t>
            </w:r>
          </w:p>
        </w:tc>
        <w:tc>
          <w:tcPr>
            <w:tcW w:w="352" w:type="pct"/>
            <w:shd w:val="clear" w:color="auto" w:fill="92D050"/>
            <w:vAlign w:val="center"/>
          </w:tcPr>
          <w:p w14:paraId="16F98ABD"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6</w:t>
            </w:r>
          </w:p>
        </w:tc>
        <w:tc>
          <w:tcPr>
            <w:tcW w:w="955" w:type="pct"/>
            <w:shd w:val="clear" w:color="auto" w:fill="92D050"/>
            <w:vAlign w:val="center"/>
          </w:tcPr>
          <w:p w14:paraId="16F98ABE" w14:textId="77777777" w:rsidR="00FA620E"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United Sates</w:t>
            </w:r>
          </w:p>
        </w:tc>
        <w:tc>
          <w:tcPr>
            <w:tcW w:w="302" w:type="pct"/>
            <w:shd w:val="clear" w:color="auto" w:fill="92D050"/>
            <w:vAlign w:val="center"/>
          </w:tcPr>
          <w:p w14:paraId="16F98ABF"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480" w:type="pct"/>
            <w:shd w:val="clear" w:color="auto" w:fill="92D050"/>
            <w:vAlign w:val="center"/>
          </w:tcPr>
          <w:p w14:paraId="16F98AC0"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Customer address: Country</w:t>
            </w:r>
          </w:p>
        </w:tc>
      </w:tr>
      <w:tr w:rsidR="00FA620E" w:rsidRPr="00AD4FE7" w14:paraId="16F98AC9" w14:textId="77777777" w:rsidTr="00B2672A">
        <w:trPr>
          <w:cantSplit/>
          <w:trHeight w:val="317"/>
        </w:trPr>
        <w:tc>
          <w:tcPr>
            <w:tcW w:w="1056" w:type="pct"/>
            <w:shd w:val="clear" w:color="auto" w:fill="92D050"/>
            <w:vAlign w:val="center"/>
          </w:tcPr>
          <w:p w14:paraId="16F98AC2" w14:textId="77777777" w:rsidR="00FA620E" w:rsidRPr="00593622" w:rsidRDefault="00FA620E" w:rsidP="004C65A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asram:CountrySub-DivisionNameText</w:t>
            </w:r>
          </w:p>
        </w:tc>
        <w:tc>
          <w:tcPr>
            <w:tcW w:w="453" w:type="pct"/>
            <w:shd w:val="clear" w:color="auto" w:fill="92D050"/>
            <w:vAlign w:val="center"/>
          </w:tcPr>
          <w:p w14:paraId="16F98AC3"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AC4"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8AC5"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AC6"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Michigan</w:t>
            </w:r>
          </w:p>
        </w:tc>
        <w:tc>
          <w:tcPr>
            <w:tcW w:w="302" w:type="pct"/>
            <w:shd w:val="clear" w:color="auto" w:fill="92D050"/>
            <w:vAlign w:val="center"/>
          </w:tcPr>
          <w:p w14:paraId="16F98AC7"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AC8"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 xml:space="preserve">Customer </w:t>
            </w:r>
            <w:r>
              <w:rPr>
                <w:rFonts w:eastAsia="Times New Roman" w:cs="Arial"/>
                <w:bCs/>
                <w:color w:val="000000"/>
                <w:sz w:val="16"/>
                <w:szCs w:val="20"/>
                <w:lang w:eastAsia="de-DE"/>
              </w:rPr>
              <w:t xml:space="preserve">address: </w:t>
            </w:r>
            <w:r w:rsidRPr="00593622">
              <w:rPr>
                <w:rFonts w:eastAsia="Times New Roman" w:cs="Arial"/>
                <w:bCs/>
                <w:color w:val="000000"/>
                <w:sz w:val="16"/>
                <w:szCs w:val="20"/>
                <w:lang w:eastAsia="de-DE"/>
              </w:rPr>
              <w:t>State</w:t>
            </w:r>
          </w:p>
        </w:tc>
      </w:tr>
      <w:tr w:rsidR="00FA620E" w:rsidRPr="00AD4FE7" w14:paraId="16F98AD1" w14:textId="77777777" w:rsidTr="00B2672A">
        <w:trPr>
          <w:cantSplit/>
          <w:trHeight w:val="317"/>
        </w:trPr>
        <w:tc>
          <w:tcPr>
            <w:tcW w:w="1056" w:type="pct"/>
            <w:shd w:val="clear" w:color="auto" w:fill="92D050"/>
            <w:vAlign w:val="center"/>
          </w:tcPr>
          <w:p w14:paraId="16F98ACA" w14:textId="77777777" w:rsidR="00FA620E" w:rsidRPr="00A370B7" w:rsidRDefault="00FA620E" w:rsidP="005F555C">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 LineFiveText</w:t>
            </w:r>
          </w:p>
        </w:tc>
        <w:tc>
          <w:tcPr>
            <w:tcW w:w="453" w:type="pct"/>
            <w:shd w:val="clear" w:color="auto" w:fill="92D050"/>
            <w:vAlign w:val="center"/>
          </w:tcPr>
          <w:p w14:paraId="16F98ACB" w14:textId="77777777" w:rsidR="00FA620E" w:rsidRPr="00A370B7" w:rsidRDefault="00FA620E" w:rsidP="005F555C">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String</w:t>
            </w:r>
          </w:p>
        </w:tc>
        <w:tc>
          <w:tcPr>
            <w:tcW w:w="402" w:type="pct"/>
            <w:shd w:val="clear" w:color="auto" w:fill="92D050"/>
            <w:vAlign w:val="center"/>
          </w:tcPr>
          <w:p w14:paraId="16F98ACC"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10</w:t>
            </w:r>
          </w:p>
        </w:tc>
        <w:tc>
          <w:tcPr>
            <w:tcW w:w="352" w:type="pct"/>
            <w:shd w:val="clear" w:color="auto" w:fill="92D050"/>
            <w:vAlign w:val="center"/>
          </w:tcPr>
          <w:p w14:paraId="16F98ACD"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6</w:t>
            </w:r>
          </w:p>
        </w:tc>
        <w:tc>
          <w:tcPr>
            <w:tcW w:w="955" w:type="pct"/>
            <w:shd w:val="clear" w:color="auto" w:fill="92D050"/>
            <w:vAlign w:val="center"/>
          </w:tcPr>
          <w:p w14:paraId="16F98ACE" w14:textId="77777777" w:rsidR="00FA620E"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14321</w:t>
            </w:r>
          </w:p>
        </w:tc>
        <w:tc>
          <w:tcPr>
            <w:tcW w:w="302" w:type="pct"/>
            <w:shd w:val="clear" w:color="auto" w:fill="92D050"/>
            <w:vAlign w:val="center"/>
          </w:tcPr>
          <w:p w14:paraId="16F98ACF"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480" w:type="pct"/>
            <w:shd w:val="clear" w:color="auto" w:fill="92D050"/>
            <w:vAlign w:val="center"/>
          </w:tcPr>
          <w:p w14:paraId="16F98AD0" w14:textId="77777777" w:rsidR="00FA620E" w:rsidRPr="00A370B7" w:rsidRDefault="00FA620E" w:rsidP="005F555C">
            <w:pPr>
              <w:spacing w:line="240" w:lineRule="auto"/>
              <w:rPr>
                <w:rFonts w:eastAsia="Times New Roman" w:cs="Arial"/>
                <w:color w:val="000000"/>
                <w:sz w:val="16"/>
                <w:szCs w:val="20"/>
                <w:lang w:eastAsia="de-DE"/>
              </w:rPr>
            </w:pPr>
            <w:r>
              <w:rPr>
                <w:rFonts w:eastAsia="Times New Roman" w:cs="Arial"/>
                <w:color w:val="000000"/>
                <w:sz w:val="16"/>
                <w:szCs w:val="20"/>
                <w:lang w:eastAsia="de-DE"/>
              </w:rPr>
              <w:t>Customer address: Postbox ZIP</w:t>
            </w:r>
          </w:p>
        </w:tc>
      </w:tr>
      <w:tr w:rsidR="00FA620E" w:rsidRPr="00AD4FE7" w14:paraId="16F98AD9" w14:textId="77777777" w:rsidTr="00B2672A">
        <w:trPr>
          <w:cantSplit/>
          <w:trHeight w:val="317"/>
        </w:trPr>
        <w:tc>
          <w:tcPr>
            <w:tcW w:w="1056" w:type="pct"/>
            <w:shd w:val="clear" w:color="auto" w:fill="92D050"/>
            <w:vAlign w:val="center"/>
          </w:tcPr>
          <w:p w14:paraId="16F98AD2" w14:textId="77777777" w:rsidR="00FA620E" w:rsidRPr="00593622" w:rsidRDefault="00FA620E" w:rsidP="004C65A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asram:LineFourText</w:t>
            </w:r>
          </w:p>
        </w:tc>
        <w:tc>
          <w:tcPr>
            <w:tcW w:w="453" w:type="pct"/>
            <w:shd w:val="clear" w:color="auto" w:fill="92D050"/>
            <w:vAlign w:val="center"/>
          </w:tcPr>
          <w:p w14:paraId="16F98AD3"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AD4"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8AD5"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AD6"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4</w:t>
            </w:r>
          </w:p>
        </w:tc>
        <w:tc>
          <w:tcPr>
            <w:tcW w:w="302" w:type="pct"/>
            <w:shd w:val="clear" w:color="auto" w:fill="92D050"/>
            <w:vAlign w:val="center"/>
          </w:tcPr>
          <w:p w14:paraId="16F98AD7"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AD8" w14:textId="77777777" w:rsidR="00FA620E" w:rsidRPr="00593622" w:rsidRDefault="00FA620E"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Customer</w:t>
            </w:r>
            <w:r>
              <w:rPr>
                <w:rFonts w:eastAsia="Times New Roman" w:cs="Arial"/>
                <w:bCs/>
                <w:color w:val="000000"/>
                <w:sz w:val="16"/>
                <w:szCs w:val="20"/>
                <w:lang w:eastAsia="de-DE"/>
              </w:rPr>
              <w:t xml:space="preserve"> address:</w:t>
            </w:r>
            <w:r w:rsidRPr="00593622">
              <w:rPr>
                <w:rFonts w:eastAsia="Times New Roman" w:cs="Arial"/>
                <w:bCs/>
                <w:color w:val="000000"/>
                <w:sz w:val="16"/>
                <w:szCs w:val="20"/>
                <w:lang w:eastAsia="de-DE"/>
              </w:rPr>
              <w:t xml:space="preserve"> Name</w:t>
            </w:r>
            <w:r>
              <w:rPr>
                <w:rFonts w:eastAsia="Times New Roman" w:cs="Arial"/>
                <w:bCs/>
                <w:color w:val="000000"/>
                <w:sz w:val="16"/>
                <w:szCs w:val="20"/>
                <w:lang w:eastAsia="de-DE"/>
              </w:rPr>
              <w:t xml:space="preserve"> line</w:t>
            </w:r>
            <w:r w:rsidRPr="00593622">
              <w:rPr>
                <w:rFonts w:eastAsia="Times New Roman" w:cs="Arial"/>
                <w:bCs/>
                <w:color w:val="000000"/>
                <w:sz w:val="16"/>
                <w:szCs w:val="20"/>
                <w:lang w:eastAsia="de-DE"/>
              </w:rPr>
              <w:t xml:space="preserve"> 4</w:t>
            </w:r>
          </w:p>
        </w:tc>
      </w:tr>
      <w:tr w:rsidR="00FA620E" w:rsidRPr="00AD4FE7" w14:paraId="16F98AE1" w14:textId="77777777" w:rsidTr="00B2672A">
        <w:trPr>
          <w:cantSplit/>
          <w:trHeight w:val="317"/>
        </w:trPr>
        <w:tc>
          <w:tcPr>
            <w:tcW w:w="1056" w:type="pct"/>
            <w:shd w:val="clear" w:color="auto" w:fill="92D050"/>
            <w:vAlign w:val="center"/>
          </w:tcPr>
          <w:p w14:paraId="16F98ADA" w14:textId="77777777" w:rsidR="00FA620E" w:rsidRPr="00A370B7" w:rsidRDefault="00FA620E" w:rsidP="004C65AB">
            <w:pPr>
              <w:spacing w:line="240" w:lineRule="auto"/>
              <w:rPr>
                <w:rFonts w:cs="Arial"/>
                <w:bCs/>
                <w:sz w:val="16"/>
                <w:szCs w:val="20"/>
              </w:rPr>
            </w:pPr>
            <w:r w:rsidRPr="00A370B7">
              <w:rPr>
                <w:rFonts w:eastAsia="Times New Roman" w:cs="Arial"/>
                <w:bCs/>
                <w:color w:val="000000"/>
                <w:sz w:val="16"/>
                <w:szCs w:val="20"/>
                <w:lang w:eastAsia="de-DE"/>
              </w:rPr>
              <w:t>asram:LineOneText</w:t>
            </w:r>
          </w:p>
        </w:tc>
        <w:tc>
          <w:tcPr>
            <w:tcW w:w="453" w:type="pct"/>
            <w:shd w:val="clear" w:color="auto" w:fill="92D050"/>
            <w:vAlign w:val="center"/>
          </w:tcPr>
          <w:p w14:paraId="16F98ADB" w14:textId="77777777" w:rsidR="00FA620E" w:rsidRPr="00A370B7" w:rsidRDefault="00FA620E" w:rsidP="004C65AB">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ADC" w14:textId="77777777" w:rsidR="00FA620E" w:rsidRPr="00A370B7" w:rsidRDefault="00FA620E" w:rsidP="004C65AB">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64</w:t>
            </w:r>
          </w:p>
        </w:tc>
        <w:tc>
          <w:tcPr>
            <w:tcW w:w="352" w:type="pct"/>
            <w:shd w:val="clear" w:color="auto" w:fill="92D050"/>
            <w:vAlign w:val="center"/>
          </w:tcPr>
          <w:p w14:paraId="16F98ADD" w14:textId="77777777" w:rsidR="00FA620E" w:rsidRPr="00A370B7" w:rsidRDefault="00FA620E" w:rsidP="004C65AB">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ADE" w14:textId="77777777" w:rsidR="00FA620E" w:rsidRPr="00A370B7" w:rsidRDefault="00FA620E" w:rsidP="004C65AB">
            <w:pPr>
              <w:spacing w:line="240" w:lineRule="auto"/>
              <w:rPr>
                <w:rFonts w:eastAsia="Times New Roman" w:cs="Arial"/>
                <w:color w:val="000000"/>
                <w:sz w:val="16"/>
                <w:szCs w:val="20"/>
                <w:lang w:eastAsia="de-DE"/>
              </w:rPr>
            </w:pPr>
            <w:r>
              <w:rPr>
                <w:rFonts w:eastAsia="Times New Roman" w:cs="Arial"/>
                <w:color w:val="000000"/>
                <w:sz w:val="16"/>
                <w:szCs w:val="20"/>
                <w:lang w:eastAsia="de-DE"/>
              </w:rPr>
              <w:t>Airplane Inc.</w:t>
            </w:r>
          </w:p>
        </w:tc>
        <w:tc>
          <w:tcPr>
            <w:tcW w:w="302" w:type="pct"/>
            <w:shd w:val="clear" w:color="auto" w:fill="92D050"/>
            <w:vAlign w:val="center"/>
          </w:tcPr>
          <w:p w14:paraId="16F98ADF" w14:textId="77777777" w:rsidR="00FA620E" w:rsidRPr="00A370B7" w:rsidRDefault="00FA620E" w:rsidP="004C65AB">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AE0" w14:textId="77777777" w:rsidR="00FA620E" w:rsidRPr="00A370B7" w:rsidRDefault="00FA620E" w:rsidP="004C65AB">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Customer</w:t>
            </w:r>
            <w:r>
              <w:rPr>
                <w:rFonts w:eastAsia="Times New Roman" w:cs="Arial"/>
                <w:color w:val="000000"/>
                <w:sz w:val="16"/>
                <w:szCs w:val="20"/>
                <w:lang w:eastAsia="de-DE"/>
              </w:rPr>
              <w:t xml:space="preserve"> address: Name line 1</w:t>
            </w:r>
          </w:p>
        </w:tc>
      </w:tr>
      <w:tr w:rsidR="00FA620E" w:rsidRPr="00AD4FE7" w14:paraId="16F98AE9" w14:textId="77777777" w:rsidTr="00B2672A">
        <w:trPr>
          <w:cantSplit/>
          <w:trHeight w:val="317"/>
        </w:trPr>
        <w:tc>
          <w:tcPr>
            <w:tcW w:w="1056" w:type="pct"/>
            <w:shd w:val="clear" w:color="auto" w:fill="92D050"/>
            <w:vAlign w:val="center"/>
          </w:tcPr>
          <w:p w14:paraId="16F98AE2" w14:textId="77777777" w:rsidR="00FA620E" w:rsidRPr="00593622" w:rsidRDefault="00FA620E" w:rsidP="005F555C">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asram:LineThreeText</w:t>
            </w:r>
          </w:p>
        </w:tc>
        <w:tc>
          <w:tcPr>
            <w:tcW w:w="453" w:type="pct"/>
            <w:shd w:val="clear" w:color="auto" w:fill="92D050"/>
            <w:vAlign w:val="center"/>
          </w:tcPr>
          <w:p w14:paraId="16F98AE3" w14:textId="77777777" w:rsidR="00FA620E" w:rsidRPr="00593622" w:rsidRDefault="00FA620E"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AE4" w14:textId="77777777" w:rsidR="00FA620E" w:rsidRPr="00593622" w:rsidRDefault="00FA620E"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8AE5" w14:textId="77777777" w:rsidR="00FA620E" w:rsidRPr="00593622" w:rsidRDefault="00FA620E"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AE6" w14:textId="77777777" w:rsidR="00FA620E" w:rsidRPr="00593622" w:rsidRDefault="00FA620E"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3</w:t>
            </w:r>
          </w:p>
        </w:tc>
        <w:tc>
          <w:tcPr>
            <w:tcW w:w="302" w:type="pct"/>
            <w:shd w:val="clear" w:color="auto" w:fill="92D050"/>
            <w:vAlign w:val="center"/>
          </w:tcPr>
          <w:p w14:paraId="16F98AE7" w14:textId="77777777" w:rsidR="00FA620E" w:rsidRPr="00593622" w:rsidRDefault="00FA620E"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AE8" w14:textId="77777777" w:rsidR="00FA620E" w:rsidRPr="00593622" w:rsidRDefault="00FA620E"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 xml:space="preserve">Customer </w:t>
            </w:r>
            <w:r>
              <w:rPr>
                <w:rFonts w:eastAsia="Times New Roman" w:cs="Arial"/>
                <w:bCs/>
                <w:color w:val="000000"/>
                <w:sz w:val="16"/>
                <w:szCs w:val="20"/>
                <w:lang w:eastAsia="de-DE"/>
              </w:rPr>
              <w:t xml:space="preserve">address: </w:t>
            </w:r>
            <w:r w:rsidRPr="00593622">
              <w:rPr>
                <w:rFonts w:eastAsia="Times New Roman" w:cs="Arial"/>
                <w:bCs/>
                <w:color w:val="000000"/>
                <w:sz w:val="16"/>
                <w:szCs w:val="20"/>
                <w:lang w:eastAsia="de-DE"/>
              </w:rPr>
              <w:t xml:space="preserve">Name </w:t>
            </w:r>
            <w:r>
              <w:rPr>
                <w:rFonts w:eastAsia="Times New Roman" w:cs="Arial"/>
                <w:bCs/>
                <w:color w:val="000000"/>
                <w:sz w:val="16"/>
                <w:szCs w:val="20"/>
                <w:lang w:eastAsia="de-DE"/>
              </w:rPr>
              <w:t xml:space="preserve">line </w:t>
            </w:r>
            <w:r w:rsidRPr="00593622">
              <w:rPr>
                <w:rFonts w:eastAsia="Times New Roman" w:cs="Arial"/>
                <w:bCs/>
                <w:color w:val="000000"/>
                <w:sz w:val="16"/>
                <w:szCs w:val="20"/>
                <w:lang w:eastAsia="de-DE"/>
              </w:rPr>
              <w:t>3</w:t>
            </w:r>
          </w:p>
        </w:tc>
      </w:tr>
      <w:tr w:rsidR="00776A30" w:rsidRPr="00AD4FE7" w14:paraId="16F98AF1" w14:textId="77777777" w:rsidTr="00B2672A">
        <w:trPr>
          <w:cantSplit/>
          <w:trHeight w:val="317"/>
        </w:trPr>
        <w:tc>
          <w:tcPr>
            <w:tcW w:w="1056" w:type="pct"/>
            <w:shd w:val="clear" w:color="auto" w:fill="92D050"/>
            <w:vAlign w:val="center"/>
          </w:tcPr>
          <w:p w14:paraId="16F98AEA" w14:textId="77777777" w:rsidR="00776A30" w:rsidRPr="00593622" w:rsidRDefault="00776A30" w:rsidP="004C65A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asram:LineTwoText</w:t>
            </w:r>
          </w:p>
        </w:tc>
        <w:tc>
          <w:tcPr>
            <w:tcW w:w="453" w:type="pct"/>
            <w:shd w:val="clear" w:color="auto" w:fill="92D050"/>
            <w:vAlign w:val="center"/>
          </w:tcPr>
          <w:p w14:paraId="16F98AEB" w14:textId="77777777" w:rsidR="00776A30" w:rsidRPr="00593622" w:rsidRDefault="00776A30"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AEC" w14:textId="77777777" w:rsidR="00776A30" w:rsidRPr="00593622" w:rsidRDefault="00776A30"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8AED" w14:textId="77777777" w:rsidR="00776A30" w:rsidRPr="00593622" w:rsidRDefault="00776A30"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AEE" w14:textId="77777777" w:rsidR="00776A30" w:rsidRPr="00593622" w:rsidRDefault="00776A30"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2</w:t>
            </w:r>
          </w:p>
        </w:tc>
        <w:tc>
          <w:tcPr>
            <w:tcW w:w="302" w:type="pct"/>
            <w:shd w:val="clear" w:color="auto" w:fill="92D050"/>
            <w:vAlign w:val="center"/>
          </w:tcPr>
          <w:p w14:paraId="16F98AEF" w14:textId="77777777" w:rsidR="00776A30" w:rsidRPr="00593622" w:rsidRDefault="00776A30"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AF0" w14:textId="77777777" w:rsidR="00776A30" w:rsidRPr="00593622" w:rsidRDefault="00776A30"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Customer</w:t>
            </w:r>
            <w:r>
              <w:rPr>
                <w:rFonts w:eastAsia="Times New Roman" w:cs="Arial"/>
                <w:bCs/>
                <w:color w:val="000000"/>
                <w:sz w:val="16"/>
                <w:szCs w:val="20"/>
                <w:lang w:eastAsia="de-DE"/>
              </w:rPr>
              <w:t xml:space="preserve"> address: </w:t>
            </w:r>
            <w:r w:rsidRPr="00593622">
              <w:rPr>
                <w:rFonts w:eastAsia="Times New Roman" w:cs="Arial"/>
                <w:bCs/>
                <w:color w:val="000000"/>
                <w:sz w:val="16"/>
                <w:szCs w:val="20"/>
                <w:lang w:eastAsia="de-DE"/>
              </w:rPr>
              <w:t>Name</w:t>
            </w:r>
            <w:r>
              <w:rPr>
                <w:rFonts w:eastAsia="Times New Roman" w:cs="Arial"/>
                <w:bCs/>
                <w:color w:val="000000"/>
                <w:sz w:val="16"/>
                <w:szCs w:val="20"/>
                <w:lang w:eastAsia="de-DE"/>
              </w:rPr>
              <w:t xml:space="preserve"> line </w:t>
            </w:r>
            <w:r w:rsidRPr="00593622">
              <w:rPr>
                <w:rFonts w:eastAsia="Times New Roman" w:cs="Arial"/>
                <w:bCs/>
                <w:color w:val="000000"/>
                <w:sz w:val="16"/>
                <w:szCs w:val="20"/>
                <w:lang w:eastAsia="de-DE"/>
              </w:rPr>
              <w:t>2</w:t>
            </w:r>
          </w:p>
        </w:tc>
      </w:tr>
      <w:tr w:rsidR="00776A30" w:rsidRPr="00AD4FE7" w14:paraId="16F98AF9" w14:textId="77777777" w:rsidTr="00B2672A">
        <w:trPr>
          <w:cantSplit/>
          <w:trHeight w:val="317"/>
        </w:trPr>
        <w:tc>
          <w:tcPr>
            <w:tcW w:w="1056" w:type="pct"/>
            <w:shd w:val="clear" w:color="auto" w:fill="92D050"/>
            <w:vAlign w:val="center"/>
          </w:tcPr>
          <w:p w14:paraId="16F98AF2" w14:textId="77777777" w:rsidR="00776A30" w:rsidRPr="00A370B7" w:rsidRDefault="00776A30" w:rsidP="004C65AB">
            <w:pPr>
              <w:spacing w:line="240" w:lineRule="auto"/>
              <w:rPr>
                <w:rFonts w:eastAsia="Times New Roman" w:cs="Arial"/>
                <w:bCs/>
                <w:color w:val="000000"/>
                <w:sz w:val="16"/>
                <w:szCs w:val="20"/>
                <w:lang w:eastAsia="de-DE"/>
              </w:rPr>
            </w:pPr>
            <w:r w:rsidRPr="00776A30">
              <w:rPr>
                <w:rFonts w:eastAsia="Times New Roman" w:cs="Arial"/>
                <w:bCs/>
                <w:color w:val="000000"/>
                <w:sz w:val="16"/>
                <w:szCs w:val="20"/>
                <w:lang w:eastAsia="de-DE"/>
              </w:rPr>
              <w:t>asram:PostOfficeBoxText</w:t>
            </w:r>
          </w:p>
        </w:tc>
        <w:tc>
          <w:tcPr>
            <w:tcW w:w="453" w:type="pct"/>
            <w:shd w:val="clear" w:color="auto" w:fill="92D050"/>
            <w:vAlign w:val="center"/>
          </w:tcPr>
          <w:p w14:paraId="16F98AF3" w14:textId="77777777" w:rsidR="00776A30" w:rsidRPr="00593622" w:rsidRDefault="00776A30" w:rsidP="004C65AB">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String</w:t>
            </w:r>
          </w:p>
        </w:tc>
        <w:tc>
          <w:tcPr>
            <w:tcW w:w="402" w:type="pct"/>
            <w:shd w:val="clear" w:color="auto" w:fill="92D050"/>
            <w:vAlign w:val="center"/>
          </w:tcPr>
          <w:p w14:paraId="16F98AF4" w14:textId="77777777" w:rsidR="00776A30" w:rsidRPr="00593622" w:rsidRDefault="00776A30" w:rsidP="004C65AB">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10</w:t>
            </w:r>
          </w:p>
        </w:tc>
        <w:tc>
          <w:tcPr>
            <w:tcW w:w="352" w:type="pct"/>
            <w:shd w:val="clear" w:color="auto" w:fill="92D050"/>
            <w:vAlign w:val="center"/>
          </w:tcPr>
          <w:p w14:paraId="16F98AF5" w14:textId="77777777" w:rsidR="00776A30" w:rsidRPr="00593622" w:rsidRDefault="00776A30" w:rsidP="004C65AB">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6</w:t>
            </w:r>
          </w:p>
        </w:tc>
        <w:tc>
          <w:tcPr>
            <w:tcW w:w="955" w:type="pct"/>
            <w:shd w:val="clear" w:color="auto" w:fill="92D050"/>
            <w:vAlign w:val="center"/>
          </w:tcPr>
          <w:p w14:paraId="16F98AF6" w14:textId="77777777" w:rsidR="00776A30" w:rsidRPr="00593622" w:rsidRDefault="008B0B66" w:rsidP="004C65AB">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321</w:t>
            </w:r>
          </w:p>
        </w:tc>
        <w:tc>
          <w:tcPr>
            <w:tcW w:w="302" w:type="pct"/>
            <w:shd w:val="clear" w:color="auto" w:fill="92D050"/>
            <w:vAlign w:val="center"/>
          </w:tcPr>
          <w:p w14:paraId="16F98AF7" w14:textId="77777777" w:rsidR="00776A30" w:rsidRPr="00593622" w:rsidRDefault="008B0B66" w:rsidP="004C65AB">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C</w:t>
            </w:r>
          </w:p>
        </w:tc>
        <w:tc>
          <w:tcPr>
            <w:tcW w:w="1480" w:type="pct"/>
            <w:shd w:val="clear" w:color="auto" w:fill="92D050"/>
            <w:vAlign w:val="center"/>
          </w:tcPr>
          <w:p w14:paraId="16F98AF8" w14:textId="77777777" w:rsidR="00776A30" w:rsidRPr="00593622" w:rsidRDefault="008B0B66" w:rsidP="004C65AB">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Customer address: Postbox</w:t>
            </w:r>
          </w:p>
        </w:tc>
      </w:tr>
      <w:tr w:rsidR="008B0B66" w:rsidRPr="00AD4FE7" w14:paraId="16F98B01" w14:textId="77777777" w:rsidTr="00B2672A">
        <w:trPr>
          <w:cantSplit/>
          <w:trHeight w:val="317"/>
        </w:trPr>
        <w:tc>
          <w:tcPr>
            <w:tcW w:w="1056" w:type="pct"/>
            <w:shd w:val="clear" w:color="auto" w:fill="92D050"/>
            <w:vAlign w:val="center"/>
          </w:tcPr>
          <w:p w14:paraId="16F98AFA" w14:textId="77777777" w:rsidR="008B0B66" w:rsidRPr="00593622" w:rsidRDefault="008B0B66" w:rsidP="004C65A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asram:PostcodeCode</w:t>
            </w:r>
          </w:p>
        </w:tc>
        <w:tc>
          <w:tcPr>
            <w:tcW w:w="453" w:type="pct"/>
            <w:shd w:val="clear" w:color="auto" w:fill="92D050"/>
            <w:vAlign w:val="center"/>
          </w:tcPr>
          <w:p w14:paraId="16F98AFB" w14:textId="77777777" w:rsidR="008B0B66" w:rsidRPr="00593622" w:rsidRDefault="008B0B66"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AFC" w14:textId="77777777" w:rsidR="008B0B66" w:rsidRPr="00593622" w:rsidRDefault="008B0B66"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10</w:t>
            </w:r>
          </w:p>
        </w:tc>
        <w:tc>
          <w:tcPr>
            <w:tcW w:w="352" w:type="pct"/>
            <w:shd w:val="clear" w:color="auto" w:fill="92D050"/>
            <w:vAlign w:val="center"/>
          </w:tcPr>
          <w:p w14:paraId="16F98AFD" w14:textId="77777777" w:rsidR="008B0B66" w:rsidRPr="00593622" w:rsidRDefault="008B0B66"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AFE" w14:textId="77777777" w:rsidR="008B0B66" w:rsidRPr="00593622" w:rsidRDefault="008B0B66"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14523</w:t>
            </w:r>
          </w:p>
        </w:tc>
        <w:tc>
          <w:tcPr>
            <w:tcW w:w="302" w:type="pct"/>
            <w:shd w:val="clear" w:color="auto" w:fill="92D050"/>
            <w:vAlign w:val="center"/>
          </w:tcPr>
          <w:p w14:paraId="16F98AFF" w14:textId="77777777" w:rsidR="008B0B66" w:rsidRPr="00593622" w:rsidRDefault="008B0B66"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B00" w14:textId="77777777" w:rsidR="008B0B66" w:rsidRPr="00593622" w:rsidRDefault="008B0B66" w:rsidP="004C65AB">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Customer</w:t>
            </w:r>
            <w:r>
              <w:rPr>
                <w:rFonts w:eastAsia="Times New Roman" w:cs="Arial"/>
                <w:bCs/>
                <w:color w:val="000000"/>
                <w:sz w:val="16"/>
                <w:szCs w:val="20"/>
                <w:lang w:eastAsia="de-DE"/>
              </w:rPr>
              <w:t xml:space="preserve"> address:</w:t>
            </w:r>
            <w:r w:rsidRPr="00593622">
              <w:rPr>
                <w:rFonts w:eastAsia="Times New Roman" w:cs="Arial"/>
                <w:bCs/>
                <w:color w:val="000000"/>
                <w:sz w:val="16"/>
                <w:szCs w:val="20"/>
                <w:lang w:eastAsia="de-DE"/>
              </w:rPr>
              <w:t xml:space="preserve"> Postal</w:t>
            </w:r>
            <w:r>
              <w:rPr>
                <w:rFonts w:eastAsia="Times New Roman" w:cs="Arial"/>
                <w:bCs/>
                <w:color w:val="000000"/>
                <w:sz w:val="16"/>
                <w:szCs w:val="20"/>
                <w:lang w:eastAsia="de-DE"/>
              </w:rPr>
              <w:t xml:space="preserve"> C</w:t>
            </w:r>
            <w:r w:rsidRPr="00593622">
              <w:rPr>
                <w:rFonts w:eastAsia="Times New Roman" w:cs="Arial"/>
                <w:bCs/>
                <w:color w:val="000000"/>
                <w:sz w:val="16"/>
                <w:szCs w:val="20"/>
                <w:lang w:eastAsia="de-DE"/>
              </w:rPr>
              <w:t>ode</w:t>
            </w:r>
          </w:p>
        </w:tc>
      </w:tr>
      <w:tr w:rsidR="008B0B66" w:rsidRPr="00AD4FE7" w14:paraId="16F98B09" w14:textId="77777777" w:rsidTr="00B2672A">
        <w:trPr>
          <w:cantSplit/>
          <w:trHeight w:val="317"/>
        </w:trPr>
        <w:tc>
          <w:tcPr>
            <w:tcW w:w="1056" w:type="pct"/>
            <w:shd w:val="clear" w:color="auto" w:fill="92D050"/>
            <w:vAlign w:val="center"/>
          </w:tcPr>
          <w:p w14:paraId="16F98B02" w14:textId="77777777" w:rsidR="008B0B66" w:rsidRPr="00593622" w:rsidRDefault="008B0B66" w:rsidP="005F555C">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asram:StreetNameText</w:t>
            </w:r>
          </w:p>
        </w:tc>
        <w:tc>
          <w:tcPr>
            <w:tcW w:w="453" w:type="pct"/>
            <w:shd w:val="clear" w:color="auto" w:fill="92D050"/>
            <w:vAlign w:val="center"/>
          </w:tcPr>
          <w:p w14:paraId="16F98B03" w14:textId="77777777" w:rsidR="008B0B66" w:rsidRPr="00593622" w:rsidRDefault="008B0B66"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B04" w14:textId="77777777" w:rsidR="008B0B66" w:rsidRPr="00593622" w:rsidRDefault="008B0B66"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8B05" w14:textId="77777777" w:rsidR="008B0B66" w:rsidRPr="00593622" w:rsidRDefault="008B0B66"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B06" w14:textId="77777777" w:rsidR="008B0B66" w:rsidRPr="00593622" w:rsidRDefault="008B0B66"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Main Street</w:t>
            </w:r>
          </w:p>
        </w:tc>
        <w:tc>
          <w:tcPr>
            <w:tcW w:w="302" w:type="pct"/>
            <w:shd w:val="clear" w:color="auto" w:fill="92D050"/>
            <w:vAlign w:val="center"/>
          </w:tcPr>
          <w:p w14:paraId="16F98B07" w14:textId="77777777" w:rsidR="008B0B66" w:rsidRPr="00593622" w:rsidRDefault="008B0B66"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B08" w14:textId="77777777" w:rsidR="008B0B66" w:rsidRPr="00593622" w:rsidRDefault="008B0B66" w:rsidP="005F555C">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 xml:space="preserve">Customer </w:t>
            </w:r>
            <w:r>
              <w:rPr>
                <w:rFonts w:eastAsia="Times New Roman" w:cs="Arial"/>
                <w:bCs/>
                <w:color w:val="000000"/>
                <w:sz w:val="16"/>
                <w:szCs w:val="20"/>
                <w:lang w:eastAsia="de-DE"/>
              </w:rPr>
              <w:t xml:space="preserve">address: </w:t>
            </w:r>
            <w:r w:rsidRPr="00593622">
              <w:rPr>
                <w:rFonts w:eastAsia="Times New Roman" w:cs="Arial"/>
                <w:bCs/>
                <w:color w:val="000000"/>
                <w:sz w:val="16"/>
                <w:szCs w:val="20"/>
                <w:lang w:eastAsia="de-DE"/>
              </w:rPr>
              <w:t>Street</w:t>
            </w:r>
          </w:p>
        </w:tc>
      </w:tr>
    </w:tbl>
    <w:p w14:paraId="16F98B0A" w14:textId="77777777" w:rsidR="008B0B66" w:rsidRDefault="008B0B66" w:rsidP="00E266EC"/>
    <w:p w14:paraId="16F98B0B" w14:textId="77777777" w:rsidR="008B0B66" w:rsidRPr="008023FF" w:rsidRDefault="008B0B66" w:rsidP="008B0B66">
      <w:pPr>
        <w:pStyle w:val="berschrift5"/>
      </w:pPr>
      <w:bookmarkStart w:id="54" w:name="_Toc292800344"/>
      <w:bookmarkStart w:id="55" w:name="_Toc309998287"/>
      <w:bookmarkStart w:id="56" w:name="_Toc347482191"/>
      <w:r w:rsidRPr="00D80F5E">
        <w:t>asram:Geo-CoordinateIdentificationCIGeographicalCoordinate</w:t>
      </w:r>
      <w:bookmarkEnd w:id="54"/>
      <w:bookmarkEnd w:id="55"/>
      <w:bookmarkEnd w:id="56"/>
    </w:p>
    <w:p w14:paraId="16F98B0C" w14:textId="77777777" w:rsidR="008B0B66" w:rsidRDefault="008B0B66" w:rsidP="00E266EC"/>
    <w:p w14:paraId="16F98B0D" w14:textId="77777777" w:rsidR="008B0B66" w:rsidRDefault="007066E7" w:rsidP="00E266EC">
      <w:r>
        <w:rPr>
          <w:noProof/>
          <w:lang w:eastAsia="zh-TW"/>
        </w:rPr>
        <mc:AlternateContent>
          <mc:Choice Requires="wpg">
            <w:drawing>
              <wp:inline distT="0" distB="0" distL="0" distR="0" wp14:anchorId="16F991EE" wp14:editId="16F991EF">
                <wp:extent cx="7051351" cy="523875"/>
                <wp:effectExtent l="0" t="0" r="16510" b="9525"/>
                <wp:docPr id="934" name="Gruppieren 934"/>
                <wp:cNvGraphicFramePr/>
                <a:graphic xmlns:a="http://schemas.openxmlformats.org/drawingml/2006/main">
                  <a:graphicData uri="http://schemas.microsoft.com/office/word/2010/wordprocessingGroup">
                    <wpg:wgp>
                      <wpg:cNvGrpSpPr/>
                      <wpg:grpSpPr>
                        <a:xfrm>
                          <a:off x="0" y="0"/>
                          <a:ext cx="7051351" cy="523875"/>
                          <a:chOff x="0" y="0"/>
                          <a:chExt cx="7051351" cy="523875"/>
                        </a:xfrm>
                      </wpg:grpSpPr>
                      <wpg:grpSp>
                        <wpg:cNvPr id="897" name="Group 7368"/>
                        <wpg:cNvGrpSpPr>
                          <a:grpSpLocks/>
                        </wpg:cNvGrpSpPr>
                        <wpg:grpSpPr bwMode="auto">
                          <a:xfrm>
                            <a:off x="405441" y="0"/>
                            <a:ext cx="6645910" cy="523875"/>
                            <a:chOff x="502" y="9393"/>
                            <a:chExt cx="10466" cy="825"/>
                          </a:xfrm>
                        </wpg:grpSpPr>
                        <wps:wsp>
                          <wps:cNvPr id="898" name="Rectangle 7369"/>
                          <wps:cNvSpPr>
                            <a:spLocks noChangeArrowheads="1"/>
                          </wps:cNvSpPr>
                          <wps:spPr bwMode="auto">
                            <a:xfrm>
                              <a:off x="502" y="9393"/>
                              <a:ext cx="6296" cy="543"/>
                            </a:xfrm>
                            <a:prstGeom prst="rect">
                              <a:avLst/>
                            </a:prstGeom>
                            <a:solidFill>
                              <a:srgbClr val="8DB3E2"/>
                            </a:solidFill>
                            <a:ln w="25400">
                              <a:solidFill>
                                <a:srgbClr val="000000"/>
                              </a:solidFill>
                              <a:miter lim="800000"/>
                              <a:headEnd/>
                              <a:tailEnd/>
                            </a:ln>
                          </wps:spPr>
                          <wps:txbx>
                            <w:txbxContent>
                              <w:p w14:paraId="16F99320" w14:textId="77777777" w:rsidR="009502FA" w:rsidRPr="00BF179C" w:rsidRDefault="009502FA" w:rsidP="007066E7">
                                <w:pPr>
                                  <w:spacing w:line="240" w:lineRule="auto"/>
                                  <w:rPr>
                                    <w:b/>
                                    <w:szCs w:val="24"/>
                                  </w:rPr>
                                </w:pPr>
                                <w:proofErr w:type="spellStart"/>
                                <w:proofErr w:type="gramStart"/>
                                <w:r w:rsidRPr="00BF179C">
                                  <w:rPr>
                                    <w:rFonts w:cs="Arial"/>
                                    <w:b/>
                                    <w:bCs/>
                                    <w:szCs w:val="20"/>
                                  </w:rPr>
                                  <w:t>asram:</w:t>
                                </w:r>
                                <w:proofErr w:type="gramEnd"/>
                                <w:r w:rsidRPr="00BF179C">
                                  <w:rPr>
                                    <w:rFonts w:cs="Arial"/>
                                    <w:b/>
                                    <w:bCs/>
                                    <w:szCs w:val="20"/>
                                  </w:rPr>
                                  <w:t>Geo-CoordinateIdentificationCIGeographicalCoordinate</w:t>
                                </w:r>
                                <w:proofErr w:type="spellEnd"/>
                              </w:p>
                            </w:txbxContent>
                          </wps:txbx>
                          <wps:bodyPr rot="0" vert="horz" wrap="square" lIns="91440" tIns="45720" rIns="91440" bIns="45720" anchor="t" anchorCtr="0" upright="1">
                            <a:noAutofit/>
                          </wps:bodyPr>
                        </wps:wsp>
                        <wps:wsp>
                          <wps:cNvPr id="899" name="AutoShape 7370"/>
                          <wps:cNvCnPr>
                            <a:cxnSpLocks noChangeShapeType="1"/>
                          </wps:cNvCnPr>
                          <wps:spPr bwMode="auto">
                            <a:xfrm>
                              <a:off x="7097" y="9692"/>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8" name="Rectangle 7371"/>
                          <wps:cNvSpPr>
                            <a:spLocks noChangeArrowheads="1"/>
                          </wps:cNvSpPr>
                          <wps:spPr bwMode="auto">
                            <a:xfrm>
                              <a:off x="7405" y="9756"/>
                              <a:ext cx="705"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1" w14:textId="77777777" w:rsidR="009502FA" w:rsidRPr="002F612C" w:rsidRDefault="009502FA" w:rsidP="007066E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29" name="Rectangle 7372"/>
                          <wps:cNvSpPr>
                            <a:spLocks noChangeArrowheads="1"/>
                          </wps:cNvSpPr>
                          <wps:spPr bwMode="auto">
                            <a:xfrm>
                              <a:off x="8004" y="9393"/>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22" w14:textId="77777777" w:rsidR="009502FA" w:rsidRPr="00C9342C" w:rsidRDefault="009502FA" w:rsidP="007066E7">
                                <w:pPr>
                                  <w:spacing w:line="240" w:lineRule="auto"/>
                                </w:pPr>
                                <w:proofErr w:type="spellStart"/>
                                <w:proofErr w:type="gramStart"/>
                                <w:r w:rsidRPr="004A76AE">
                                  <w:rPr>
                                    <w:rFonts w:cs="Arial"/>
                                    <w:bCs/>
                                    <w:szCs w:val="20"/>
                                  </w:rPr>
                                  <w:t>asram:</w:t>
                                </w:r>
                                <w:proofErr w:type="gramEnd"/>
                                <w:r w:rsidRPr="004A76AE">
                                  <w:rPr>
                                    <w:rFonts w:cs="Arial"/>
                                    <w:bCs/>
                                    <w:szCs w:val="20"/>
                                  </w:rPr>
                                  <w:t>TimeZoneCodeCode</w:t>
                                </w:r>
                                <w:proofErr w:type="spellEnd"/>
                              </w:p>
                            </w:txbxContent>
                          </wps:txbx>
                          <wps:bodyPr rot="0" vert="horz" wrap="square" lIns="91440" tIns="45720" rIns="91440" bIns="45720" anchor="t" anchorCtr="0" upright="1">
                            <a:noAutofit/>
                          </wps:bodyPr>
                        </wps:wsp>
                        <wps:wsp>
                          <wps:cNvPr id="930" name="Rectangle 7373"/>
                          <wps:cNvSpPr>
                            <a:spLocks noChangeArrowheads="1"/>
                          </wps:cNvSpPr>
                          <wps:spPr bwMode="auto">
                            <a:xfrm>
                              <a:off x="6793" y="9562"/>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32" name="AutoShape 7374"/>
                          <wps:cNvCnPr>
                            <a:cxnSpLocks noChangeShapeType="1"/>
                          </wps:cNvCnPr>
                          <wps:spPr bwMode="auto">
                            <a:xfrm>
                              <a:off x="6783" y="9692"/>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933" name="Rectangle 7371"/>
                        <wps:cNvSpPr>
                          <a:spLocks noChangeArrowheads="1"/>
                        </wps:cNvSpPr>
                        <wps:spPr bwMode="auto">
                          <a:xfrm>
                            <a:off x="0" y="17253"/>
                            <a:ext cx="447675" cy="293370"/>
                          </a:xfrm>
                          <a:prstGeom prst="rect">
                            <a:avLst/>
                          </a:prstGeom>
                          <a:noFill/>
                          <a:ln>
                            <a:noFill/>
                          </a:ln>
                          <a:extLst/>
                        </wps:spPr>
                        <wps:txbx>
                          <w:txbxContent>
                            <w:p w14:paraId="16F99323" w14:textId="77777777" w:rsidR="009502FA" w:rsidRPr="002F612C" w:rsidRDefault="009502FA" w:rsidP="007066E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934" o:spid="_x0000_s1453" style="width:555.2pt;height:41.25pt;mso-position-horizontal-relative:char;mso-position-vertical-relative:line" coordsize="70513,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">
                <v:group id="Group 7368" o:spid="_x0000_s1454" style="position:absolute;left:4054;width:66459;height:5238" coordorigin="502,9393" coordsize="10466,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BAcYAAADcAAAADwAAAGRycy9kb3ducmV2LnhtbESPQWvCQBSE74L/YXlC&#10;b3UTi62NWUVEpQcpVAvF2yP7TEKyb0N2TeK/7xYKHoeZ+YZJ14OpRUetKy0riKcRCOLM6pJzBd/n&#10;/fMChPPIGmvLpOBODtar8SjFRNuev6g7+VwECLsEFRTeN4mULivIoJvahjh4V9sa9EG2udQt9gFu&#10;ajmLoldpsOSwUGBD24Ky6nQzCg499puXeNcdq+v2fjnPP3+OMSn1NBk2SxCeBv8I/7c/tILF+x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MEBxgAAANwA&#10;AAAPAAAAAAAAAAAAAAAAAKoCAABkcnMvZG93bnJldi54bWxQSwUGAAAAAAQABAD6AAAAnQMAAAAA&#10;">
                  <v:rect id="Rectangle 7369" o:spid="_x0000_s1455" style="position:absolute;left:502;top:9393;width:629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BQMr0A&#10;AADcAAAADwAAAGRycy9kb3ducmV2LnhtbERPuwrCMBTdBf8hXMFNUx1Eq1FEEcRB8AGu1+baFJub&#10;0kStfr0ZBMfDec8WjS3Fk2pfOFYw6CcgiDOnC84VnE+b3hiED8gaS8ek4E0eFvN2a4apdi8+0PMY&#10;chFD2KeowIRQpVL6zJBF33cVceRurrYYIqxzqWt8xXBbymGSjKTFgmODwYpWhrL78WEVrB8Xs/k4&#10;43d7Kj76im41GW6V6naa5RREoCb8xT/3VisYT+LaeCYeATn/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zBQMr0AAADcAAAADwAAAAAAAAAAAAAAAACYAgAAZHJzL2Rvd25yZXYu&#10;eG1sUEsFBgAAAAAEAAQA9QAAAIIDAAAAAA==&#10;" fillcolor="#8db3e2" strokeweight="2pt">
                    <v:textbox>
                      <w:txbxContent>
                        <w:p w14:paraId="16F99320" w14:textId="77777777" w:rsidR="009502FA" w:rsidRPr="00BF179C" w:rsidRDefault="009502FA" w:rsidP="007066E7">
                          <w:pPr>
                            <w:spacing w:line="240" w:lineRule="auto"/>
                            <w:rPr>
                              <w:b/>
                              <w:szCs w:val="24"/>
                            </w:rPr>
                          </w:pPr>
                          <w:proofErr w:type="spellStart"/>
                          <w:proofErr w:type="gramStart"/>
                          <w:r w:rsidRPr="00BF179C">
                            <w:rPr>
                              <w:rFonts w:cs="Arial"/>
                              <w:b/>
                              <w:bCs/>
                              <w:szCs w:val="20"/>
                            </w:rPr>
                            <w:t>asram:</w:t>
                          </w:r>
                          <w:proofErr w:type="gramEnd"/>
                          <w:r w:rsidRPr="00BF179C">
                            <w:rPr>
                              <w:rFonts w:cs="Arial"/>
                              <w:b/>
                              <w:bCs/>
                              <w:szCs w:val="20"/>
                            </w:rPr>
                            <w:t>Geo-CoordinateIdentificationCIGeographicalCoordinate</w:t>
                          </w:r>
                          <w:proofErr w:type="spellEnd"/>
                        </w:p>
                      </w:txbxContent>
                    </v:textbox>
                  </v:rect>
                  <v:shape id="AutoShape 7370" o:spid="_x0000_s1456" type="#_x0000_t32" style="position:absolute;left:7097;top:9692;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OwJcUAAADcAAAADwAAAGRycy9kb3ducmV2LnhtbESPQWvCQBSE74L/YXkFb7ppCa1JXUUK&#10;ohSsJC32+si+JqHZtyG7Jum/7wqCx2FmvmFWm9E0oqfO1ZYVPC4iEMSF1TWXCr4+d/MlCOeRNTaW&#10;ScEfOdisp5MVptoOnFGf+1IECLsUFVTet6mUrqjIoFvYljh4P7Yz6IPsSqk7HALcNPIpip6lwZrD&#10;QoUtvVVU/OYXo6A/nT9edm2/P/nyHGfvcfKN5qjU7GHcvoLwNPp7+NY+aAXLJIHrmXA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qOwJcUAAADcAAAADwAAAAAAAAAA&#10;AAAAAAChAgAAZHJzL2Rvd25yZXYueG1sUEsFBgAAAAAEAAQA+QAAAJMDAAAAAA==&#10;" strokeweight="2pt"/>
                  <v:rect id="Rectangle 7371" o:spid="_x0000_s1457" style="position:absolute;left:7405;top:9756;width:705;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WpZcAA&#10;AADcAAAADwAAAGRycy9kb3ducmV2LnhtbERPTYvCMBC9C/6HMII3TdS1aDWKCMLC6mF1wevQjG2x&#10;mdQmavffm4Pg8fG+l+vWVuJBjS8daxgNFQjizJmScw1/p91gBsIHZIOVY9LwTx7Wq25nialxT/6l&#10;xzHkIoawT1FDEUKdSumzgiz6oauJI3dxjcUQYZNL0+AzhttKjpVKpMWSY0OBNW0Lyq7Hu9WAyZe5&#10;HS6T/ennnuA8b9VuelZa93vtZgEiUBs+4rf722iYj+Pa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NWpZcAAAADcAAAADwAAAAAAAAAAAAAAAACYAgAAZHJzL2Rvd25y&#10;ZXYueG1sUEsFBgAAAAAEAAQA9QAAAIUDAAAAAA==&#10;" stroked="f">
                    <v:textbox>
                      <w:txbxContent>
                        <w:p w14:paraId="16F99321" w14:textId="77777777" w:rsidR="009502FA" w:rsidRPr="002F612C" w:rsidRDefault="009502FA" w:rsidP="007066E7">
                          <w:pPr>
                            <w:rPr>
                              <w:rFonts w:cs="Arial"/>
                              <w:b/>
                              <w:sz w:val="24"/>
                              <w:szCs w:val="24"/>
                              <w:lang w:val="de-DE"/>
                            </w:rPr>
                          </w:pPr>
                          <w:r>
                            <w:rPr>
                              <w:rFonts w:cs="Arial"/>
                              <w:b/>
                              <w:sz w:val="24"/>
                              <w:szCs w:val="24"/>
                              <w:lang w:val="de-DE"/>
                            </w:rPr>
                            <w:t>0..1</w:t>
                          </w:r>
                        </w:p>
                      </w:txbxContent>
                    </v:textbox>
                  </v:rect>
                  <v:rect id="Rectangle 7372" o:spid="_x0000_s1458" style="position:absolute;left:8004;top:9393;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h9EsUA&#10;AADcAAAADwAAAGRycy9kb3ducmV2LnhtbESPQWsCMRCF7wX/QxjBS9HsilTdGkUqpaUndy09D5vp&#10;7uJmsiSpxn9vCoUeH2/e9+ZtdtH04kLOd5YV5LMMBHFtdceNgs/T63QFwgdkjb1lUnAjD7vt6GGD&#10;hbZXLulShUYkCPsCFbQhDIWUvm7JoJ/ZgTh539YZDEm6RmqH1wQ3vZxn2ZM02HFqaHGgl5bqc/Vj&#10;0ht5LL+qt8eb/bCHssu1WxzjUqnJOO6fQQSK4f/4L/2uFazna/gdkw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H0SxQAAANwAAAAPAAAAAAAAAAAAAAAAAJgCAABkcnMv&#10;ZG93bnJldi54bWxQSwUGAAAAAAQABAD1AAAAigMAAAAA&#10;" filled="f" fillcolor="#8db3e2" strokeweight="2pt">
                    <v:textbox>
                      <w:txbxContent>
                        <w:p w14:paraId="16F99322" w14:textId="77777777" w:rsidR="009502FA" w:rsidRPr="00C9342C" w:rsidRDefault="009502FA" w:rsidP="007066E7">
                          <w:pPr>
                            <w:spacing w:line="240" w:lineRule="auto"/>
                          </w:pPr>
                          <w:proofErr w:type="spellStart"/>
                          <w:proofErr w:type="gramStart"/>
                          <w:r w:rsidRPr="004A76AE">
                            <w:rPr>
                              <w:rFonts w:cs="Arial"/>
                              <w:bCs/>
                              <w:szCs w:val="20"/>
                            </w:rPr>
                            <w:t>asram:</w:t>
                          </w:r>
                          <w:proofErr w:type="gramEnd"/>
                          <w:r w:rsidRPr="004A76AE">
                            <w:rPr>
                              <w:rFonts w:cs="Arial"/>
                              <w:bCs/>
                              <w:szCs w:val="20"/>
                            </w:rPr>
                            <w:t>TimeZoneCodeCode</w:t>
                          </w:r>
                          <w:proofErr w:type="spellEnd"/>
                        </w:p>
                      </w:txbxContent>
                    </v:textbox>
                  </v:rect>
                  <v:rect id="Rectangle 7373" o:spid="_x0000_s1459" style="position:absolute;left:6793;top:9562;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2uRcIA&#10;AADcAAAADwAAAGRycy9kb3ducmV2LnhtbERPXWvCMBR9H+w/hDvwbaYqbtoZZQiygQxc1fdLc9cW&#10;m5suSTX6683DYI+H871YRdOKMznfWFYwGmYgiEurG64UHPab5xkIH5A1tpZJwZU8rJaPDwvMtb3w&#10;N52LUIkUwj5HBXUIXS6lL2sy6Ie2I07cj3UGQ4KuktrhJYWbVo6z7EUabDg11NjRuqbyVPRGQfc1&#10;7T9ef7fudpz1uxK30YZxVGrwFN/fQASK4V/85/7UCuaTND+dSUd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La5FwgAAANwAAAAPAAAAAAAAAAAAAAAAAJgCAABkcnMvZG93&#10;bnJldi54bWxQSwUGAAAAAAQABAD1AAAAhwMAAAAA&#10;" strokeweight="2pt"/>
                  <v:shape id="AutoShape 7374" o:spid="_x0000_s1460" type="#_x0000_t32" style="position:absolute;left:6783;top:9692;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By88UAAADcAAAADwAAAGRycy9kb3ducmV2LnhtbESP3YrCMBSE7xd8h3CEvVtTXXG1axQR&#10;RBFU/EFvD83ZtticlCbW+vZGEPZymJlvmPG0MYWoqXK5ZQXdTgSCOLE651TB6bj4GoJwHlljYZkU&#10;PMjBdNL6GGOs7Z33VB98KgKEXYwKMu/LWEqXZGTQdWxJHLw/Wxn0QVap1BXeA9wUshdFA2kw57CQ&#10;YUnzjJLr4WYU1Lvz9mdR1sudT8/9/bo/uqDZKPXZbma/IDw1/j/8bq+0gtF3D15nwhGQk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By88UAAADcAAAADwAAAAAAAAAA&#10;AAAAAAChAgAAZHJzL2Rvd25yZXYueG1sUEsFBgAAAAAEAAQA+QAAAJMDAAAAAA==&#10;" strokeweight="2pt"/>
                </v:group>
                <v:rect id="Rectangle 7371" o:spid="_x0000_s1461" style="position:absolute;top:172;width:447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KW68UA&#10;AADcAAAADwAAAGRycy9kb3ducmV2LnhtbESPQWvCQBSE70L/w/KEXkrdWEE0dZUiSIMIYrSeH9nX&#10;JJh9G7PbJP57Vyh4HGbmG2ax6k0lWmpcaVnBeBSBIM6sLjlXcDpu3mcgnEfWWFkmBTdysFq+DBYY&#10;a9vxgdrU5yJA2MWooPC+jqV0WUEG3cjWxMH7tY1BH2STS91gF+Cmkh9RNJUGSw4LBda0Lii7pH9G&#10;QZft2/Nx9y33b+fE8jW5rtOfrVKvw/7rE4Sn3j/D/+1EK5hPJ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0pbrxQAAANwAAAAPAAAAAAAAAAAAAAAAAJgCAABkcnMv&#10;ZG93bnJldi54bWxQSwUGAAAAAAQABAD1AAAAigMAAAAA&#10;" filled="f" stroked="f">
                  <v:textbox>
                    <w:txbxContent>
                      <w:p w14:paraId="16F99323" w14:textId="77777777" w:rsidR="009502FA" w:rsidRPr="002F612C" w:rsidRDefault="009502FA" w:rsidP="007066E7">
                        <w:pPr>
                          <w:rPr>
                            <w:rFonts w:cs="Arial"/>
                            <w:b/>
                            <w:sz w:val="24"/>
                            <w:szCs w:val="24"/>
                            <w:lang w:val="de-DE"/>
                          </w:rPr>
                        </w:pPr>
                        <w:r>
                          <w:rPr>
                            <w:rFonts w:cs="Arial"/>
                            <w:b/>
                            <w:sz w:val="24"/>
                            <w:szCs w:val="24"/>
                            <w:lang w:val="de-DE"/>
                          </w:rPr>
                          <w:t>0..1</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7066E7" w:rsidRPr="00D03092" w14:paraId="16F98B15" w14:textId="77777777" w:rsidTr="004C65AB">
        <w:trPr>
          <w:cantSplit/>
          <w:trHeight w:val="330"/>
          <w:tblHeader/>
        </w:trPr>
        <w:tc>
          <w:tcPr>
            <w:tcW w:w="1050" w:type="pct"/>
            <w:shd w:val="clear" w:color="auto" w:fill="FFFFCC"/>
            <w:noWrap/>
            <w:vAlign w:val="center"/>
            <w:hideMark/>
          </w:tcPr>
          <w:p w14:paraId="16F98B0E" w14:textId="77777777" w:rsidR="007066E7" w:rsidRPr="00B30F23" w:rsidRDefault="007066E7" w:rsidP="004C65AB">
            <w:pPr>
              <w:rPr>
                <w:rFonts w:eastAsia="Times New Roman"/>
                <w:b/>
                <w:bCs/>
                <w:color w:val="000000"/>
                <w:lang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8B0F" w14:textId="77777777" w:rsidR="007066E7" w:rsidRPr="00B30F23" w:rsidRDefault="007066E7" w:rsidP="004C65AB">
            <w:pPr>
              <w:rPr>
                <w:rFonts w:eastAsia="Times New Roman"/>
                <w:b/>
                <w:bCs/>
                <w:color w:val="000000"/>
                <w:lang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8B10" w14:textId="77777777" w:rsidR="007066E7" w:rsidRPr="00B30F23" w:rsidRDefault="007066E7" w:rsidP="004C65AB">
            <w:pPr>
              <w:rPr>
                <w:rFonts w:eastAsia="Times New Roman"/>
                <w:b/>
                <w:bCs/>
                <w:color w:val="000000"/>
                <w:lang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8B11" w14:textId="77777777" w:rsidR="007066E7" w:rsidRPr="00B30F23" w:rsidRDefault="007066E7" w:rsidP="004C65AB">
            <w:pPr>
              <w:rPr>
                <w:rFonts w:eastAsia="Times New Roman"/>
                <w:b/>
                <w:bCs/>
                <w:color w:val="000000"/>
                <w:lang w:eastAsia="de-DE"/>
              </w:rPr>
            </w:pPr>
            <w:r w:rsidRPr="00B30F23">
              <w:rPr>
                <w:rFonts w:eastAsia="Times New Roman"/>
                <w:b/>
                <w:bCs/>
                <w:color w:val="000000"/>
                <w:lang w:eastAsia="de-DE"/>
              </w:rPr>
              <w:t>Level</w:t>
            </w:r>
          </w:p>
        </w:tc>
        <w:tc>
          <w:tcPr>
            <w:tcW w:w="950" w:type="pct"/>
            <w:shd w:val="clear" w:color="auto" w:fill="FFFFCC"/>
            <w:noWrap/>
            <w:vAlign w:val="center"/>
            <w:hideMark/>
          </w:tcPr>
          <w:p w14:paraId="16F98B12" w14:textId="77777777" w:rsidR="007066E7" w:rsidRPr="00B30F23" w:rsidRDefault="007066E7" w:rsidP="004C65AB">
            <w:pPr>
              <w:rPr>
                <w:rFonts w:eastAsia="Times New Roman"/>
                <w:b/>
                <w:bCs/>
                <w:color w:val="000000"/>
                <w:lang w:eastAsia="de-DE"/>
              </w:rPr>
            </w:pPr>
            <w:r w:rsidRPr="00B30F23">
              <w:rPr>
                <w:rFonts w:eastAsia="Times New Roman"/>
                <w:b/>
                <w:bCs/>
                <w:color w:val="000000"/>
                <w:lang w:eastAsia="de-DE"/>
              </w:rPr>
              <w:t>Example</w:t>
            </w:r>
          </w:p>
        </w:tc>
        <w:tc>
          <w:tcPr>
            <w:tcW w:w="300" w:type="pct"/>
            <w:shd w:val="clear" w:color="auto" w:fill="FFFFCC"/>
            <w:noWrap/>
            <w:vAlign w:val="center"/>
            <w:hideMark/>
          </w:tcPr>
          <w:p w14:paraId="16F98B13" w14:textId="77777777" w:rsidR="007066E7" w:rsidRPr="00B30F23" w:rsidRDefault="007066E7" w:rsidP="004C65AB">
            <w:pPr>
              <w:rPr>
                <w:rFonts w:eastAsia="Times New Roman"/>
                <w:b/>
                <w:bCs/>
                <w:color w:val="000000"/>
                <w:lang w:eastAsia="de-DE"/>
              </w:rPr>
            </w:pPr>
            <w:r w:rsidRPr="00BC31F4">
              <w:rPr>
                <w:rFonts w:eastAsia="Times New Roman"/>
                <w:b/>
                <w:bCs/>
                <w:color w:val="000000"/>
                <w:lang w:eastAsia="de-DE"/>
              </w:rPr>
              <w:t>M/C</w:t>
            </w:r>
          </w:p>
        </w:tc>
        <w:tc>
          <w:tcPr>
            <w:tcW w:w="1500" w:type="pct"/>
            <w:shd w:val="clear" w:color="auto" w:fill="FFFFCC"/>
            <w:vAlign w:val="center"/>
          </w:tcPr>
          <w:p w14:paraId="16F98B14" w14:textId="77777777" w:rsidR="007066E7" w:rsidRPr="00BC31F4" w:rsidRDefault="007066E7" w:rsidP="004C65AB">
            <w:pPr>
              <w:rPr>
                <w:rFonts w:eastAsia="Times New Roman"/>
                <w:b/>
                <w:bCs/>
                <w:color w:val="000000"/>
                <w:lang w:eastAsia="de-DE"/>
              </w:rPr>
            </w:pPr>
            <w:r w:rsidRPr="00BC31F4">
              <w:rPr>
                <w:rFonts w:eastAsia="Times New Roman"/>
                <w:b/>
                <w:bCs/>
                <w:color w:val="000000"/>
                <w:lang w:eastAsia="de-DE"/>
              </w:rPr>
              <w:t>Description</w:t>
            </w:r>
          </w:p>
        </w:tc>
      </w:tr>
      <w:tr w:rsidR="007066E7" w:rsidRPr="00D03092" w14:paraId="16F98B1D" w14:textId="77777777" w:rsidTr="004C65AB">
        <w:trPr>
          <w:cantSplit/>
          <w:trHeight w:val="315"/>
        </w:trPr>
        <w:tc>
          <w:tcPr>
            <w:tcW w:w="1050" w:type="pct"/>
            <w:shd w:val="clear" w:color="auto" w:fill="92D050"/>
            <w:noWrap/>
            <w:vAlign w:val="center"/>
            <w:hideMark/>
          </w:tcPr>
          <w:p w14:paraId="16F98B16" w14:textId="77777777" w:rsidR="007066E7" w:rsidRPr="00B30F23" w:rsidRDefault="007066E7" w:rsidP="004C65AB">
            <w:pPr>
              <w:jc w:val="center"/>
              <w:rPr>
                <w:rFonts w:eastAsia="Times New Roman" w:cs="Arial"/>
                <w:bCs/>
                <w:color w:val="000000"/>
                <w:sz w:val="16"/>
                <w:szCs w:val="20"/>
                <w:lang w:eastAsia="de-DE"/>
              </w:rPr>
            </w:pPr>
            <w:r>
              <w:rPr>
                <w:rFonts w:eastAsia="Times New Roman" w:cs="Arial"/>
                <w:bCs/>
                <w:color w:val="000000"/>
                <w:sz w:val="16"/>
                <w:szCs w:val="20"/>
                <w:lang w:eastAsia="de-DE"/>
              </w:rPr>
              <w:t>asram:TimeZoneCodeCode</w:t>
            </w:r>
          </w:p>
        </w:tc>
        <w:tc>
          <w:tcPr>
            <w:tcW w:w="450" w:type="pct"/>
            <w:shd w:val="clear" w:color="auto" w:fill="92D050"/>
            <w:vAlign w:val="center"/>
            <w:hideMark/>
          </w:tcPr>
          <w:p w14:paraId="16F98B17" w14:textId="77777777" w:rsidR="007066E7" w:rsidRPr="00BC31F4" w:rsidRDefault="007066E7" w:rsidP="004C65AB">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8B18" w14:textId="77777777" w:rsidR="007066E7" w:rsidRPr="00BC31F4" w:rsidRDefault="007066E7" w:rsidP="004C65AB">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50</w:t>
            </w:r>
          </w:p>
        </w:tc>
        <w:tc>
          <w:tcPr>
            <w:tcW w:w="350" w:type="pct"/>
            <w:shd w:val="clear" w:color="auto" w:fill="92D050"/>
            <w:noWrap/>
            <w:vAlign w:val="center"/>
            <w:hideMark/>
          </w:tcPr>
          <w:p w14:paraId="16F98B19" w14:textId="77777777" w:rsidR="007066E7" w:rsidRPr="00BC31F4" w:rsidRDefault="007066E7" w:rsidP="004C65AB">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7</w:t>
            </w:r>
          </w:p>
        </w:tc>
        <w:tc>
          <w:tcPr>
            <w:tcW w:w="950" w:type="pct"/>
            <w:shd w:val="clear" w:color="auto" w:fill="92D050"/>
            <w:noWrap/>
            <w:vAlign w:val="center"/>
            <w:hideMark/>
          </w:tcPr>
          <w:p w14:paraId="16F98B1A" w14:textId="77777777" w:rsidR="007066E7" w:rsidRPr="00BC31F4" w:rsidRDefault="007066E7" w:rsidP="004C65AB">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Zone1</w:t>
            </w:r>
          </w:p>
        </w:tc>
        <w:tc>
          <w:tcPr>
            <w:tcW w:w="300" w:type="pct"/>
            <w:shd w:val="clear" w:color="auto" w:fill="92D050"/>
            <w:noWrap/>
            <w:vAlign w:val="center"/>
            <w:hideMark/>
          </w:tcPr>
          <w:p w14:paraId="16F98B1B" w14:textId="77777777" w:rsidR="007066E7" w:rsidRPr="00BC31F4" w:rsidRDefault="007066E7" w:rsidP="004C65AB">
            <w:pPr>
              <w:jc w:val="center"/>
              <w:rPr>
                <w:rFonts w:eastAsia="Times New Roman"/>
                <w:color w:val="000000"/>
                <w:sz w:val="16"/>
                <w:lang w:val="de-DE" w:eastAsia="de-DE"/>
              </w:rPr>
            </w:pPr>
            <w:r w:rsidRPr="00BC31F4">
              <w:rPr>
                <w:rFonts w:eastAsia="Times New Roman"/>
                <w:color w:val="000000"/>
                <w:sz w:val="16"/>
                <w:lang w:val="de-DE" w:eastAsia="de-DE"/>
              </w:rPr>
              <w:t>C</w:t>
            </w:r>
          </w:p>
        </w:tc>
        <w:tc>
          <w:tcPr>
            <w:tcW w:w="1500" w:type="pct"/>
            <w:shd w:val="clear" w:color="auto" w:fill="92D050"/>
            <w:vAlign w:val="center"/>
          </w:tcPr>
          <w:p w14:paraId="16F98B1C" w14:textId="77777777" w:rsidR="007066E7" w:rsidRPr="00BC31F4" w:rsidRDefault="00E23522" w:rsidP="004C65AB">
            <w:pPr>
              <w:rPr>
                <w:rFonts w:eastAsia="Times New Roman"/>
                <w:color w:val="000000"/>
                <w:sz w:val="16"/>
                <w:lang w:eastAsia="de-DE"/>
              </w:rPr>
            </w:pPr>
            <w:r>
              <w:rPr>
                <w:rFonts w:eastAsia="Times New Roman"/>
                <w:color w:val="000000"/>
                <w:sz w:val="16"/>
                <w:lang w:eastAsia="de-DE"/>
              </w:rPr>
              <w:t>Customer contact local timezone</w:t>
            </w:r>
          </w:p>
        </w:tc>
      </w:tr>
    </w:tbl>
    <w:p w14:paraId="16F98B1E" w14:textId="77777777" w:rsidR="00AB7DA7" w:rsidRDefault="00AB7DA7" w:rsidP="00E266EC"/>
    <w:p w14:paraId="16F98B1F" w14:textId="77777777" w:rsidR="00E266EC" w:rsidRDefault="00E266EC" w:rsidP="00E266EC">
      <w:r>
        <w:br w:type="page"/>
      </w:r>
    </w:p>
    <w:p w14:paraId="16F98B20" w14:textId="77777777" w:rsidR="0097587A" w:rsidRDefault="0097587A" w:rsidP="00CB3280">
      <w:pPr>
        <w:pStyle w:val="berschrift4"/>
      </w:pPr>
      <w:bookmarkStart w:id="57" w:name="_Toc292800345"/>
      <w:bookmarkStart w:id="58" w:name="_Toc347482192"/>
      <w:r w:rsidRPr="00DF7A8E">
        <w:t>asram:DefinedCITradeContact</w:t>
      </w:r>
      <w:bookmarkEnd w:id="57"/>
      <w:bookmarkEnd w:id="58"/>
    </w:p>
    <w:p w14:paraId="16F98B21" w14:textId="77777777" w:rsidR="007341DB" w:rsidRPr="007341DB" w:rsidRDefault="007341DB" w:rsidP="007341DB"/>
    <w:p w14:paraId="16F98B22" w14:textId="77777777" w:rsidR="00DF7DEF" w:rsidRPr="00DF7DEF" w:rsidRDefault="007341DB" w:rsidP="00DF7DEF">
      <w:r>
        <w:rPr>
          <w:noProof/>
          <w:lang w:eastAsia="zh-TW"/>
        </w:rPr>
        <mc:AlternateContent>
          <mc:Choice Requires="wpg">
            <w:drawing>
              <wp:inline distT="0" distB="0" distL="0" distR="0" wp14:anchorId="16F991F0" wp14:editId="16F991F1">
                <wp:extent cx="6745808" cy="3781425"/>
                <wp:effectExtent l="0" t="0" r="17145" b="9525"/>
                <wp:docPr id="1271" name="Gruppieren 1271"/>
                <wp:cNvGraphicFramePr/>
                <a:graphic xmlns:a="http://schemas.openxmlformats.org/drawingml/2006/main">
                  <a:graphicData uri="http://schemas.microsoft.com/office/word/2010/wordprocessingGroup">
                    <wpg:wgp>
                      <wpg:cNvGrpSpPr/>
                      <wpg:grpSpPr>
                        <a:xfrm>
                          <a:off x="0" y="0"/>
                          <a:ext cx="6745808" cy="3781425"/>
                          <a:chOff x="0" y="0"/>
                          <a:chExt cx="6745808" cy="3781425"/>
                        </a:xfrm>
                      </wpg:grpSpPr>
                      <wpg:grpSp>
                        <wpg:cNvPr id="935" name="Group 8056"/>
                        <wpg:cNvGrpSpPr>
                          <a:grpSpLocks/>
                        </wpg:cNvGrpSpPr>
                        <wpg:grpSpPr bwMode="auto">
                          <a:xfrm>
                            <a:off x="388188" y="0"/>
                            <a:ext cx="6357620" cy="3781425"/>
                            <a:chOff x="495" y="2420"/>
                            <a:chExt cx="9458" cy="6841"/>
                          </a:xfrm>
                        </wpg:grpSpPr>
                        <wps:wsp>
                          <wps:cNvPr id="936" name="Rectangle 8052"/>
                          <wps:cNvSpPr>
                            <a:spLocks noChangeArrowheads="1"/>
                          </wps:cNvSpPr>
                          <wps:spPr bwMode="auto">
                            <a:xfrm>
                              <a:off x="4623" y="276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4" w14:textId="77777777" w:rsidR="009502FA" w:rsidRPr="002F612C" w:rsidRDefault="009502FA" w:rsidP="007066E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37" name="Rectangle 8053"/>
                          <wps:cNvSpPr>
                            <a:spLocks noChangeArrowheads="1"/>
                          </wps:cNvSpPr>
                          <wps:spPr bwMode="auto">
                            <a:xfrm>
                              <a:off x="5211" y="2420"/>
                              <a:ext cx="3058"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25"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DepartmentNameText</w:t>
                                </w:r>
                                <w:proofErr w:type="spellEnd"/>
                              </w:p>
                            </w:txbxContent>
                          </wps:txbx>
                          <wps:bodyPr rot="0" vert="horz" wrap="square" lIns="91440" tIns="45720" rIns="91440" bIns="45720" anchor="t" anchorCtr="0" upright="1">
                            <a:noAutofit/>
                          </wps:bodyPr>
                        </wps:wsp>
                        <wps:wsp>
                          <wps:cNvPr id="938" name="AutoShape 8054"/>
                          <wps:cNvCnPr>
                            <a:cxnSpLocks noChangeShapeType="1"/>
                          </wps:cNvCnPr>
                          <wps:spPr bwMode="auto">
                            <a:xfrm>
                              <a:off x="4575" y="2701"/>
                              <a:ext cx="653" cy="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39" name="Rectangle 8047"/>
                          <wps:cNvSpPr>
                            <a:spLocks noChangeArrowheads="1"/>
                          </wps:cNvSpPr>
                          <wps:spPr bwMode="auto">
                            <a:xfrm>
                              <a:off x="4685" y="5304"/>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6" w14:textId="77777777" w:rsidR="009502FA" w:rsidRPr="002F612C" w:rsidRDefault="009502FA" w:rsidP="007066E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40" name="Rectangle 8048"/>
                          <wps:cNvSpPr>
                            <a:spLocks noChangeArrowheads="1"/>
                          </wps:cNvSpPr>
                          <wps:spPr bwMode="auto">
                            <a:xfrm>
                              <a:off x="5251" y="4974"/>
                              <a:ext cx="186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27" w14:textId="77777777" w:rsidR="009502FA" w:rsidRPr="00C469F9" w:rsidRDefault="009502FA" w:rsidP="007066E7">
                                <w:pPr>
                                  <w:rPr>
                                    <w:szCs w:val="18"/>
                                  </w:rPr>
                                </w:pPr>
                                <w:proofErr w:type="spellStart"/>
                                <w:proofErr w:type="gramStart"/>
                                <w:r w:rsidRPr="00C469F9">
                                  <w:rPr>
                                    <w:rFonts w:cs="Arial"/>
                                    <w:bCs/>
                                    <w:szCs w:val="20"/>
                                  </w:rPr>
                                  <w:t>asram:</w:t>
                                </w:r>
                                <w:proofErr w:type="gramEnd"/>
                                <w:r w:rsidRPr="00C469F9">
                                  <w:rPr>
                                    <w:rFonts w:cs="Arial"/>
                                    <w:bCs/>
                                    <w:szCs w:val="20"/>
                                  </w:rPr>
                                  <w:t>TypeCode</w:t>
                                </w:r>
                                <w:proofErr w:type="spellEnd"/>
                              </w:p>
                            </w:txbxContent>
                          </wps:txbx>
                          <wps:bodyPr rot="0" vert="horz" wrap="square" lIns="91440" tIns="45720" rIns="91440" bIns="45720" anchor="t" anchorCtr="0" upright="1">
                            <a:noAutofit/>
                          </wps:bodyPr>
                        </wps:wsp>
                        <wps:wsp>
                          <wps:cNvPr id="941" name="AutoShape 8049"/>
                          <wps:cNvCnPr>
                            <a:cxnSpLocks noChangeShapeType="1"/>
                          </wps:cNvCnPr>
                          <wps:spPr bwMode="auto">
                            <a:xfrm>
                              <a:off x="4610" y="526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42" name="Group 7446"/>
                          <wpg:cNvGrpSpPr>
                            <a:grpSpLocks/>
                          </wpg:cNvGrpSpPr>
                          <wpg:grpSpPr bwMode="auto">
                            <a:xfrm>
                              <a:off x="9516" y="6855"/>
                              <a:ext cx="300" cy="262"/>
                              <a:chOff x="6283" y="5431"/>
                              <a:chExt cx="300" cy="262"/>
                            </a:xfrm>
                          </wpg:grpSpPr>
                          <wps:wsp>
                            <wps:cNvPr id="943" name="Rectangle 744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45" name="AutoShape 744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946" name="AutoShape 744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947" name="Group 7450"/>
                          <wpg:cNvGrpSpPr>
                            <a:grpSpLocks/>
                          </wpg:cNvGrpSpPr>
                          <wpg:grpSpPr bwMode="auto">
                            <a:xfrm>
                              <a:off x="9096" y="7713"/>
                              <a:ext cx="300" cy="262"/>
                              <a:chOff x="6283" y="5431"/>
                              <a:chExt cx="300" cy="262"/>
                            </a:xfrm>
                          </wpg:grpSpPr>
                          <wps:wsp>
                            <wps:cNvPr id="948" name="Rectangle 745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49" name="AutoShape 745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950" name="AutoShape 745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951" name="Group 7454"/>
                          <wpg:cNvGrpSpPr>
                            <a:grpSpLocks/>
                          </wpg:cNvGrpSpPr>
                          <wpg:grpSpPr bwMode="auto">
                            <a:xfrm>
                              <a:off x="9653" y="8605"/>
                              <a:ext cx="300" cy="262"/>
                              <a:chOff x="6283" y="5431"/>
                              <a:chExt cx="300" cy="262"/>
                            </a:xfrm>
                          </wpg:grpSpPr>
                          <wps:wsp>
                            <wps:cNvPr id="952" name="Rectangle 745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53" name="AutoShape 745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954" name="AutoShape 745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957" name="Rectangle 7458"/>
                          <wps:cNvSpPr>
                            <a:spLocks noChangeArrowheads="1"/>
                          </wps:cNvSpPr>
                          <wps:spPr bwMode="auto">
                            <a:xfrm>
                              <a:off x="4646" y="879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8" w14:textId="77777777" w:rsidR="009502FA" w:rsidRPr="002F612C" w:rsidRDefault="009502FA" w:rsidP="007066E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958" name="Rectangle 7459"/>
                          <wps:cNvSpPr>
                            <a:spLocks noChangeArrowheads="1"/>
                          </wps:cNvSpPr>
                          <wps:spPr bwMode="auto">
                            <a:xfrm>
                              <a:off x="5236" y="8450"/>
                              <a:ext cx="440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29"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TelephoneCIUniversalCommunication</w:t>
                                </w:r>
                                <w:proofErr w:type="spellEnd"/>
                              </w:p>
                            </w:txbxContent>
                          </wps:txbx>
                          <wps:bodyPr rot="0" vert="horz" wrap="square" lIns="91440" tIns="45720" rIns="91440" bIns="45720" anchor="t" anchorCtr="0" upright="1">
                            <a:noAutofit/>
                          </wps:bodyPr>
                        </wps:wsp>
                        <wps:wsp>
                          <wps:cNvPr id="959" name="Rectangle 7460"/>
                          <wps:cNvSpPr>
                            <a:spLocks noChangeArrowheads="1"/>
                          </wps:cNvSpPr>
                          <wps:spPr bwMode="auto">
                            <a:xfrm>
                              <a:off x="4670" y="6174"/>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A" w14:textId="77777777" w:rsidR="009502FA" w:rsidRPr="002F612C" w:rsidRDefault="009502FA" w:rsidP="007066E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60" name="Rectangle 7461"/>
                          <wps:cNvSpPr>
                            <a:spLocks noChangeArrowheads="1"/>
                          </wps:cNvSpPr>
                          <wps:spPr bwMode="auto">
                            <a:xfrm>
                              <a:off x="5236" y="5844"/>
                              <a:ext cx="186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2B" w14:textId="77777777" w:rsidR="009502FA" w:rsidRPr="00C4414E" w:rsidRDefault="009502FA" w:rsidP="007066E7">
                                <w:pPr>
                                  <w:rPr>
                                    <w:szCs w:val="18"/>
                                  </w:rPr>
                                </w:pPr>
                                <w:proofErr w:type="spellStart"/>
                                <w:proofErr w:type="gramStart"/>
                                <w:r>
                                  <w:rPr>
                                    <w:rFonts w:cs="Arial"/>
                                    <w:bCs/>
                                    <w:szCs w:val="20"/>
                                  </w:rPr>
                                  <w:t>asram:</w:t>
                                </w:r>
                                <w:proofErr w:type="gramEnd"/>
                                <w:r w:rsidRPr="00C4414E">
                                  <w:rPr>
                                    <w:rFonts w:cs="Arial"/>
                                    <w:bCs/>
                                    <w:szCs w:val="20"/>
                                  </w:rPr>
                                  <w:t>TitleText</w:t>
                                </w:r>
                                <w:proofErr w:type="spellEnd"/>
                              </w:p>
                            </w:txbxContent>
                          </wps:txbx>
                          <wps:bodyPr rot="0" vert="horz" wrap="square" lIns="91440" tIns="45720" rIns="91440" bIns="45720" anchor="t" anchorCtr="0" upright="1">
                            <a:noAutofit/>
                          </wps:bodyPr>
                        </wps:wsp>
                        <wps:wsp>
                          <wps:cNvPr id="961" name="Rectangle 7462"/>
                          <wps:cNvSpPr>
                            <a:spLocks noChangeArrowheads="1"/>
                          </wps:cNvSpPr>
                          <wps:spPr bwMode="auto">
                            <a:xfrm>
                              <a:off x="4651" y="7913"/>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C" w14:textId="77777777" w:rsidR="009502FA" w:rsidRPr="002F612C" w:rsidRDefault="009502FA" w:rsidP="007066E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962" name="Rectangle 7463"/>
                          <wps:cNvSpPr>
                            <a:spLocks noChangeArrowheads="1"/>
                          </wps:cNvSpPr>
                          <wps:spPr bwMode="auto">
                            <a:xfrm>
                              <a:off x="4608" y="366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D" w14:textId="77777777" w:rsidR="009502FA" w:rsidRPr="002F612C" w:rsidRDefault="009502FA" w:rsidP="007066E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63" name="Rectangle 7464"/>
                          <wps:cNvSpPr>
                            <a:spLocks noChangeArrowheads="1"/>
                          </wps:cNvSpPr>
                          <wps:spPr bwMode="auto">
                            <a:xfrm>
                              <a:off x="495" y="5518"/>
                              <a:ext cx="3460" cy="543"/>
                            </a:xfrm>
                            <a:prstGeom prst="rect">
                              <a:avLst/>
                            </a:prstGeom>
                            <a:solidFill>
                              <a:srgbClr val="8DB3E2"/>
                            </a:solidFill>
                            <a:ln w="25400">
                              <a:solidFill>
                                <a:srgbClr val="000000"/>
                              </a:solidFill>
                              <a:miter lim="800000"/>
                              <a:headEnd/>
                              <a:tailEnd/>
                            </a:ln>
                          </wps:spPr>
                          <wps:txbx>
                            <w:txbxContent>
                              <w:p w14:paraId="16F9932E" w14:textId="77777777" w:rsidR="009502FA" w:rsidRPr="00821F77" w:rsidRDefault="009502FA" w:rsidP="007066E7">
                                <w:pPr>
                                  <w:spacing w:line="240" w:lineRule="auto"/>
                                  <w:rPr>
                                    <w:b/>
                                    <w:szCs w:val="18"/>
                                  </w:rPr>
                                </w:pPr>
                                <w:proofErr w:type="spellStart"/>
                                <w:proofErr w:type="gramStart"/>
                                <w:r w:rsidRPr="00821F77">
                                  <w:rPr>
                                    <w:rFonts w:cs="Arial"/>
                                    <w:b/>
                                    <w:bCs/>
                                    <w:szCs w:val="20"/>
                                  </w:rPr>
                                  <w:t>asram:</w:t>
                                </w:r>
                                <w:proofErr w:type="gramEnd"/>
                                <w:r w:rsidRPr="00821F77">
                                  <w:rPr>
                                    <w:rFonts w:cs="Arial"/>
                                    <w:b/>
                                    <w:bCs/>
                                    <w:szCs w:val="20"/>
                                  </w:rPr>
                                  <w:t>DefinedCITradeContact</w:t>
                                </w:r>
                                <w:proofErr w:type="spellEnd"/>
                              </w:p>
                            </w:txbxContent>
                          </wps:txbx>
                          <wps:bodyPr rot="0" vert="horz" wrap="square" lIns="91440" tIns="45720" rIns="91440" bIns="45720" anchor="t" anchorCtr="0" upright="1">
                            <a:noAutofit/>
                          </wps:bodyPr>
                        </wps:wsp>
                        <wps:wsp>
                          <wps:cNvPr id="964" name="AutoShape 7465"/>
                          <wps:cNvCnPr>
                            <a:cxnSpLocks noChangeShapeType="1"/>
                          </wps:cNvCnPr>
                          <wps:spPr bwMode="auto">
                            <a:xfrm>
                              <a:off x="4588" y="878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65" name="Rectangle 7466"/>
                          <wps:cNvSpPr>
                            <a:spLocks noChangeArrowheads="1"/>
                          </wps:cNvSpPr>
                          <wps:spPr bwMode="auto">
                            <a:xfrm>
                              <a:off x="4644" y="704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2F" w14:textId="77777777" w:rsidR="009502FA" w:rsidRPr="002F612C" w:rsidRDefault="009502FA" w:rsidP="007066E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966" name="Rectangle 7467"/>
                          <wps:cNvSpPr>
                            <a:spLocks noChangeArrowheads="1"/>
                          </wps:cNvSpPr>
                          <wps:spPr bwMode="auto">
                            <a:xfrm>
                              <a:off x="5230" y="6730"/>
                              <a:ext cx="4286"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30"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EmailURICIUniversalCommunication</w:t>
                                </w:r>
                                <w:proofErr w:type="spellEnd"/>
                              </w:p>
                            </w:txbxContent>
                          </wps:txbx>
                          <wps:bodyPr rot="0" vert="horz" wrap="square" lIns="91440" tIns="45720" rIns="91440" bIns="45720" anchor="t" anchorCtr="0" upright="1">
                            <a:noAutofit/>
                          </wps:bodyPr>
                        </wps:wsp>
                        <wps:wsp>
                          <wps:cNvPr id="967" name="Rectangle 7468"/>
                          <wps:cNvSpPr>
                            <a:spLocks noChangeArrowheads="1"/>
                          </wps:cNvSpPr>
                          <wps:spPr bwMode="auto">
                            <a:xfrm>
                              <a:off x="5236" y="7583"/>
                              <a:ext cx="3860"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31"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FaxCIUniversalCommunication</w:t>
                                </w:r>
                                <w:proofErr w:type="spellEnd"/>
                              </w:p>
                            </w:txbxContent>
                          </wps:txbx>
                          <wps:bodyPr rot="0" vert="horz" wrap="square" lIns="91440" tIns="45720" rIns="91440" bIns="45720" anchor="t" anchorCtr="0" upright="1">
                            <a:noAutofit/>
                          </wps:bodyPr>
                        </wps:wsp>
                        <wps:wsp>
                          <wps:cNvPr id="968" name="AutoShape 7469"/>
                          <wps:cNvCnPr>
                            <a:cxnSpLocks noChangeShapeType="1"/>
                          </wps:cNvCnPr>
                          <wps:spPr bwMode="auto">
                            <a:xfrm>
                              <a:off x="4575" y="2701"/>
                              <a:ext cx="1" cy="6098"/>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69" name="Rectangle 7470"/>
                          <wps:cNvSpPr>
                            <a:spLocks noChangeArrowheads="1"/>
                          </wps:cNvSpPr>
                          <wps:spPr bwMode="auto">
                            <a:xfrm>
                              <a:off x="4627" y="4493"/>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32" w14:textId="77777777" w:rsidR="009502FA" w:rsidRPr="002F612C" w:rsidRDefault="009502FA" w:rsidP="007066E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70" name="Rectangle 7471"/>
                          <wps:cNvSpPr>
                            <a:spLocks noChangeArrowheads="1"/>
                          </wps:cNvSpPr>
                          <wps:spPr bwMode="auto">
                            <a:xfrm>
                              <a:off x="3972" y="568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71" name="AutoShape 7472"/>
                          <wps:cNvCnPr>
                            <a:cxnSpLocks noChangeShapeType="1"/>
                          </wps:cNvCnPr>
                          <wps:spPr bwMode="auto">
                            <a:xfrm>
                              <a:off x="3962" y="581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72" name="Rectangle 7473"/>
                          <wps:cNvSpPr>
                            <a:spLocks noChangeArrowheads="1"/>
                          </wps:cNvSpPr>
                          <wps:spPr bwMode="auto">
                            <a:xfrm>
                              <a:off x="5196" y="3320"/>
                              <a:ext cx="3058"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33" w14:textId="77777777" w:rsidR="009502FA" w:rsidRPr="00821F77" w:rsidRDefault="009502FA" w:rsidP="007066E7">
                                <w:pPr>
                                  <w:spacing w:line="240" w:lineRule="auto"/>
                                  <w:rPr>
                                    <w:szCs w:val="18"/>
                                  </w:rPr>
                                </w:pPr>
                                <w:proofErr w:type="spellStart"/>
                                <w:proofErr w:type="gramStart"/>
                                <w:r w:rsidRPr="00C469F9">
                                  <w:rPr>
                                    <w:rFonts w:cs="Arial"/>
                                    <w:bCs/>
                                    <w:szCs w:val="20"/>
                                  </w:rPr>
                                  <w:t>asram:</w:t>
                                </w:r>
                                <w:proofErr w:type="gramEnd"/>
                                <w:r w:rsidRPr="00C469F9">
                                  <w:rPr>
                                    <w:rFonts w:cs="Arial"/>
                                    <w:bCs/>
                                    <w:szCs w:val="20"/>
                                  </w:rPr>
                                  <w:t>IdentificationIdentifier</w:t>
                                </w:r>
                                <w:proofErr w:type="spellEnd"/>
                              </w:p>
                            </w:txbxContent>
                          </wps:txbx>
                          <wps:bodyPr rot="0" vert="horz" wrap="square" lIns="91440" tIns="45720" rIns="91440" bIns="45720" anchor="t" anchorCtr="0" upright="1">
                            <a:noAutofit/>
                          </wps:bodyPr>
                        </wps:wsp>
                        <wps:wsp>
                          <wps:cNvPr id="973" name="Rectangle 7474"/>
                          <wps:cNvSpPr>
                            <a:spLocks noChangeArrowheads="1"/>
                          </wps:cNvSpPr>
                          <wps:spPr bwMode="auto">
                            <a:xfrm>
                              <a:off x="5215" y="4160"/>
                              <a:ext cx="257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34"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PersonNameText</w:t>
                                </w:r>
                                <w:proofErr w:type="spellEnd"/>
                              </w:p>
                            </w:txbxContent>
                          </wps:txbx>
                          <wps:bodyPr rot="0" vert="horz" wrap="square" lIns="91440" tIns="45720" rIns="91440" bIns="45720" anchor="t" anchorCtr="0" upright="1">
                            <a:noAutofit/>
                          </wps:bodyPr>
                        </wps:wsp>
                        <wps:wsp>
                          <wps:cNvPr id="1253" name="AutoShape 7475"/>
                          <wps:cNvCnPr>
                            <a:cxnSpLocks noChangeShapeType="1"/>
                          </wps:cNvCnPr>
                          <wps:spPr bwMode="auto">
                            <a:xfrm>
                              <a:off x="4589" y="3601"/>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55" name="AutoShape 7476"/>
                          <wps:cNvCnPr>
                            <a:cxnSpLocks noChangeShapeType="1"/>
                          </wps:cNvCnPr>
                          <wps:spPr bwMode="auto">
                            <a:xfrm>
                              <a:off x="4576" y="4391"/>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59" name="AutoShape 7477"/>
                          <wps:cNvCnPr>
                            <a:cxnSpLocks noChangeShapeType="1"/>
                          </wps:cNvCnPr>
                          <wps:spPr bwMode="auto">
                            <a:xfrm>
                              <a:off x="4176" y="5817"/>
                              <a:ext cx="400" cy="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60" name="AutoShape 7478"/>
                          <wps:cNvCnPr>
                            <a:cxnSpLocks noChangeShapeType="1"/>
                          </wps:cNvCnPr>
                          <wps:spPr bwMode="auto">
                            <a:xfrm>
                              <a:off x="4595" y="613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63" name="AutoShape 7479"/>
                          <wps:cNvCnPr>
                            <a:cxnSpLocks noChangeShapeType="1"/>
                          </wps:cNvCnPr>
                          <wps:spPr bwMode="auto">
                            <a:xfrm>
                              <a:off x="4595" y="7052"/>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64" name="AutoShape 7480"/>
                          <wps:cNvCnPr>
                            <a:cxnSpLocks noChangeShapeType="1"/>
                          </wps:cNvCnPr>
                          <wps:spPr bwMode="auto">
                            <a:xfrm>
                              <a:off x="4595" y="7936"/>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270" name="Rectangle 8025"/>
                        <wps:cNvSpPr>
                          <a:spLocks noChangeArrowheads="1"/>
                        </wps:cNvSpPr>
                        <wps:spPr bwMode="auto">
                          <a:xfrm>
                            <a:off x="0" y="1725283"/>
                            <a:ext cx="500703" cy="293193"/>
                          </a:xfrm>
                          <a:prstGeom prst="rect">
                            <a:avLst/>
                          </a:prstGeom>
                          <a:noFill/>
                          <a:ln>
                            <a:noFill/>
                          </a:ln>
                          <a:extLst/>
                        </wps:spPr>
                        <wps:txbx>
                          <w:txbxContent>
                            <w:p w14:paraId="16F99335" w14:textId="77777777" w:rsidR="009502FA" w:rsidRPr="002F612C" w:rsidRDefault="009502FA" w:rsidP="007341DB">
                              <w:pPr>
                                <w:rPr>
                                  <w:rFonts w:cs="Arial"/>
                                  <w:b/>
                                  <w:sz w:val="24"/>
                                  <w:szCs w:val="24"/>
                                  <w:lang w:val="de-DE"/>
                                </w:rPr>
                              </w:pPr>
                              <w:r>
                                <w:rPr>
                                  <w:rFonts w:cs="Arial"/>
                                  <w:b/>
                                  <w:sz w:val="24"/>
                                  <w:szCs w:val="24"/>
                                  <w:lang w:val="de-DE"/>
                                </w:rPr>
                                <w:t>0..*</w:t>
                              </w:r>
                            </w:p>
                            <w:p w14:paraId="16F99336" w14:textId="77777777" w:rsidR="009502FA" w:rsidRPr="002F612C" w:rsidRDefault="009502FA" w:rsidP="007341DB">
                              <w:pPr>
                                <w:rPr>
                                  <w:rFonts w:cs="Arial"/>
                                  <w:b/>
                                  <w:sz w:val="24"/>
                                  <w:szCs w:val="24"/>
                                  <w:lang w:val="de-DE"/>
                                </w:rPr>
                              </w:pPr>
                              <w:r>
                                <w:rPr>
                                  <w:rFonts w:cs="Arial"/>
                                  <w:b/>
                                  <w:sz w:val="24"/>
                                  <w:szCs w:val="24"/>
                                  <w:lang w:val="de-DE"/>
                                </w:rPr>
                                <w:t xml:space="preserve">   0..*</w:t>
                              </w:r>
                            </w:p>
                            <w:p w14:paraId="16F99337" w14:textId="77777777" w:rsidR="009502FA" w:rsidRPr="002F612C" w:rsidRDefault="009502FA" w:rsidP="007341DB">
                              <w:pPr>
                                <w:rPr>
                                  <w:rFonts w:cs="Arial"/>
                                  <w:b/>
                                  <w:sz w:val="24"/>
                                  <w:szCs w:val="24"/>
                                  <w:lang w:val="de-DE"/>
                                </w:rPr>
                              </w:pPr>
                            </w:p>
                          </w:txbxContent>
                        </wps:txbx>
                        <wps:bodyPr rot="0" vert="horz" wrap="square" lIns="91440" tIns="45720" rIns="91440" bIns="45720" anchor="t" anchorCtr="0" upright="1">
                          <a:noAutofit/>
                        </wps:bodyPr>
                      </wps:wsp>
                    </wpg:wgp>
                  </a:graphicData>
                </a:graphic>
              </wp:inline>
            </w:drawing>
          </mc:Choice>
          <mc:Fallback>
            <w:pict>
              <v:group id="Gruppieren 1271" o:spid="_x0000_s1462" style="width:531.15pt;height:297.75pt;mso-position-horizontal-relative:char;mso-position-vertical-relative:line" coordsize="67458,37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">
                <v:group id="Group 8056" o:spid="_x0000_s1463" style="position:absolute;left:3881;width:63577;height:37814" coordorigin="495,2420" coordsize="9458,6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v:rect id="Rectangle 8052" o:spid="_x0000_s1464" style="position:absolute;left:4623;top:276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OUcQA&#10;AADcAAAADwAAAGRycy9kb3ducmV2LnhtbESPT4vCMBTE7wt+h/AEb2ui7hatRhFBEHb34B/w+mie&#10;bbF5qU3U+u03guBxmJnfMLNFaytxo8aXjjUM+goEceZMybmGw379OQbhA7LByjFpeJCHxbzzMcPU&#10;uDtv6bYLuYgQ9ilqKEKoUyl9VpBF33c1cfROrrEYomxyaRq8R7it5FCpRFosOS4UWNOqoOy8u1oN&#10;mHyZy99p9Lv/uSY4yVu1/j4qrXvddjkFEagN7/CrvTEaJq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fDlHEAAAA3AAAAA8AAAAAAAAAAAAAAAAAmAIAAGRycy9k&#10;b3ducmV2LnhtbFBLBQYAAAAABAAEAPUAAACJAwAAAAA=&#10;" stroked="f">
                    <v:textbox>
                      <w:txbxContent>
                        <w:p w14:paraId="16F99324" w14:textId="77777777" w:rsidR="009502FA" w:rsidRPr="002F612C" w:rsidRDefault="009502FA" w:rsidP="007066E7">
                          <w:pPr>
                            <w:rPr>
                              <w:rFonts w:cs="Arial"/>
                              <w:b/>
                              <w:sz w:val="24"/>
                              <w:szCs w:val="24"/>
                              <w:lang w:val="de-DE"/>
                            </w:rPr>
                          </w:pPr>
                          <w:r>
                            <w:rPr>
                              <w:rFonts w:cs="Arial"/>
                              <w:b/>
                              <w:sz w:val="24"/>
                              <w:szCs w:val="24"/>
                              <w:lang w:val="de-DE"/>
                            </w:rPr>
                            <w:t>0..1</w:t>
                          </w:r>
                        </w:p>
                      </w:txbxContent>
                    </v:textbox>
                  </v:rect>
                  <v:rect id="Rectangle 8053" o:spid="_x0000_s1465" style="position:absolute;left:5211;top:2420;width:3058;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aJsUA&#10;AADcAAAADwAAAGRycy9kb3ducmV2LnhtbESPQWsCMRCF7wX/QxjBi9Ts2lLbrVHEUiyeutvS87CZ&#10;7i5uJksSNf77RhB6fLx535u3XEfTixM531lWkM8yEMS11R03Cr6/3u+fQfiArLG3TAou5GG9Gt0t&#10;sdD2zCWdqtCIBGFfoII2hKGQ0tctGfQzOxAn79c6gyFJ10jt8JzgppfzLHuSBjtODS0OtG2pPlRH&#10;k97IY/lT7aYXu7dvZZdr9/gZF0pNxnHzCiJQDP/Ht/SHVvDysID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tomxQAAANwAAAAPAAAAAAAAAAAAAAAAAJgCAABkcnMv&#10;ZG93bnJldi54bWxQSwUGAAAAAAQABAD1AAAAigMAAAAA&#10;" filled="f" fillcolor="#8db3e2" strokeweight="2pt">
                    <v:textbox>
                      <w:txbxContent>
                        <w:p w14:paraId="16F99325"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DepartmentNameText</w:t>
                          </w:r>
                          <w:proofErr w:type="spellEnd"/>
                        </w:p>
                      </w:txbxContent>
                    </v:textbox>
                  </v:rect>
                  <v:shape id="AutoShape 8054" o:spid="_x0000_s1466" type="#_x0000_t32" style="position:absolute;left:4575;top:2701;width:65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hFGcEAAADcAAAADwAAAGRycy9kb3ducmV2LnhtbERPy4rCMBTdD/gP4QruxtQHo1ajiCCK&#10;MIoPdHtprm2xuSlNrPXvzWJglofzni0aU4iaKpdbVtDrRiCIE6tzThVczuvvMQjnkTUWlknBmxws&#10;5q2vGcbavvhI9cmnIoSwi1FB5n0ZS+mSjAy6ri2JA3e3lUEfYJVKXeErhJtC9qPoRxrMOTRkWNIq&#10;o+RxehoF9eG6H63LenPw6XV43A0nNzS/SnXazXIKwlPj/8V/7q1WMBmEteFMOAJy/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aEUZwQAAANwAAAAPAAAAAAAAAAAAAAAA&#10;AKECAABkcnMvZG93bnJldi54bWxQSwUGAAAAAAQABAD5AAAAjwMAAAAA&#10;" strokeweight="2pt"/>
                  <v:rect id="Rectangle 8047" o:spid="_x0000_s1467" style="position:absolute;left:4685;top:5304;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aI8UA&#10;AADcAAAADwAAAGRycy9kb3ducmV2LnhtbESPT2vCQBTE7wW/w/IEb3XX2oYmdROKIAi1B/9Ar4/s&#10;MwnNvo3ZVeO3dwsFj8PM/IZZFINtxYV63zjWMJsqEMSlMw1XGg771fM7CB+QDbaOScONPBT56GmB&#10;mXFX3tJlFyoRIewz1FCH0GVS+rImi37qOuLoHV1vMUTZV9L0eI1w28oXpRJpseG4UGNHy5rK393Z&#10;asDk1Zy+j/PN/uucYFoNavX2o7SejIfPDxCBhvAI/7fXRkM6T+Hv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JojxQAAANwAAAAPAAAAAAAAAAAAAAAAAJgCAABkcnMv&#10;ZG93bnJldi54bWxQSwUGAAAAAAQABAD1AAAAigMAAAAA&#10;" stroked="f">
                    <v:textbox>
                      <w:txbxContent>
                        <w:p w14:paraId="16F99326" w14:textId="77777777" w:rsidR="009502FA" w:rsidRPr="002F612C" w:rsidRDefault="009502FA" w:rsidP="007066E7">
                          <w:pPr>
                            <w:rPr>
                              <w:rFonts w:cs="Arial"/>
                              <w:b/>
                              <w:sz w:val="24"/>
                              <w:szCs w:val="24"/>
                              <w:lang w:val="de-DE"/>
                            </w:rPr>
                          </w:pPr>
                          <w:r>
                            <w:rPr>
                              <w:rFonts w:cs="Arial"/>
                              <w:b/>
                              <w:sz w:val="24"/>
                              <w:szCs w:val="24"/>
                              <w:lang w:val="de-DE"/>
                            </w:rPr>
                            <w:t>0..1</w:t>
                          </w:r>
                        </w:p>
                      </w:txbxContent>
                    </v:textbox>
                  </v:rect>
                  <v:rect id="Rectangle 8048" o:spid="_x0000_s1468" style="position:absolute;left:5251;top:4974;width:186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0xL8QA&#10;AADcAAAADwAAAGRycy9kb3ducmV2LnhtbESPwUrDQBCG74LvsIzgRewmUqzGbkupiOKpSUvPQ3ZM&#10;gtnZsLu227d3DoLH4Z//m2+W6+xGdaIQB88GylkBirj1duDOwGH/dv8EKiZki6NnMnChCOvV9dUS&#10;K+vPXNOpSZ0SCMcKDfQpTZXWse3JYZz5iViyLx8cJhlDp23As8DdqB+K4lE7HFgu9DjRtqf2u/lx&#10;olHm+ti83138p3+th9KG+S4vjLm9yZsXUIly+l/+a39YA89z0ZdnhA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MS/EAAAA3AAAAA8AAAAAAAAAAAAAAAAAmAIAAGRycy9k&#10;b3ducmV2LnhtbFBLBQYAAAAABAAEAPUAAACJAwAAAAA=&#10;" filled="f" fillcolor="#8db3e2" strokeweight="2pt">
                    <v:textbox>
                      <w:txbxContent>
                        <w:p w14:paraId="16F99327" w14:textId="77777777" w:rsidR="009502FA" w:rsidRPr="00C469F9" w:rsidRDefault="009502FA" w:rsidP="007066E7">
                          <w:pPr>
                            <w:rPr>
                              <w:szCs w:val="18"/>
                            </w:rPr>
                          </w:pPr>
                          <w:proofErr w:type="spellStart"/>
                          <w:proofErr w:type="gramStart"/>
                          <w:r w:rsidRPr="00C469F9">
                            <w:rPr>
                              <w:rFonts w:cs="Arial"/>
                              <w:bCs/>
                              <w:szCs w:val="20"/>
                            </w:rPr>
                            <w:t>asram:</w:t>
                          </w:r>
                          <w:proofErr w:type="gramEnd"/>
                          <w:r w:rsidRPr="00C469F9">
                            <w:rPr>
                              <w:rFonts w:cs="Arial"/>
                              <w:bCs/>
                              <w:szCs w:val="20"/>
                            </w:rPr>
                            <w:t>TypeCode</w:t>
                          </w:r>
                          <w:proofErr w:type="spellEnd"/>
                        </w:p>
                      </w:txbxContent>
                    </v:textbox>
                  </v:rect>
                  <v:shape id="AutoShape 8049" o:spid="_x0000_s1469" type="#_x0000_t32" style="position:absolute;left:4610;top:526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f+cQAAADcAAAADwAAAGRycy9kb3ducmV2LnhtbESP3YrCMBSE7wXfIRzBO01dij/VKMuC&#10;7LKgorvo7aE5tsXmpDSx1rc3guDlMDPfMItVa0rRUO0KywpGwwgEcWp1wZmC/7/1YArCeWSNpWVS&#10;cCcHq2W3s8BE2xvvqTn4TAQIuwQV5N5XiZQuzcmgG9qKOHhnWxv0QdaZ1DXeAtyU8iOKxtJgwWEh&#10;x4q+ckovh6tR0OyO28m6ar53PjvG+994dkKzUarfaz/nIDy1/h1+tX+0glk8gueZcATk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VJ/5xAAAANwAAAAPAAAAAAAAAAAA&#10;AAAAAKECAABkcnMvZG93bnJldi54bWxQSwUGAAAAAAQABAD5AAAAkgMAAAAA&#10;" strokeweight="2pt"/>
                  <v:group id="Group 7446" o:spid="_x0000_s1470" style="position:absolute;left:9516;top:6855;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5BQ8UAAADcAAAADwAAAGRycy9kb3ducmV2LnhtbESPT2vCQBTE74LfYXmC&#10;t7qJ/7DRVURUepBCtVB6e2SfSTD7NmTXJH77rlDwOMzMb5jVpjOlaKh2hWUF8SgCQZxaXXCm4Pty&#10;eFuAcB5ZY2mZFDzIwWbd760w0bblL2rOPhMBwi5BBbn3VSKlS3My6Ea2Ig7e1dYGfZB1JnWNbYCb&#10;Uo6jaC4NFhwWcqxol1N6O9+NgmOL7XYS75vT7bp7/F5mnz+nmJQaDrrtEoSnzr/C/+0PreB9O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uQUPFAAAA3AAA&#10;AA8AAAAAAAAAAAAAAAAAqgIAAGRycy9kb3ducmV2LnhtbFBLBQYAAAAABAAEAPoAAACcAwAAAAA=&#10;">
                    <v:rect id="Rectangle 7447" o:spid="_x0000_s147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DT8UA&#10;AADcAAAADwAAAGRycy9kb3ducmV2LnhtbESPW2sCMRSE3wv+h3CEvmm29qKuRimFUkGEens/bI67&#10;Szcn2ySrsb++KQh9HGbmG2a+jKYRZ3K+tqzgYZiBIC6srrlUcNi/DyYgfEDW2FgmBVfysFz07uaY&#10;a3vhLZ13oRQJwj5HBVUIbS6lLyoy6Ie2JU7eyTqDIUlXSu3wkuCmkaMse5EGa04LFbb0VlHxteuM&#10;gnbz3H2Mv9fu5zjpPgtcRxtGUan7fnydgQgUw3/41l5pBdOnR/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NPxQAAANwAAAAPAAAAAAAAAAAAAAAAAJgCAABkcnMv&#10;ZG93bnJldi54bWxQSwUGAAAAAAQABAD1AAAAigMAAAAA&#10;" strokeweight="2pt"/>
                    <v:shape id="AutoShape 7448" o:spid="_x0000_s147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VYUcIAAADcAAAADwAAAGRycy9kb3ducmV2LnhtbESPT4vCMBTE7wt+h/AEb2uqdP1TjSKC&#10;4LUqnh/Nsy02L7VJbfbbbxYW9jjMzG+Y7T6YRrypc7VlBbNpAoK4sLrmUsHtevpcgXAeWWNjmRR8&#10;k4P9bvSxxUzbgXN6X3wpIoRdhgoq79tMSldUZNBNbUscvYftDPoou1LqDocIN42cJ8lCGqw5LlTY&#10;0rGi4nnpjYI8f5X33oXhsHqEZXrTqUn6s1KTcThsQHgK/j/81z5rBev0C37PxCM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VYUcIAAADcAAAADwAAAAAAAAAAAAAA&#10;AAChAgAAZHJzL2Rvd25yZXYueG1sUEsFBgAAAAAEAAQA+QAAAJADAAAAAA==&#10;" strokeweight="1.25pt"/>
                    <v:shape id="AutoShape 7449" o:spid="_x0000_s147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RTRscAAADcAAAADwAAAGRycy9kb3ducmV2LnhtbESPQWvCQBSE74L/YXlCb7qx1GCjq0hb&#10;wYMtROvB22v2NQlm34bsmkR/fbdQ6HGYmW+Y5bo3lWipcaVlBdNJBII4s7rkXMHncTueg3AeWWNl&#10;mRTcyMF6NRwsMdG245Tag89FgLBLUEHhfZ1I6bKCDLqJrYmD920bgz7IJpe6wS7ATSUfoyiWBksO&#10;CwXW9FJQdjlcjYLZtfs6x1NON+9vr6f03mYfl9NeqYdRv1mA8NT7//Bfe6cVPD/F8HsmHA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FNGxwAAANwAAAAPAAAAAAAA&#10;AAAAAAAAAKECAABkcnMvZG93bnJldi54bWxQSwUGAAAAAAQABAD5AAAAlQMAAAAA&#10;" strokeweight="1.25pt"/>
                  </v:group>
                  <v:group id="Group 7450" o:spid="_x0000_s1474" style="position:absolute;left:9096;top:7713;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v:rect id="Rectangle 7451" o:spid="_x0000_s147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3RPsIA&#10;AADcAAAADwAAAGRycy9kb3ducmV2LnhtbERPXWvCMBR9H+w/hDvwbaaKbtoZZQiygQxc1fdLc9cW&#10;m5suSTX6683DYI+H871YRdOKMznfWFYwGmYgiEurG64UHPab5xkIH5A1tpZJwZU8rJaPDwvMtb3w&#10;N52LUIkUwj5HBXUIXS6lL2sy6Ie2I07cj3UGQ4KuktrhJYWbVo6z7EUabDg11NjRuqbyVPRGQfc1&#10;7T9ef7fudpz1uxK30YZxVGrwFN/fQASK4V/85/7UCuaTtDadSUd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XdE+wgAAANwAAAAPAAAAAAAAAAAAAAAAAJgCAABkcnMvZG93&#10;bnJldi54bWxQSwUGAAAAAAQABAD1AAAAhwMAAAAA&#10;" strokeweight="2pt"/>
                    <v:shape id="AutoShape 7452" o:spid="_x0000_s147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hSVMEAAADcAAAADwAAAGRycy9kb3ducmV2LnhtbESPQYvCMBSE7wv+h/AEb2uqlF2tRhFB&#10;8FpXPD+aZ1tsXmqT2vjvjSDscZiZb5j1NphGPKhztWUFs2kCgriwuuZSwfnv8L0A4TyyxsYyKXiS&#10;g+1m9LXGTNuBc3qcfCkihF2GCirv20xKV1Rk0E1tSxy9q+0M+ii7UuoOhwg3jZwnyY80WHNcqLCl&#10;fUXF7dQbBXl+Ly+9C8NucQ2/6VmnJumPSk3GYbcC4Sn4//CnfdQKlukS3mfiEZ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FJUwQAAANwAAAAPAAAAAAAAAAAAAAAA&#10;AKECAABkcnMvZG93bnJldi54bWxQSwUGAAAAAAQABAD5AAAAjwMAAAAA&#10;" strokeweight="1.25pt"/>
                    <v:shape id="AutoShape 7453" o:spid="_x0000_s147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j4dMUAAADcAAAADwAAAGRycy9kb3ducmV2LnhtbERPTWvCQBC9F/oflin0VjcWlDZmI9Iq&#10;9GCFpHrwNmanSTA7G7JrEvvr3UPB4+N9J8vRNKKnztWWFUwnEQjiwuqaSwX7n83LGwjnkTU2lknB&#10;lRws08eHBGNtB86oz30pQgi7GBVU3rexlK6oyKCb2JY4cL+2M+gD7EqpOxxCuGnkaxTNpcGaQ0OF&#10;LX1UVJzzi1Ewuwyn43zK2ep7/XnI/vpidz5slXp+GlcLEJ5Gfxf/u7+0gvdZmB/OhCMg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j4dMUAAADcAAAADwAAAAAAAAAA&#10;AAAAAAChAgAAZHJzL2Rvd25yZXYueG1sUEsFBgAAAAAEAAQA+QAAAJMDAAAAAA==&#10;" strokeweight="1.25pt"/>
                  </v:group>
                  <v:group id="Group 7454" o:spid="_x0000_s1478" style="position:absolute;left:9653;top:8605;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rect id="Rectangle 7455" o:spid="_x0000_s147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xwCcQA&#10;AADcAAAADwAAAGRycy9kb3ducmV2LnhtbESPQWsCMRSE7wX/Q3iCt5p1wapbo0ihWBChtfX+2Lzu&#10;Lm5e1iSraX+9KQg9DjPzDbNcR9OKCznfWFYwGWcgiEurG64UfH2+Ps5B+ICssbVMCn7Iw3o1eFhi&#10;oe2VP+hyCJVIEPYFKqhD6AopfVmTQT+2HXHyvq0zGJJ0ldQOrwluWpln2ZM02HBaqLGjl5rK06E3&#10;Crr9tN/Ozjv3e5z37yXuog15VGo0jJtnEIFi+A/f229awWKaw9+Zd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scAnEAAAA3AAAAA8AAAAAAAAAAAAAAAAAmAIAAGRycy9k&#10;b3ducmV2LnhtbFBLBQYAAAAABAAEAPUAAACJAwAAAAA=&#10;" strokeweight="2pt"/>
                    <v:shape id="AutoShape 7456" o:spid="_x0000_s148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zY8IAAADcAAAADwAAAGRycy9kb3ducmV2LnhtbESPT4vCMBTE78J+h/AWvGnq+me1GkWE&#10;Ba9V2fOjebbF5qXbpDZ++40geBxm5jfMZhdMLe7Uusqygsk4AUGcW11xoeBy/hktQTiPrLG2TAoe&#10;5GC3/RhsMNW254zuJ1+ICGGXooLS+yaV0uUlGXRj2xBH72pbgz7KtpC6xT7CTS2/kmQhDVYcF0ps&#10;6FBSfjt1RkGW/RW/nQv9fnkN37OLnpmkOyo1/Az7NQhPwb/Dr/ZRK1jNp/A8E4+A3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zY8IAAADcAAAADwAAAAAAAAAAAAAA&#10;AAChAgAAZHJzL2Rvd25yZXYueG1sUEsFBgAAAAAEAAQA+QAAAJADAAAAAA==&#10;" strokeweight="1.25pt"/>
                    <v:shape id="AutoShape 7457" o:spid="_x0000_s148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P+d8cAAADcAAAADwAAAGRycy9kb3ducmV2LnhtbESPQWvCQBSE74X+h+UVvNWNomJTV5Gq&#10;0IMKsXrw9pp9TYLZtyG7Jqm/vlsQPA4z8w0zW3SmFA3VrrCsYNCPQBCnVhecKTh+bV6nIJxH1lha&#10;JgW/5GAxf36aYaxtywk1B5+JAGEXo4Lc+yqW0qU5GXR9WxEH78fWBn2QdSZ1jW2Am1IOo2giDRYc&#10;FnKs6COn9HK4GgXja/t9ngw4We7Wq1Nya9L95bRVqvfSLd9BeOr8I3xvf2oFb+MR/J8JR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8/53xwAAANwAAAAPAAAAAAAA&#10;AAAAAAAAAKECAABkcnMvZG93bnJldi54bWxQSwUGAAAAAAQABAD5AAAAlQMAAAAA&#10;" strokeweight="1.25pt"/>
                  </v:group>
                  <v:rect id="Rectangle 7458" o:spid="_x0000_s1482" style="position:absolute;left:4646;top:879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xOasUA&#10;AADcAAAADwAAAGRycy9kb3ducmV2LnhtbESPT2sCMRTE74V+h/AK3mrSWld3NUoRBKH20FXw+ti8&#10;/YObl+0m6vbbN0Khx2FmfsMs14NtxZV63zjW8DJWIIgLZxquNBwP2+c5CB+QDbaOScMPeVivHh+W&#10;mBl34y+65qESEcI+Qw11CF0mpS9qsujHriOOXul6iyHKvpKmx1uE21a+KpVIiw3HhRo72tRUnPOL&#10;1YDJm/n+LCf7w8clwbQa1HZ6UlqPnob3BYhAQ/gP/7V3RkM6ncH9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E5qxQAAANwAAAAPAAAAAAAAAAAAAAAAAJgCAABkcnMv&#10;ZG93bnJldi54bWxQSwUGAAAAAAQABAD1AAAAigMAAAAA&#10;" stroked="f">
                    <v:textbox>
                      <w:txbxContent>
                        <w:p w14:paraId="16F99328" w14:textId="77777777" w:rsidR="009502FA" w:rsidRPr="002F612C" w:rsidRDefault="009502FA" w:rsidP="007066E7">
                          <w:pPr>
                            <w:rPr>
                              <w:rFonts w:cs="Arial"/>
                              <w:b/>
                              <w:sz w:val="24"/>
                              <w:szCs w:val="24"/>
                              <w:lang w:val="de-DE"/>
                            </w:rPr>
                          </w:pPr>
                          <w:r>
                            <w:rPr>
                              <w:rFonts w:cs="Arial"/>
                              <w:b/>
                              <w:sz w:val="24"/>
                              <w:szCs w:val="24"/>
                              <w:lang w:val="de-DE"/>
                            </w:rPr>
                            <w:t>0..*</w:t>
                          </w:r>
                        </w:p>
                      </w:txbxContent>
                    </v:textbox>
                  </v:rect>
                  <v:rect id="Rectangle 7459" o:spid="_x0000_s1483" style="position:absolute;left:5236;top:8450;width:440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r9MUA&#10;AADcAAAADwAAAGRycy9kb3ducmV2LnhtbESPTU/DMAyG70j8h8hIXBBLi/hat2xCIATaiXYTZ6vx&#10;2mqNUyVhy/49PiBxtF6/jx8v19mN6kghDp4NlLMCFHHr7cCdgd32/fYZVEzIFkfPZOBMEdary4sl&#10;VtafuKZjkzolEI4VGuhTmiqtY9uTwzjzE7Fkex8cJhlDp23Ak8DdqO+K4lE7HFgu9DjRa0/toflx&#10;olHm+rv5uDn7jX+rh9KG+6/8ZMz1VX5ZgEqU0//yX/vTGpg/iK08IwT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Mqv0xQAAANwAAAAPAAAAAAAAAAAAAAAAAJgCAABkcnMv&#10;ZG93bnJldi54bWxQSwUGAAAAAAQABAD1AAAAigMAAAAA&#10;" filled="f" fillcolor="#8db3e2" strokeweight="2pt">
                    <v:textbox>
                      <w:txbxContent>
                        <w:p w14:paraId="16F99329"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TelephoneCIUniversalCommunication</w:t>
                          </w:r>
                          <w:proofErr w:type="spellEnd"/>
                        </w:p>
                      </w:txbxContent>
                    </v:textbox>
                  </v:rect>
                  <v:rect id="Rectangle 7460" o:spid="_x0000_s1484" style="position:absolute;left:4670;top:6174;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g8QA&#10;AADcAAAADwAAAGRycy9kb3ducmV2LnhtbESPQWvCQBSE70L/w/IK3nS3WoOJriKCIGgP1YLXR/aZ&#10;BLNv0+yq8d93hYLHYWa+YebLztbiRq2vHGv4GCoQxLkzFRcafo6bwRSED8gGa8ek4UEelou33hwz&#10;4+78TbdDKESEsM9QQxlCk0np85Is+qFriKN3dq3FEGVbSNPiPcJtLUdKJdJixXGhxIbWJeWXw9Vq&#10;wOTT/H6dx/vj7ppgWnRqMzkprfvv3WoGIlAXXuH/9tZoSCcpPM/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ff4PEAAAA3AAAAA8AAAAAAAAAAAAAAAAAmAIAAGRycy9k&#10;b3ducmV2LnhtbFBLBQYAAAAABAAEAPUAAACJAwAAAAA=&#10;" stroked="f">
                    <v:textbox>
                      <w:txbxContent>
                        <w:p w14:paraId="16F9932A" w14:textId="77777777" w:rsidR="009502FA" w:rsidRPr="002F612C" w:rsidRDefault="009502FA" w:rsidP="007066E7">
                          <w:pPr>
                            <w:rPr>
                              <w:rFonts w:cs="Arial"/>
                              <w:b/>
                              <w:sz w:val="24"/>
                              <w:szCs w:val="24"/>
                              <w:lang w:val="de-DE"/>
                            </w:rPr>
                          </w:pPr>
                          <w:r>
                            <w:rPr>
                              <w:rFonts w:cs="Arial"/>
                              <w:b/>
                              <w:sz w:val="24"/>
                              <w:szCs w:val="24"/>
                              <w:lang w:val="de-DE"/>
                            </w:rPr>
                            <w:t>0..1</w:t>
                          </w:r>
                        </w:p>
                      </w:txbxContent>
                    </v:textbox>
                  </v:rect>
                  <v:rect id="Rectangle 7461" o:spid="_x0000_s1485" style="position:absolute;left:5236;top:5844;width:186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htT8QA&#10;AADcAAAADwAAAGRycy9kb3ducmV2LnhtbESPwUrDQBCG74LvsIzgRewmIq3GbkupiOKpSUvPQ3ZM&#10;gtnZsLu227d3DoLH4Z//m2+W6+xGdaIQB88GylkBirj1duDOwGH/dv8EKiZki6NnMnChCOvV9dUS&#10;K+vPXNOpSZ0SCMcKDfQpTZXWse3JYZz5iViyLx8cJhlDp23As8DdqB+KYq4dDiwXepxo21P73fw4&#10;0ShzfWze7y7+07/WQ2nD4y4vjLm9yZsXUIly+l/+a39YA89z0ZdnhA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obU/EAAAA3AAAAA8AAAAAAAAAAAAAAAAAmAIAAGRycy9k&#10;b3ducmV2LnhtbFBLBQYAAAAABAAEAPUAAACJAwAAAAA=&#10;" filled="f" fillcolor="#8db3e2" strokeweight="2pt">
                    <v:textbox>
                      <w:txbxContent>
                        <w:p w14:paraId="16F9932B" w14:textId="77777777" w:rsidR="009502FA" w:rsidRPr="00C4414E" w:rsidRDefault="009502FA" w:rsidP="007066E7">
                          <w:pPr>
                            <w:rPr>
                              <w:szCs w:val="18"/>
                            </w:rPr>
                          </w:pPr>
                          <w:proofErr w:type="spellStart"/>
                          <w:proofErr w:type="gramStart"/>
                          <w:r>
                            <w:rPr>
                              <w:rFonts w:cs="Arial"/>
                              <w:bCs/>
                              <w:szCs w:val="20"/>
                            </w:rPr>
                            <w:t>asram:</w:t>
                          </w:r>
                          <w:proofErr w:type="gramEnd"/>
                          <w:r w:rsidRPr="00C4414E">
                            <w:rPr>
                              <w:rFonts w:cs="Arial"/>
                              <w:bCs/>
                              <w:szCs w:val="20"/>
                            </w:rPr>
                            <w:t>TitleText</w:t>
                          </w:r>
                          <w:proofErr w:type="spellEnd"/>
                        </w:p>
                      </w:txbxContent>
                    </v:textbox>
                  </v:rect>
                  <v:rect id="Rectangle 7462" o:spid="_x0000_s1486" style="position:absolute;left:4651;top:7913;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5OMQA&#10;AADcAAAADwAAAGRycy9kb3ducmV2LnhtbESPT4vCMBTE7wt+h/CEva2Ju27RahRZEATdg3/A66N5&#10;tsXmpTZR67c3guBxmJnfMJNZaytxpcaXjjX0ewoEceZMybmG/W7xNQThA7LByjFpuJOH2bTzMcHU&#10;uBtv6LoNuYgQ9ilqKEKoUyl9VpBF33M1cfSOrrEYomxyaRq8Rbit5LdSibRYclwosKa/grLT9mI1&#10;YDIw5//jz3q3uiQ4ylu1+D0orT+77XwMIlAb3uFXe2k0jJI+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FuTjEAAAA3AAAAA8AAAAAAAAAAAAAAAAAmAIAAGRycy9k&#10;b3ducmV2LnhtbFBLBQYAAAAABAAEAPUAAACJAwAAAAA=&#10;" stroked="f">
                    <v:textbox>
                      <w:txbxContent>
                        <w:p w14:paraId="16F9932C" w14:textId="77777777" w:rsidR="009502FA" w:rsidRPr="002F612C" w:rsidRDefault="009502FA" w:rsidP="007066E7">
                          <w:pPr>
                            <w:rPr>
                              <w:rFonts w:cs="Arial"/>
                              <w:b/>
                              <w:sz w:val="24"/>
                              <w:szCs w:val="24"/>
                              <w:lang w:val="de-DE"/>
                            </w:rPr>
                          </w:pPr>
                          <w:r>
                            <w:rPr>
                              <w:rFonts w:cs="Arial"/>
                              <w:b/>
                              <w:sz w:val="24"/>
                              <w:szCs w:val="24"/>
                              <w:lang w:val="de-DE"/>
                            </w:rPr>
                            <w:t>0..*</w:t>
                          </w:r>
                        </w:p>
                      </w:txbxContent>
                    </v:textbox>
                  </v:rect>
                  <v:rect id="Rectangle 7463" o:spid="_x0000_s1487" style="position:absolute;left:4608;top:366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nT8UA&#10;AADcAAAADwAAAGRycy9kb3ducmV2LnhtbESPQWvCQBSE70L/w/IKvelurYYa3YRSCBTUQ7XQ6yP7&#10;TILZt2l2jem/dwsFj8PMfMNs8tG2YqDeN441PM8UCOLSmYYrDV/HYvoKwgdkg61j0vBLHvLsYbLB&#10;1Lgrf9JwCJWIEPYpaqhD6FIpfVmTRT9zHXH0Tq63GKLsK2l6vEa4beVcqURabDgu1NjRe03l+XCx&#10;GjBZmJ/96WV33F4SXFWjKpbfSuunx/FtDSLQGO7h//aH0bBK5vB3Jh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ydPxQAAANwAAAAPAAAAAAAAAAAAAAAAAJgCAABkcnMv&#10;ZG93bnJldi54bWxQSwUGAAAAAAQABAD1AAAAigMAAAAA&#10;" stroked="f">
                    <v:textbox>
                      <w:txbxContent>
                        <w:p w14:paraId="16F9932D" w14:textId="77777777" w:rsidR="009502FA" w:rsidRPr="002F612C" w:rsidRDefault="009502FA" w:rsidP="007066E7">
                          <w:pPr>
                            <w:rPr>
                              <w:rFonts w:cs="Arial"/>
                              <w:b/>
                              <w:sz w:val="24"/>
                              <w:szCs w:val="24"/>
                              <w:lang w:val="de-DE"/>
                            </w:rPr>
                          </w:pPr>
                          <w:r>
                            <w:rPr>
                              <w:rFonts w:cs="Arial"/>
                              <w:b/>
                              <w:sz w:val="24"/>
                              <w:szCs w:val="24"/>
                              <w:lang w:val="de-DE"/>
                            </w:rPr>
                            <w:t>0..1</w:t>
                          </w:r>
                        </w:p>
                      </w:txbxContent>
                    </v:textbox>
                  </v:rect>
                  <v:rect id="Rectangle 7464" o:spid="_x0000_s1488" style="position:absolute;left:495;top:5518;width:346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9+cIA&#10;AADcAAAADwAAAGRycy9kb3ducmV2LnhtbESPzarCMBSE94LvEI7gTlMVRHuNIoogLgR/wO25zblN&#10;uc1JaaJWn94IgsthZr5hZovGluJGtS8cKxj0ExDEmdMF5wrOp01vAsIHZI2lY1LwIA+Lebs1w1S7&#10;Ox/odgy5iBD2KSowIVSplD4zZNH3XUUcvT9XWwxR1rnUNd4j3JZymCRjabHguGCwopWh7P94tQrW&#10;14vZPJ3xuz0VT/2LbjUdbpXqdprlD4hATfiGP+2tVjAdj+B9Jh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L35wgAAANwAAAAPAAAAAAAAAAAAAAAAAJgCAABkcnMvZG93&#10;bnJldi54bWxQSwUGAAAAAAQABAD1AAAAhwMAAAAA&#10;" fillcolor="#8db3e2" strokeweight="2pt">
                    <v:textbox>
                      <w:txbxContent>
                        <w:p w14:paraId="16F9932E" w14:textId="77777777" w:rsidR="009502FA" w:rsidRPr="00821F77" w:rsidRDefault="009502FA" w:rsidP="007066E7">
                          <w:pPr>
                            <w:spacing w:line="240" w:lineRule="auto"/>
                            <w:rPr>
                              <w:b/>
                              <w:szCs w:val="18"/>
                            </w:rPr>
                          </w:pPr>
                          <w:proofErr w:type="spellStart"/>
                          <w:proofErr w:type="gramStart"/>
                          <w:r w:rsidRPr="00821F77">
                            <w:rPr>
                              <w:rFonts w:cs="Arial"/>
                              <w:b/>
                              <w:bCs/>
                              <w:szCs w:val="20"/>
                            </w:rPr>
                            <w:t>asram:</w:t>
                          </w:r>
                          <w:proofErr w:type="gramEnd"/>
                          <w:r w:rsidRPr="00821F77">
                            <w:rPr>
                              <w:rFonts w:cs="Arial"/>
                              <w:b/>
                              <w:bCs/>
                              <w:szCs w:val="20"/>
                            </w:rPr>
                            <w:t>DefinedCITradeContact</w:t>
                          </w:r>
                          <w:proofErr w:type="spellEnd"/>
                        </w:p>
                      </w:txbxContent>
                    </v:textbox>
                  </v:rect>
                  <v:shape id="AutoShape 7465" o:spid="_x0000_s1489" type="#_x0000_t32" style="position:absolute;left:4588;top:878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ZgAcUAAADcAAAADwAAAGRycy9kb3ducmV2LnhtbESPQWvCQBSE7wX/w/IK3uqmJcQaXUUK&#10;ohTakLTo9ZF9JsHs25BdY/rvuwWhx2FmvmFWm9G0YqDeNZYVPM8iEMSl1Q1XCr6/dk+vIJxH1tha&#10;JgU/5GCznjysMNX2xjkNha9EgLBLUUHtfZdK6cqaDLqZ7YiDd7a9QR9kX0nd4y3ATStfoiiRBhsO&#10;CzV29FZTeSmuRsGQHT/nu27YZ746xvl7vDih+VBq+jhulyA8jf4/fG8ftIJFEsP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5ZgAcUAAADcAAAADwAAAAAAAAAA&#10;AAAAAAChAgAAZHJzL2Rvd25yZXYueG1sUEsFBgAAAAAEAAQA+QAAAJMDAAAAAA==&#10;" strokeweight="2pt"/>
                  <v:rect id="Rectangle 7466" o:spid="_x0000_s1490" style="position:absolute;left:4644;top:704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O8QA&#10;AADcAAAADwAAAGRycy9kb3ducmV2LnhtbESPT4vCMBTE78J+h/AWvGmy7lq0GkUWBEE9+Ae8Pppn&#10;W2xeuk3U+u03guBxmJnfMNN5aytxo8aXjjV89RUI4syZknMNx8OyNwLhA7LByjFpeJCH+eyjM8XU&#10;uDvv6LYPuYgQ9ilqKEKoUyl9VpBF33c1cfTOrrEYomxyaRq8R7it5ECpRFosOS4UWNNvQdllf7Ua&#10;MPkxf9vz9+awviY4zlu1HJ6U1t3PdjEBEagN7/CrvTIaxskQ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vzvEAAAA3AAAAA8AAAAAAAAAAAAAAAAAmAIAAGRycy9k&#10;b3ducmV2LnhtbFBLBQYAAAAABAAEAPUAAACJAwAAAAA=&#10;" stroked="f">
                    <v:textbox>
                      <w:txbxContent>
                        <w:p w14:paraId="16F9932F" w14:textId="77777777" w:rsidR="009502FA" w:rsidRPr="002F612C" w:rsidRDefault="009502FA" w:rsidP="007066E7">
                          <w:pPr>
                            <w:rPr>
                              <w:rFonts w:cs="Arial"/>
                              <w:b/>
                              <w:sz w:val="24"/>
                              <w:szCs w:val="24"/>
                              <w:lang w:val="de-DE"/>
                            </w:rPr>
                          </w:pPr>
                          <w:r>
                            <w:rPr>
                              <w:rFonts w:cs="Arial"/>
                              <w:b/>
                              <w:sz w:val="24"/>
                              <w:szCs w:val="24"/>
                              <w:lang w:val="de-DE"/>
                            </w:rPr>
                            <w:t>0..*</w:t>
                          </w:r>
                        </w:p>
                      </w:txbxContent>
                    </v:textbox>
                  </v:rect>
                  <v:rect id="Rectangle 7467" o:spid="_x0000_s1491" style="position:absolute;left:5230;top:6730;width:428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QoMUA&#10;AADcAAAADwAAAGRycy9kb3ducmV2LnhtbESPwWrDMBBE74X8g9hAL6WRXYLbulFCSCkJPdVu6Xmx&#10;traJtTKSkih/HwUCPQ6z82ZnsYpmEEdyvresIJ9lIIgbq3tuFfx8fzy+gPABWeNgmRScycNqOblb&#10;YKntiSs61qEVCcK+RAVdCGMppW86MuhndiRO3p91BkOSrpXa4SnBzSCfsqyQBntODR2OtOmo2dcH&#10;k97IY/Vbbx/O9tO+V32u3fwrPit1P43rNxCBYvg/vqV3WsFrUcB1TCK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jVCgxQAAANwAAAAPAAAAAAAAAAAAAAAAAJgCAABkcnMv&#10;ZG93bnJldi54bWxQSwUGAAAAAAQABAD1AAAAigMAAAAA&#10;" filled="f" fillcolor="#8db3e2" strokeweight="2pt">
                    <v:textbox>
                      <w:txbxContent>
                        <w:p w14:paraId="16F99330"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EmailURICIUniversalCommunication</w:t>
                          </w:r>
                          <w:proofErr w:type="spellEnd"/>
                        </w:p>
                      </w:txbxContent>
                    </v:textbox>
                  </v:rect>
                  <v:rect id="Rectangle 7468" o:spid="_x0000_s1492" style="position:absolute;left:5236;top:7583;width:386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H1O8UA&#10;AADcAAAADwAAAGRycy9kb3ducmV2LnhtbESPQWsCMRCF7wX/Qxihl6LZLUXt1iilIpae3LX0PGzG&#10;3cXNZEmixn/fFAoeH2/e9+Yt19H04kLOd5YV5NMMBHFtdceNgu/DdrIA4QOyxt4yKbiRh/Vq9LDE&#10;Qtsrl3SpQiMShH2BCtoQhkJKX7dk0E/tQJy8o3UGQ5KukdrhNcFNL5+zbCYNdpwaWhzoo6X6VJ1N&#10;eiOP5U+1e7rZL7spu1y7l32cK/U4ju9vIALFcD/+T39qBa+zOfyNSQS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fU7xQAAANwAAAAPAAAAAAAAAAAAAAAAAJgCAABkcnMv&#10;ZG93bnJldi54bWxQSwUGAAAAAAQABAD1AAAAigMAAAAA&#10;" filled="f" fillcolor="#8db3e2" strokeweight="2pt">
                    <v:textbox>
                      <w:txbxContent>
                        <w:p w14:paraId="16F99331"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FaxCIUniversalCommunication</w:t>
                          </w:r>
                          <w:proofErr w:type="spellEnd"/>
                        </w:p>
                      </w:txbxContent>
                    </v:textbox>
                  </v:rect>
                  <v:shape id="AutoShape 7469" o:spid="_x0000_s1493" type="#_x0000_t32" style="position:absolute;left:4575;top:2701;width:1;height:60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tqBMAAAADcAAAADwAAAGRycy9kb3ducmV2LnhtbERPy4rCMBTdC/MP4Q6401QRH9Uow4Ao&#10;gooPdHtprm2xuSlNrPXvzUJweTjv2aIxhaipcrllBb1uBII4sTrnVMH5tOyMQTiPrLGwTApe5GAx&#10;/2nNMNb2yQeqjz4VIYRdjAoy78tYSpdkZNB1bUkcuJutDPoAq1TqCp8h3BSyH0VDaTDn0JBhSf8Z&#10;Jffjwyio95fdaFnWq71PL4PDZjC5otkq1f5t/qYgPDX+K/6411rBZBjWhjPhCMj5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bbagTAAAAA3AAAAA8AAAAAAAAAAAAAAAAA&#10;oQIAAGRycy9kb3ducmV2LnhtbFBLBQYAAAAABAAEAPkAAACOAwAAAAA=&#10;" strokeweight="2pt"/>
                  <v:rect id="Rectangle 7470" o:spid="_x0000_s1494" style="position:absolute;left:4627;top:4493;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O1PsQA&#10;AADcAAAADwAAAGRycy9kb3ducmV2LnhtbESPQWvCQBSE7wX/w/KE3uqurQ0muooUBEF7qApeH9ln&#10;Esy+jdlV4793BaHHYWa+YabzztbiSq2vHGsYDhQI4tyZigsN+93yYwzCB2SDtWPScCcP81nvbYqZ&#10;cTf+o+s2FCJC2GeooQyhyaT0eUkW/cA1xNE7utZiiLItpGnxFuG2lp9KJdJixXGhxIZ+SspP24vV&#10;gMnInH+PX5vd+pJgWnRq+X1QWr/3u8UERKAu/Idf7ZXRkCYp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ztT7EAAAA3AAAAA8AAAAAAAAAAAAAAAAAmAIAAGRycy9k&#10;b3ducmV2LnhtbFBLBQYAAAAABAAEAPUAAACJAwAAAAA=&#10;" stroked="f">
                    <v:textbox>
                      <w:txbxContent>
                        <w:p w14:paraId="16F99332" w14:textId="77777777" w:rsidR="009502FA" w:rsidRPr="002F612C" w:rsidRDefault="009502FA" w:rsidP="007066E7">
                          <w:pPr>
                            <w:rPr>
                              <w:rFonts w:cs="Arial"/>
                              <w:b/>
                              <w:sz w:val="24"/>
                              <w:szCs w:val="24"/>
                              <w:lang w:val="de-DE"/>
                            </w:rPr>
                          </w:pPr>
                          <w:r>
                            <w:rPr>
                              <w:rFonts w:cs="Arial"/>
                              <w:b/>
                              <w:sz w:val="24"/>
                              <w:szCs w:val="24"/>
                              <w:lang w:val="de-DE"/>
                            </w:rPr>
                            <w:t>0..1</w:t>
                          </w:r>
                        </w:p>
                      </w:txbxContent>
                    </v:textbox>
                  </v:rect>
                  <v:rect id="Rectangle 7471" o:spid="_x0000_s1495" style="position:absolute;left:3972;top:568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XhcEA&#10;AADcAAAADwAAAGRycy9kb3ducmV2LnhtbERPTWsCMRC9C/6HMIXeNFuhardGEUEURLC2vQ+b6e7S&#10;zWRNshr99eYgeHy879kimkacyfnasoK3YQaCuLC65lLBz/d6MAXhA7LGxjIpuJKHxbzfm2Gu7YW/&#10;6HwMpUgh7HNUUIXQ5lL6oiKDfmhb4sT9WWcwJOhKqR1eUrhp5CjLxtJgzamhwpZWFRX/x84oaPfv&#10;3WZy2rnb77Q7FLiLNoyiUq8vcfkJIlAMT/HDvdUKPiZpfjqTjoC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HF4XBAAAA3AAAAA8AAAAAAAAAAAAAAAAAmAIAAGRycy9kb3du&#10;cmV2LnhtbFBLBQYAAAAABAAEAPUAAACGAwAAAAA=&#10;" strokeweight="2pt"/>
                  <v:shape id="AutoShape 7472" o:spid="_x0000_s1496" type="#_x0000_t32" style="position:absolute;left:3962;top:581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hVRMQAAADcAAAADwAAAGRycy9kb3ducmV2LnhtbESPW4vCMBSE3wX/QzjCvmnqIl6qUWRB&#10;VoRVvKCvh+bYFpuT0sRa/71ZEHwcZuYbZrZoTCFqqlxuWUG/F4EgTqzOOVVwOq66YxDOI2ssLJOC&#10;JzlYzNutGcbaPnhP9cGnIkDYxagg876MpXRJRgZdz5bEwbvayqAPskqlrvAR4KaQ31E0lAZzDgsZ&#10;lvSTUXI73I2CenfejlZl/bvz6Xmw3wwmFzR/Sn11muUUhKfGf8Lv9lormIz68H8mHAE5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OFVExAAAANwAAAAPAAAAAAAAAAAA&#10;AAAAAKECAABkcnMvZG93bnJldi54bWxQSwUGAAAAAAQABAD5AAAAkgMAAAAA&#10;" strokeweight="2pt"/>
                  <v:rect id="Rectangle 7473" o:spid="_x0000_s1497" style="position:absolute;left:5196;top:3320;width:3058;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fsUA&#10;AADcAAAADwAAAGRycy9kb3ducmV2LnhtbESPQWsCMRCF7wX/QxjBS9HsSql2a5TSIi09uWvpediM&#10;u4ubyZKkGv99IwgeH2/e9+atNtH04kTOd5YV5LMMBHFtdceNgp/9droE4QOyxt4yKbiQh8169LDC&#10;Qtszl3SqQiMShH2BCtoQhkJKX7dk0M/sQJy8g3UGQ5KukdrhOcFNL+dZ9iwNdpwaWhzovaX6WP2Z&#10;9EYey9/q8/Fiv+1H2eXaPe3iQqnJOL69gggUw/34lv7SCl4Wc7iOSQS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8B+xQAAANwAAAAPAAAAAAAAAAAAAAAAAJgCAABkcnMv&#10;ZG93bnJldi54bWxQSwUGAAAAAAQABAD1AAAAigMAAAAA&#10;" filled="f" fillcolor="#8db3e2" strokeweight="2pt">
                    <v:textbox>
                      <w:txbxContent>
                        <w:p w14:paraId="16F99333" w14:textId="77777777" w:rsidR="009502FA" w:rsidRPr="00821F77" w:rsidRDefault="009502FA" w:rsidP="007066E7">
                          <w:pPr>
                            <w:spacing w:line="240" w:lineRule="auto"/>
                            <w:rPr>
                              <w:szCs w:val="18"/>
                            </w:rPr>
                          </w:pPr>
                          <w:proofErr w:type="spellStart"/>
                          <w:proofErr w:type="gramStart"/>
                          <w:r w:rsidRPr="00C469F9">
                            <w:rPr>
                              <w:rFonts w:cs="Arial"/>
                              <w:bCs/>
                              <w:szCs w:val="20"/>
                            </w:rPr>
                            <w:t>asram:</w:t>
                          </w:r>
                          <w:proofErr w:type="gramEnd"/>
                          <w:r w:rsidRPr="00C469F9">
                            <w:rPr>
                              <w:rFonts w:cs="Arial"/>
                              <w:bCs/>
                              <w:szCs w:val="20"/>
                            </w:rPr>
                            <w:t>IdentificationIdentifier</w:t>
                          </w:r>
                          <w:proofErr w:type="spellEnd"/>
                        </w:p>
                      </w:txbxContent>
                    </v:textbox>
                  </v:rect>
                  <v:rect id="Rectangle 7474" o:spid="_x0000_s1498" style="position:absolute;left:5215;top:4160;width:257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Nl5cUA&#10;AADcAAAADwAAAGRycy9kb3ducmV2LnhtbESPQWsCMRCF7wX/QxjBi9Ts2lLbrVHEUiyeutvS87CZ&#10;7i5uJksSNf77RhB6fLx535u3XEfTixM531lWkM8yEMS11R03Cr6/3u+fQfiArLG3TAou5GG9Gt0t&#10;sdD2zCWdqtCIBGFfoII2hKGQ0tctGfQzOxAn79c6gyFJ10jt8JzgppfzLHuSBjtODS0OtG2pPlRH&#10;k97IY/lT7aYXu7dvZZdr9/gZF0pNxnHzCiJQDP/Ht/SHVvCyeID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I2XlxQAAANwAAAAPAAAAAAAAAAAAAAAAAJgCAABkcnMv&#10;ZG93bnJldi54bWxQSwUGAAAAAAQABAD1AAAAigMAAAAA&#10;" filled="f" fillcolor="#8db3e2" strokeweight="2pt">
                    <v:textbox>
                      <w:txbxContent>
                        <w:p w14:paraId="16F99334" w14:textId="77777777" w:rsidR="009502FA" w:rsidRPr="00821F77" w:rsidRDefault="009502FA" w:rsidP="007066E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PersonNameText</w:t>
                          </w:r>
                          <w:proofErr w:type="spellEnd"/>
                        </w:p>
                      </w:txbxContent>
                    </v:textbox>
                  </v:rect>
                  <v:shape id="AutoShape 7475" o:spid="_x0000_s1499" type="#_x0000_t32" style="position:absolute;left:4589;top:3601;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VzYMQAAADdAAAADwAAAGRycy9kb3ducmV2LnhtbERPTWvCQBC9F/oflin0pptarRpdpRSk&#10;UrDBKPE6ZMckNDsbstsY/31XEHqbx/uc5bo3teiodZVlBS/DCARxbnXFhYLjYTOYgXAeWWNtmRRc&#10;ycF69fiwxFjbC++pS30hQgi7GBWU3jexlC4vyaAb2oY4cGfbGvQBtoXULV5CuKnlKIrepMGKQ0OJ&#10;DX2UlP+kv0ZBl2Tf003TfSa+yMb7r/H8hGan1PNT/74A4an3/+K7e6vD/NHkFW7fh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JXNgxAAAAN0AAAAPAAAAAAAAAAAA&#10;AAAAAKECAABkcnMvZG93bnJldi54bWxQSwUGAAAAAAQABAD5AAAAkgMAAAAA&#10;" strokeweight="2pt"/>
                  <v:shape id="AutoShape 7476" o:spid="_x0000_s1500" type="#_x0000_t32" style="position:absolute;left:4576;top:4391;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BOj8QAAADdAAAADwAAAGRycy9kb3ducmV2LnhtbERPTWvCQBC9F/wPywi91U0lVk1dpRRC&#10;paCSKPY6ZKdJaHY2ZLcx/vuuUPA2j/c5q81gGtFT52rLCp4nEQjiwuqaSwWnY/q0AOE8ssbGMim4&#10;koPNevSwwkTbC2fU574UIYRdggoq79tESldUZNBNbEscuG/bGfQBdqXUHV5CuGnkNIpepMGaQ0OF&#10;Lb1XVPzkv0ZBfzjv52nbfxx8eY6zz3j5hWan1ON4eHsF4Wnwd/G/e6vD/OlsBrdvwgl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gE6PxAAAAN0AAAAPAAAAAAAAAAAA&#10;AAAAAKECAABkcnMvZG93bnJldi54bWxQSwUGAAAAAAQABAD5AAAAkgMAAAAA&#10;" strokeweight="2pt"/>
                  <v:shape id="AutoShape 7477" o:spid="_x0000_s1501" type="#_x0000_t32" style="position:absolute;left:4176;top:5817;width:4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1EisMAAADdAAAADwAAAGRycy9kb3ducmV2LnhtbERP24rCMBB9F/yHMMK+aaqoq12jiCC7&#10;CCpe0NehmW2LzaQ02Vr/3gjCvs3hXGe2aEwhaqpcbllBvxeBIE6szjlVcD6tuxMQziNrLCyTggc5&#10;WMzbrRnG2t75QPXRpyKEsItRQeZ9GUvpkowMup4tiQP3ayuDPsAqlbrCewg3hRxE0VgazDk0ZFjS&#10;KqPkdvwzCur9Zfe5LuvvvU8vw8NmOL2i2Sr10WmWXyA8Nf5f/Hb/6DB/MJrC65twgp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NRIrDAAAA3QAAAA8AAAAAAAAAAAAA&#10;AAAAoQIAAGRycy9kb3ducmV2LnhtbFBLBQYAAAAABAAEAPkAAACRAwAAAAA=&#10;" strokeweight="2pt"/>
                  <v:shape id="AutoShape 7478" o:spid="_x0000_s1502" type="#_x0000_t32" style="position:absolute;left:4595;top:613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snqsYAAADdAAAADwAAAGRycy9kb3ducmV2LnhtbESPT2vCQBDF7wW/wzJCb3WjiNXoKlKQ&#10;loIV/6DXITsmwexsyG5j+u07B8HbDO/Ne79ZrDpXqZaaUHo2MBwkoIgzb0vODZyOm7cpqBCRLVae&#10;ycAfBVgtey8LTK2/857aQ8yVhHBI0UARY51qHbKCHIaBr4lFu/rGYZS1ybVt8C7hrtKjJJlohyVL&#10;Q4E1fRSU3Q6/zkC7O/+8b+r2cxfz83j/PZ5d0G2Nee136zmoSF18mh/XX1bwRxPhl29kBL3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bJ6rGAAAA3QAAAA8AAAAAAAAA&#10;AAAAAAAAoQIAAGRycy9kb3ducmV2LnhtbFBLBQYAAAAABAAEAPkAAACUAwAAAAA=&#10;" strokeweight="2pt"/>
                  <v:shape id="AutoShape 7479" o:spid="_x0000_s1503" type="#_x0000_t32" style="position:absolute;left:4595;top:7052;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m53cQAAADdAAAADwAAAGRycy9kb3ducmV2LnhtbERPTWvCQBC9F/wPywje6kYr2kZXkUJo&#10;KVRJWvQ6ZMckmJ0N2TVJ/323UPA2j/c5m91gatFR6yrLCmbTCARxbnXFhYLvr+TxGYTzyBpry6Tg&#10;hxzstqOHDcba9pxSl/lChBB2MSoovW9iKV1ekkE3tQ1x4C62NegDbAupW+xDuKnlPIqW0mDFoaHE&#10;hl5Lyq/ZzSjojqfDKmm6t6MvTov0Y/FyRvOp1GQ87NcgPA3+Lv53v+swf758gr9vwgl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bndxAAAAN0AAAAPAAAAAAAAAAAA&#10;AAAAAKECAABkcnMvZG93bnJldi54bWxQSwUGAAAAAAQABAD5AAAAkgMAAAAA&#10;" strokeweight="2pt"/>
                  <v:shape id="AutoShape 7480" o:spid="_x0000_s1504" type="#_x0000_t32" style="position:absolute;left:4595;top:7936;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AhqcQAAADdAAAADwAAAGRycy9kb3ducmV2LnhtbERPTWvCQBC9F/wPywje6qYSbJu6igjB&#10;IqgkLfY6ZKdJaHY2ZLdJ/PeuUOhtHu9zVpvRNKKnztWWFTzNIxDEhdU1lwo+P9LHFxDOI2tsLJOC&#10;KznYrCcPK0y0HTijPvelCCHsElRQed8mUrqiIoNublviwH3bzqAPsCul7nAI4aaRiyhaSoM1h4YK&#10;W9pVVPzkv0ZBf76cntO23599eYmzQ/z6heao1Gw6bt9AeBr9v/jP/a7D/MUyhvs34QS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oCGpxAAAAN0AAAAPAAAAAAAAAAAA&#10;AAAAAKECAABkcnMvZG93bnJldi54bWxQSwUGAAAAAAQABAD5AAAAkgMAAAAA&#10;" strokeweight="2pt"/>
                </v:group>
                <v:rect id="Rectangle 8025" o:spid="_x0000_s1505" style="position:absolute;top:17252;width:5007;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iwscA&#10;AADdAAAADwAAAGRycy9kb3ducmV2LnhtbESPQWvCQBCF74X+h2UKXkrd1IOV6CpFKA1SkEbreciO&#10;SWh2Nma3SfrvnYPgbYb35r1vVpvRNaqnLtSeDbxOE1DEhbc1lwaOh4+XBagQkS02nsnAPwXYrB8f&#10;VphaP/A39XkslYRwSNFAFWObah2KihyGqW+JRTv7zmGUtSu17XCQcNfoWZLMtcOapaHClrYVFb/5&#10;nzMwFPv+dPj61PvnU+b5kl22+c/OmMnT+L4EFWmMd/PtOrOCP3sTfvlGRt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M4sLHAAAA3QAAAA8AAAAAAAAAAAAAAAAAmAIAAGRy&#10;cy9kb3ducmV2LnhtbFBLBQYAAAAABAAEAPUAAACMAwAAAAA=&#10;" filled="f" stroked="f">
                  <v:textbox>
                    <w:txbxContent>
                      <w:p w14:paraId="16F99335" w14:textId="77777777" w:rsidR="009502FA" w:rsidRPr="002F612C" w:rsidRDefault="009502FA" w:rsidP="007341DB">
                        <w:pPr>
                          <w:rPr>
                            <w:rFonts w:cs="Arial"/>
                            <w:b/>
                            <w:sz w:val="24"/>
                            <w:szCs w:val="24"/>
                            <w:lang w:val="de-DE"/>
                          </w:rPr>
                        </w:pPr>
                        <w:r>
                          <w:rPr>
                            <w:rFonts w:cs="Arial"/>
                            <w:b/>
                            <w:sz w:val="24"/>
                            <w:szCs w:val="24"/>
                            <w:lang w:val="de-DE"/>
                          </w:rPr>
                          <w:t>0..*</w:t>
                        </w:r>
                      </w:p>
                      <w:p w14:paraId="16F99336" w14:textId="77777777" w:rsidR="009502FA" w:rsidRPr="002F612C" w:rsidRDefault="009502FA" w:rsidP="007341DB">
                        <w:pPr>
                          <w:rPr>
                            <w:rFonts w:cs="Arial"/>
                            <w:b/>
                            <w:sz w:val="24"/>
                            <w:szCs w:val="24"/>
                            <w:lang w:val="de-DE"/>
                          </w:rPr>
                        </w:pPr>
                        <w:r>
                          <w:rPr>
                            <w:rFonts w:cs="Arial"/>
                            <w:b/>
                            <w:sz w:val="24"/>
                            <w:szCs w:val="24"/>
                            <w:lang w:val="de-DE"/>
                          </w:rPr>
                          <w:t xml:space="preserve">   0..*</w:t>
                        </w:r>
                      </w:p>
                      <w:p w14:paraId="16F99337" w14:textId="77777777" w:rsidR="009502FA" w:rsidRPr="002F612C" w:rsidRDefault="009502FA" w:rsidP="007341DB">
                        <w:pPr>
                          <w:rPr>
                            <w:rFonts w:cs="Arial"/>
                            <w:b/>
                            <w:sz w:val="24"/>
                            <w:szCs w:val="24"/>
                            <w:lang w:val="de-DE"/>
                          </w:rPr>
                        </w:pPr>
                      </w:p>
                    </w:txbxContent>
                  </v:textbox>
                </v:rect>
                <w10:anchorlock/>
              </v:group>
            </w:pict>
          </mc:Fallback>
        </mc:AlternateContent>
      </w:r>
    </w:p>
    <w:p w14:paraId="16F98B23" w14:textId="77777777" w:rsidR="00AA6293" w:rsidRPr="00AA6293" w:rsidRDefault="00AA6293" w:rsidP="00AA6293"/>
    <w:p w14:paraId="16F98B24" w14:textId="77777777" w:rsidR="00593622" w:rsidRDefault="00593622"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97587A" w:rsidRPr="00AD4FE7" w14:paraId="16F98B26" w14:textId="77777777" w:rsidTr="00DD1805">
        <w:trPr>
          <w:cantSplit/>
          <w:trHeight w:val="329"/>
        </w:trPr>
        <w:tc>
          <w:tcPr>
            <w:tcW w:w="5000" w:type="pct"/>
            <w:shd w:val="clear" w:color="auto" w:fill="FFFFCC"/>
            <w:vAlign w:val="center"/>
          </w:tcPr>
          <w:p w14:paraId="16F98B25" w14:textId="77777777" w:rsidR="0097587A" w:rsidRPr="00A370B7" w:rsidRDefault="00C469F9" w:rsidP="003652C3">
            <w:pPr>
              <w:spacing w:line="240" w:lineRule="auto"/>
              <w:rPr>
                <w:rFonts w:eastAsia="Times New Roman"/>
                <w:b/>
                <w:bCs/>
                <w:color w:val="000000"/>
                <w:lang w:eastAsia="de-DE"/>
              </w:rPr>
            </w:pPr>
            <w:r w:rsidRPr="00A370B7">
              <w:rPr>
                <w:rFonts w:eastAsia="Times New Roman"/>
                <w:b/>
                <w:bCs/>
                <w:color w:val="000000"/>
                <w:lang w:eastAsia="de-DE"/>
              </w:rPr>
              <w:t>E</w:t>
            </w:r>
            <w:r w:rsidR="0097587A" w:rsidRPr="00A370B7">
              <w:rPr>
                <w:rFonts w:eastAsia="Times New Roman"/>
                <w:b/>
                <w:bCs/>
                <w:color w:val="000000"/>
                <w:lang w:eastAsia="de-DE"/>
              </w:rPr>
              <w:t>xplanation</w:t>
            </w:r>
          </w:p>
        </w:tc>
      </w:tr>
      <w:tr w:rsidR="0097587A" w:rsidRPr="00AD4FE7" w14:paraId="16F98B2C" w14:textId="77777777" w:rsidTr="00DD1805">
        <w:trPr>
          <w:cantSplit/>
        </w:trPr>
        <w:tc>
          <w:tcPr>
            <w:tcW w:w="5000" w:type="pct"/>
            <w:vAlign w:val="center"/>
          </w:tcPr>
          <w:p w14:paraId="16F98B27" w14:textId="77777777" w:rsidR="0097587A" w:rsidRPr="00A370B7" w:rsidRDefault="0097587A" w:rsidP="003652C3">
            <w:pPr>
              <w:spacing w:line="240" w:lineRule="auto"/>
              <w:rPr>
                <w:b/>
              </w:rPr>
            </w:pPr>
            <w:r w:rsidRPr="00A370B7">
              <w:rPr>
                <w:rFonts w:cs="Arial"/>
                <w:b/>
                <w:bCs/>
                <w:szCs w:val="20"/>
              </w:rPr>
              <w:t xml:space="preserve">“asram:DefinedCITradeContact” </w:t>
            </w:r>
            <w:r w:rsidRPr="00A370B7">
              <w:rPr>
                <w:rFonts w:cs="Arial"/>
                <w:bCs/>
                <w:szCs w:val="20"/>
              </w:rPr>
              <w:t>contains business contact data of the corresponding customer.</w:t>
            </w:r>
          </w:p>
          <w:p w14:paraId="16F98B28" w14:textId="77777777" w:rsidR="0097587A" w:rsidRPr="00A370B7" w:rsidRDefault="0097587A" w:rsidP="003652C3">
            <w:pPr>
              <w:spacing w:line="240" w:lineRule="auto"/>
              <w:rPr>
                <w:rFonts w:cs="Arial"/>
                <w:bCs/>
                <w:szCs w:val="20"/>
              </w:rPr>
            </w:pPr>
            <w:r w:rsidRPr="00A370B7">
              <w:rPr>
                <w:rFonts w:cs="Arial"/>
                <w:bCs/>
                <w:szCs w:val="20"/>
              </w:rPr>
              <w:t xml:space="preserve"> </w:t>
            </w:r>
          </w:p>
          <w:p w14:paraId="16F98B29" w14:textId="77777777" w:rsidR="00C469F9" w:rsidRPr="00A370B7" w:rsidRDefault="00C469F9" w:rsidP="00C469F9">
            <w:pPr>
              <w:spacing w:line="240" w:lineRule="auto"/>
            </w:pPr>
            <w:r w:rsidRPr="00A370B7">
              <w:rPr>
                <w:rFonts w:cs="Arial"/>
                <w:b/>
                <w:bCs/>
                <w:szCs w:val="20"/>
              </w:rPr>
              <w:t xml:space="preserve">“asram:DefinedCITradeContact “ </w:t>
            </w:r>
            <w:r w:rsidRPr="00A370B7">
              <w:t>can be repeated with different information.</w:t>
            </w:r>
          </w:p>
          <w:p w14:paraId="16F98B2A" w14:textId="77777777" w:rsidR="00C469F9" w:rsidRPr="00A370B7" w:rsidRDefault="00C469F9" w:rsidP="00C469F9"/>
          <w:p w14:paraId="16F98B2B" w14:textId="77777777" w:rsidR="00C469F9" w:rsidRPr="00A370B7" w:rsidRDefault="00C469F9" w:rsidP="00AA6293">
            <w:r w:rsidRPr="00A370B7">
              <w:t xml:space="preserve">In order to differentiate </w:t>
            </w:r>
            <w:r w:rsidR="000439C8" w:rsidRPr="00A370B7">
              <w:t>between this</w:t>
            </w:r>
            <w:r w:rsidRPr="00A370B7">
              <w:t xml:space="preserve"> information, </w:t>
            </w:r>
            <w:r w:rsidRPr="00A370B7">
              <w:rPr>
                <w:b/>
              </w:rPr>
              <w:t>“asram:TypeCode”</w:t>
            </w:r>
            <w:r w:rsidRPr="00A370B7">
              <w:t xml:space="preserve"> will be used.</w:t>
            </w:r>
          </w:p>
        </w:tc>
      </w:tr>
    </w:tbl>
    <w:p w14:paraId="16F98B2D" w14:textId="77777777" w:rsidR="00516E45" w:rsidRDefault="00516E45" w:rsidP="00516E45">
      <w:r>
        <w:br w:type="page"/>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B35" w14:textId="77777777" w:rsidTr="00DF7DEF">
        <w:trPr>
          <w:cantSplit/>
          <w:trHeight w:val="329"/>
        </w:trPr>
        <w:tc>
          <w:tcPr>
            <w:tcW w:w="1056" w:type="pct"/>
            <w:shd w:val="clear" w:color="auto" w:fill="FFFFCC"/>
            <w:vAlign w:val="center"/>
          </w:tcPr>
          <w:p w14:paraId="16F98B2E" w14:textId="77777777" w:rsidR="00A370B7" w:rsidRPr="00A370B7" w:rsidRDefault="00A370B7" w:rsidP="00AA6293">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vAlign w:val="center"/>
          </w:tcPr>
          <w:p w14:paraId="16F98B2F" w14:textId="77777777" w:rsidR="00A370B7" w:rsidRPr="00A370B7" w:rsidRDefault="00A370B7" w:rsidP="00AA6293">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8B30" w14:textId="77777777" w:rsidR="00A370B7" w:rsidRPr="00A370B7" w:rsidRDefault="00A370B7" w:rsidP="00AA6293">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8B31" w14:textId="77777777" w:rsidR="00A370B7" w:rsidRPr="00A370B7" w:rsidRDefault="00A370B7" w:rsidP="00AA6293">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8B32" w14:textId="77777777" w:rsidR="00A370B7" w:rsidRPr="00A370B7" w:rsidRDefault="00A370B7" w:rsidP="00AA6293">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8B33" w14:textId="77777777" w:rsidR="00A370B7" w:rsidRPr="00A370B7" w:rsidRDefault="00A370B7" w:rsidP="00AA6293">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B34" w14:textId="77777777" w:rsidR="00A370B7" w:rsidRPr="00A370B7" w:rsidRDefault="00A370B7" w:rsidP="00AA6293">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D64925" w:rsidRPr="00AD4FE7" w14:paraId="16F98B3F" w14:textId="77777777" w:rsidTr="00B2672A">
        <w:trPr>
          <w:cantSplit/>
          <w:trHeight w:val="318"/>
        </w:trPr>
        <w:tc>
          <w:tcPr>
            <w:tcW w:w="1056" w:type="pct"/>
            <w:shd w:val="clear" w:color="auto" w:fill="92D050"/>
            <w:vAlign w:val="center"/>
          </w:tcPr>
          <w:p w14:paraId="16F98B36"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asram:DepartmentNameText</w:t>
            </w:r>
          </w:p>
        </w:tc>
        <w:tc>
          <w:tcPr>
            <w:tcW w:w="453" w:type="pct"/>
            <w:shd w:val="clear" w:color="auto" w:fill="92D050"/>
            <w:vAlign w:val="center"/>
          </w:tcPr>
          <w:p w14:paraId="16F98B37"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B38"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8B39"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B3A" w14:textId="77777777" w:rsidR="00D64925" w:rsidRPr="00A370B7" w:rsidRDefault="00D64925" w:rsidP="00D64925">
            <w:pPr>
              <w:spacing w:line="240" w:lineRule="auto"/>
              <w:rPr>
                <w:rFonts w:eastAsia="Times New Roman" w:cs="Arial"/>
                <w:color w:val="000000"/>
                <w:sz w:val="16"/>
                <w:szCs w:val="20"/>
                <w:lang w:eastAsia="de-DE"/>
              </w:rPr>
            </w:pPr>
            <w:r>
              <w:rPr>
                <w:rFonts w:eastAsia="Times New Roman" w:cs="Arial"/>
                <w:color w:val="000000"/>
                <w:sz w:val="16"/>
                <w:szCs w:val="20"/>
                <w:lang w:eastAsia="de-DE"/>
              </w:rPr>
              <w:t>Purchasedepartment</w:t>
            </w:r>
          </w:p>
        </w:tc>
        <w:tc>
          <w:tcPr>
            <w:tcW w:w="302" w:type="pct"/>
            <w:shd w:val="clear" w:color="auto" w:fill="92D050"/>
            <w:vAlign w:val="center"/>
          </w:tcPr>
          <w:p w14:paraId="16F98B3B"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B3C"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“asram:TypeCode” is missing, the following assignment is valid:</w:t>
            </w:r>
          </w:p>
          <w:p w14:paraId="16F98B3D" w14:textId="77777777" w:rsidR="00D64925" w:rsidRPr="00A370B7" w:rsidRDefault="00D64925" w:rsidP="00D64925">
            <w:pPr>
              <w:spacing w:line="240" w:lineRule="auto"/>
              <w:rPr>
                <w:rFonts w:eastAsia="Times New Roman" w:cs="Arial"/>
                <w:color w:val="000000"/>
                <w:sz w:val="16"/>
                <w:szCs w:val="20"/>
                <w:lang w:eastAsia="de-DE"/>
              </w:rPr>
            </w:pPr>
          </w:p>
          <w:p w14:paraId="16F98B3E" w14:textId="77777777" w:rsidR="00D64925" w:rsidRPr="00A370B7" w:rsidRDefault="00E23522" w:rsidP="00D64925">
            <w:pPr>
              <w:spacing w:line="240" w:lineRule="auto"/>
              <w:rPr>
                <w:rFonts w:eastAsia="Times New Roman" w:cs="Arial"/>
                <w:color w:val="000000"/>
                <w:sz w:val="16"/>
                <w:szCs w:val="20"/>
                <w:lang w:eastAsia="de-DE"/>
              </w:rPr>
            </w:pPr>
            <w:r>
              <w:rPr>
                <w:rFonts w:eastAsia="Times New Roman" w:cs="Arial"/>
                <w:color w:val="000000"/>
                <w:sz w:val="16"/>
                <w:szCs w:val="20"/>
                <w:lang w:eastAsia="de-DE"/>
              </w:rPr>
              <w:t>Customer Contact Department</w:t>
            </w:r>
          </w:p>
        </w:tc>
      </w:tr>
      <w:tr w:rsidR="00D64925" w:rsidRPr="00AD4FE7" w14:paraId="16F98B49" w14:textId="77777777" w:rsidTr="00B2672A">
        <w:trPr>
          <w:cantSplit/>
          <w:trHeight w:val="318"/>
        </w:trPr>
        <w:tc>
          <w:tcPr>
            <w:tcW w:w="1056" w:type="pct"/>
            <w:shd w:val="clear" w:color="auto" w:fill="92D050"/>
            <w:vAlign w:val="center"/>
          </w:tcPr>
          <w:p w14:paraId="16F98B40"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asram:IdentificationIdentifier</w:t>
            </w:r>
          </w:p>
        </w:tc>
        <w:tc>
          <w:tcPr>
            <w:tcW w:w="453" w:type="pct"/>
            <w:shd w:val="clear" w:color="auto" w:fill="92D050"/>
            <w:vAlign w:val="center"/>
          </w:tcPr>
          <w:p w14:paraId="16F98B41"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B42"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8B43"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B44"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OO12</w:t>
            </w:r>
          </w:p>
        </w:tc>
        <w:tc>
          <w:tcPr>
            <w:tcW w:w="302" w:type="pct"/>
            <w:shd w:val="clear" w:color="auto" w:fill="92D050"/>
            <w:vAlign w:val="center"/>
          </w:tcPr>
          <w:p w14:paraId="16F98B45"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B46"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“asram:TypeCode” is equal to Value “OC", the following assignment is valid:</w:t>
            </w:r>
          </w:p>
          <w:p w14:paraId="16F98B47" w14:textId="77777777" w:rsidR="00D64925" w:rsidRPr="00A370B7" w:rsidRDefault="00D64925" w:rsidP="00AA6293">
            <w:pPr>
              <w:spacing w:line="240" w:lineRule="auto"/>
              <w:rPr>
                <w:rFonts w:eastAsia="Times New Roman" w:cs="Arial"/>
                <w:color w:val="000000"/>
                <w:sz w:val="16"/>
                <w:szCs w:val="20"/>
                <w:lang w:eastAsia="de-DE"/>
              </w:rPr>
            </w:pPr>
          </w:p>
          <w:p w14:paraId="16F98B48" w14:textId="77777777" w:rsidR="00D64925" w:rsidRPr="00A370B7" w:rsidRDefault="00D64925" w:rsidP="00516E4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Ordering</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Officer</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Code</w:t>
            </w:r>
          </w:p>
        </w:tc>
      </w:tr>
      <w:tr w:rsidR="00D64925" w:rsidRPr="00AD4FE7" w14:paraId="16F98B53" w14:textId="77777777" w:rsidTr="00B2672A">
        <w:trPr>
          <w:cantSplit/>
        </w:trPr>
        <w:tc>
          <w:tcPr>
            <w:tcW w:w="1056" w:type="pct"/>
            <w:shd w:val="clear" w:color="auto" w:fill="92D050"/>
            <w:vAlign w:val="center"/>
          </w:tcPr>
          <w:p w14:paraId="16F98B4A" w14:textId="77777777" w:rsidR="00D64925" w:rsidRPr="00A370B7" w:rsidRDefault="00D64925" w:rsidP="00516E45">
            <w:pPr>
              <w:spacing w:line="240" w:lineRule="auto"/>
              <w:rPr>
                <w:rFonts w:cs="Arial"/>
                <w:bCs/>
                <w:sz w:val="16"/>
                <w:szCs w:val="20"/>
              </w:rPr>
            </w:pPr>
            <w:r w:rsidRPr="00A370B7">
              <w:rPr>
                <w:rFonts w:eastAsia="Times New Roman" w:cs="Arial"/>
                <w:bCs/>
                <w:color w:val="000000"/>
                <w:sz w:val="16"/>
                <w:szCs w:val="20"/>
                <w:lang w:eastAsia="de-DE"/>
              </w:rPr>
              <w:t>asram: IdentificationIdentifier</w:t>
            </w:r>
          </w:p>
        </w:tc>
        <w:tc>
          <w:tcPr>
            <w:tcW w:w="453" w:type="pct"/>
            <w:shd w:val="clear" w:color="auto" w:fill="92D050"/>
            <w:vAlign w:val="center"/>
          </w:tcPr>
          <w:p w14:paraId="16F98B4B"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B4C"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8B4D"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B4E"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MRP24</w:t>
            </w:r>
          </w:p>
        </w:tc>
        <w:tc>
          <w:tcPr>
            <w:tcW w:w="302" w:type="pct"/>
            <w:shd w:val="clear" w:color="auto" w:fill="92D050"/>
            <w:vAlign w:val="center"/>
          </w:tcPr>
          <w:p w14:paraId="16F98B4F"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B50"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“asram:TypeCode” is equal to Value “CP", the following assignment is valid:</w:t>
            </w:r>
          </w:p>
          <w:p w14:paraId="16F98B51" w14:textId="77777777" w:rsidR="00D64925" w:rsidRPr="00A370B7" w:rsidRDefault="00D64925" w:rsidP="00AA6293">
            <w:pPr>
              <w:spacing w:line="240" w:lineRule="auto"/>
              <w:rPr>
                <w:rFonts w:eastAsia="Times New Roman" w:cs="Arial"/>
                <w:color w:val="000000"/>
                <w:sz w:val="16"/>
                <w:szCs w:val="20"/>
                <w:lang w:eastAsia="de-DE"/>
              </w:rPr>
            </w:pPr>
          </w:p>
          <w:p w14:paraId="16F98B52" w14:textId="77777777" w:rsidR="00D64925" w:rsidRPr="00A370B7" w:rsidRDefault="00D64925" w:rsidP="00516E45">
            <w:pPr>
              <w:spacing w:line="240" w:lineRule="auto"/>
              <w:rPr>
                <w:rFonts w:eastAsia="Times New Roman" w:cs="Arial"/>
                <w:color w:val="000000"/>
                <w:sz w:val="16"/>
                <w:szCs w:val="20"/>
                <w:lang w:eastAsia="de-DE"/>
              </w:rPr>
            </w:pPr>
            <w:r>
              <w:rPr>
                <w:rFonts w:eastAsia="Times New Roman" w:cs="Arial"/>
                <w:color w:val="000000"/>
                <w:sz w:val="16"/>
                <w:szCs w:val="20"/>
                <w:lang w:eastAsia="de-DE"/>
              </w:rPr>
              <w:t>Customer Contact Code</w:t>
            </w:r>
          </w:p>
        </w:tc>
      </w:tr>
      <w:tr w:rsidR="00D64925" w:rsidRPr="00AD4FE7" w14:paraId="16F98B5D" w14:textId="77777777" w:rsidTr="00B2672A">
        <w:trPr>
          <w:cantSplit/>
        </w:trPr>
        <w:tc>
          <w:tcPr>
            <w:tcW w:w="1056" w:type="pct"/>
            <w:shd w:val="clear" w:color="auto" w:fill="92D050"/>
            <w:vAlign w:val="center"/>
          </w:tcPr>
          <w:p w14:paraId="16F98B54" w14:textId="77777777" w:rsidR="00D64925" w:rsidRPr="00A370B7" w:rsidRDefault="00D64925" w:rsidP="00516E45">
            <w:pPr>
              <w:spacing w:line="240" w:lineRule="auto"/>
              <w:rPr>
                <w:rFonts w:cs="Arial"/>
                <w:bCs/>
                <w:sz w:val="16"/>
                <w:szCs w:val="20"/>
              </w:rPr>
            </w:pPr>
            <w:r w:rsidRPr="00A370B7">
              <w:rPr>
                <w:rFonts w:eastAsia="Times New Roman" w:cs="Arial"/>
                <w:bCs/>
                <w:color w:val="000000"/>
                <w:sz w:val="16"/>
                <w:szCs w:val="20"/>
                <w:lang w:eastAsia="de-DE"/>
              </w:rPr>
              <w:t>asram:PersonNameText</w:t>
            </w:r>
          </w:p>
        </w:tc>
        <w:tc>
          <w:tcPr>
            <w:tcW w:w="453" w:type="pct"/>
            <w:shd w:val="clear" w:color="auto" w:fill="92D050"/>
            <w:vAlign w:val="center"/>
          </w:tcPr>
          <w:p w14:paraId="16F98B55"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B56"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8B57"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B58" w14:textId="77777777" w:rsidR="00D64925" w:rsidRPr="00A370B7" w:rsidRDefault="00D64925" w:rsidP="00AA6293">
            <w:pPr>
              <w:spacing w:line="240" w:lineRule="auto"/>
              <w:rPr>
                <w:rFonts w:eastAsia="Times New Roman" w:cs="Arial"/>
                <w:color w:val="000000"/>
                <w:sz w:val="16"/>
                <w:szCs w:val="20"/>
                <w:lang w:eastAsia="de-DE"/>
              </w:rPr>
            </w:pPr>
            <w:r>
              <w:rPr>
                <w:rFonts w:eastAsia="Times New Roman" w:cs="Arial"/>
                <w:color w:val="000000"/>
                <w:sz w:val="16"/>
                <w:szCs w:val="20"/>
                <w:lang w:eastAsia="de-DE"/>
              </w:rPr>
              <w:t>John Doe</w:t>
            </w:r>
          </w:p>
        </w:tc>
        <w:tc>
          <w:tcPr>
            <w:tcW w:w="302" w:type="pct"/>
            <w:shd w:val="clear" w:color="auto" w:fill="92D050"/>
            <w:vAlign w:val="center"/>
          </w:tcPr>
          <w:p w14:paraId="16F98B59"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B5A"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“asram:TypeCode” is missing, the following assignment is valid:</w:t>
            </w:r>
          </w:p>
          <w:p w14:paraId="16F98B5B" w14:textId="77777777" w:rsidR="00D64925" w:rsidRPr="00A370B7" w:rsidRDefault="00D64925" w:rsidP="00AA6293">
            <w:pPr>
              <w:spacing w:line="240" w:lineRule="auto"/>
              <w:rPr>
                <w:rFonts w:eastAsia="Times New Roman" w:cs="Arial"/>
                <w:color w:val="000000"/>
                <w:sz w:val="16"/>
                <w:szCs w:val="20"/>
                <w:lang w:eastAsia="de-DE"/>
              </w:rPr>
            </w:pPr>
          </w:p>
          <w:p w14:paraId="16F98B5C" w14:textId="77777777" w:rsidR="00D64925" w:rsidRPr="00A370B7" w:rsidRDefault="00D64925" w:rsidP="00DF7DE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Customer</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Contact</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name</w:t>
            </w:r>
          </w:p>
        </w:tc>
      </w:tr>
      <w:tr w:rsidR="00D64925" w:rsidRPr="00AD4FE7" w14:paraId="16F98B67" w14:textId="77777777" w:rsidTr="00B2672A">
        <w:trPr>
          <w:cantSplit/>
        </w:trPr>
        <w:tc>
          <w:tcPr>
            <w:tcW w:w="1056" w:type="pct"/>
            <w:shd w:val="clear" w:color="auto" w:fill="92D050"/>
            <w:vAlign w:val="center"/>
          </w:tcPr>
          <w:p w14:paraId="16F98B5E" w14:textId="77777777" w:rsidR="00D64925" w:rsidRPr="00A370B7" w:rsidRDefault="00D64925" w:rsidP="00516E45">
            <w:pPr>
              <w:spacing w:line="240" w:lineRule="auto"/>
              <w:rPr>
                <w:rFonts w:cs="Arial"/>
                <w:bCs/>
                <w:sz w:val="16"/>
                <w:szCs w:val="20"/>
              </w:rPr>
            </w:pPr>
            <w:r w:rsidRPr="00A370B7">
              <w:rPr>
                <w:rFonts w:eastAsia="Times New Roman" w:cs="Arial"/>
                <w:bCs/>
                <w:color w:val="000000"/>
                <w:sz w:val="16"/>
                <w:szCs w:val="20"/>
                <w:lang w:eastAsia="de-DE"/>
              </w:rPr>
              <w:t>asram:PersonNameText</w:t>
            </w:r>
          </w:p>
        </w:tc>
        <w:tc>
          <w:tcPr>
            <w:tcW w:w="453" w:type="pct"/>
            <w:shd w:val="clear" w:color="auto" w:fill="92D050"/>
            <w:vAlign w:val="center"/>
          </w:tcPr>
          <w:p w14:paraId="16F98B5F"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B60"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8B61"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B62" w14:textId="77777777" w:rsidR="00D64925" w:rsidRPr="00A370B7" w:rsidRDefault="00D64925" w:rsidP="00AA6293">
            <w:pPr>
              <w:spacing w:line="240" w:lineRule="auto"/>
              <w:rPr>
                <w:rFonts w:eastAsia="Times New Roman" w:cs="Arial"/>
                <w:color w:val="000000"/>
                <w:sz w:val="16"/>
                <w:szCs w:val="20"/>
                <w:lang w:eastAsia="de-DE"/>
              </w:rPr>
            </w:pPr>
            <w:r>
              <w:rPr>
                <w:rFonts w:eastAsia="Times New Roman" w:cs="Arial"/>
                <w:color w:val="000000"/>
                <w:sz w:val="16"/>
                <w:szCs w:val="20"/>
                <w:lang w:eastAsia="de-DE"/>
              </w:rPr>
              <w:t>George Washington</w:t>
            </w:r>
          </w:p>
        </w:tc>
        <w:tc>
          <w:tcPr>
            <w:tcW w:w="302" w:type="pct"/>
            <w:shd w:val="clear" w:color="auto" w:fill="92D050"/>
            <w:vAlign w:val="center"/>
          </w:tcPr>
          <w:p w14:paraId="16F98B63"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B64" w14:textId="77777777" w:rsidR="00D64925" w:rsidRPr="00A370B7" w:rsidRDefault="00D64925" w:rsidP="00AA6293">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“asram:TypeCode” is equal to Value “OC ", the following assignment is valid:</w:t>
            </w:r>
          </w:p>
          <w:p w14:paraId="16F98B65" w14:textId="77777777" w:rsidR="00D64925" w:rsidRPr="00A370B7" w:rsidRDefault="00D64925" w:rsidP="00AA6293">
            <w:pPr>
              <w:spacing w:line="240" w:lineRule="auto"/>
              <w:rPr>
                <w:rFonts w:eastAsia="Times New Roman" w:cs="Arial"/>
                <w:color w:val="000000"/>
                <w:sz w:val="16"/>
                <w:szCs w:val="20"/>
                <w:lang w:eastAsia="de-DE"/>
              </w:rPr>
            </w:pPr>
          </w:p>
          <w:p w14:paraId="16F98B66" w14:textId="77777777" w:rsidR="00D64925" w:rsidRPr="00A370B7" w:rsidRDefault="00D64925" w:rsidP="00516E4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Ordering</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Officer</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 xml:space="preserve">Name </w:t>
            </w:r>
          </w:p>
        </w:tc>
      </w:tr>
      <w:tr w:rsidR="00D64925" w:rsidRPr="00AD4FE7" w14:paraId="16F98B71" w14:textId="77777777" w:rsidTr="00B2672A">
        <w:trPr>
          <w:cantSplit/>
        </w:trPr>
        <w:tc>
          <w:tcPr>
            <w:tcW w:w="1056" w:type="pct"/>
            <w:shd w:val="clear" w:color="auto" w:fill="92D050"/>
            <w:vAlign w:val="center"/>
          </w:tcPr>
          <w:p w14:paraId="16F98B68"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asram:TitleText</w:t>
            </w:r>
          </w:p>
        </w:tc>
        <w:tc>
          <w:tcPr>
            <w:tcW w:w="453" w:type="pct"/>
            <w:shd w:val="clear" w:color="auto" w:fill="92D050"/>
            <w:vAlign w:val="center"/>
          </w:tcPr>
          <w:p w14:paraId="16F98B69"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B6A"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15</w:t>
            </w:r>
          </w:p>
        </w:tc>
        <w:tc>
          <w:tcPr>
            <w:tcW w:w="352" w:type="pct"/>
            <w:shd w:val="clear" w:color="auto" w:fill="92D050"/>
            <w:vAlign w:val="center"/>
          </w:tcPr>
          <w:p w14:paraId="16F98B6B"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B6C"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Dr.</w:t>
            </w:r>
          </w:p>
        </w:tc>
        <w:tc>
          <w:tcPr>
            <w:tcW w:w="302" w:type="pct"/>
            <w:shd w:val="clear" w:color="auto" w:fill="92D050"/>
            <w:vAlign w:val="center"/>
          </w:tcPr>
          <w:p w14:paraId="16F98B6D"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B6E" w14:textId="77777777" w:rsidR="00D64925" w:rsidRPr="00A370B7" w:rsidRDefault="00D64925" w:rsidP="00D64925">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“asram:TypeCode” is missing, the following assignment is valid:</w:t>
            </w:r>
          </w:p>
          <w:p w14:paraId="16F98B6F" w14:textId="77777777" w:rsidR="00D64925" w:rsidRPr="00A370B7" w:rsidRDefault="00D64925" w:rsidP="00D64925">
            <w:pPr>
              <w:spacing w:line="240" w:lineRule="auto"/>
              <w:rPr>
                <w:rFonts w:eastAsia="Times New Roman" w:cs="Arial"/>
                <w:color w:val="000000"/>
                <w:sz w:val="16"/>
                <w:szCs w:val="20"/>
                <w:lang w:eastAsia="de-DE"/>
              </w:rPr>
            </w:pPr>
          </w:p>
          <w:p w14:paraId="16F98B70" w14:textId="77777777" w:rsidR="00D64925" w:rsidRPr="00A370B7" w:rsidRDefault="00E23522" w:rsidP="00D64925">
            <w:pPr>
              <w:spacing w:line="240" w:lineRule="auto"/>
              <w:rPr>
                <w:rFonts w:eastAsia="Times New Roman" w:cs="Arial"/>
                <w:color w:val="000000"/>
                <w:sz w:val="16"/>
                <w:szCs w:val="20"/>
                <w:lang w:eastAsia="de-DE"/>
              </w:rPr>
            </w:pPr>
            <w:r>
              <w:rPr>
                <w:rFonts w:eastAsia="Times New Roman" w:cs="Arial"/>
                <w:color w:val="000000"/>
                <w:sz w:val="16"/>
                <w:szCs w:val="20"/>
                <w:lang w:eastAsia="de-DE"/>
              </w:rPr>
              <w:t>Customer Contact Title</w:t>
            </w:r>
          </w:p>
        </w:tc>
      </w:tr>
    </w:tbl>
    <w:p w14:paraId="16F98B72" w14:textId="77777777" w:rsidR="00B335DB" w:rsidRDefault="00B335DB" w:rsidP="00516E45"/>
    <w:p w14:paraId="16F98B73" w14:textId="77777777" w:rsidR="00D64925" w:rsidRDefault="006840FD" w:rsidP="00D64925">
      <w:pPr>
        <w:pStyle w:val="berschrift5"/>
        <w:rPr>
          <w:rFonts w:cs="Arial"/>
          <w:bCs/>
        </w:rPr>
      </w:pPr>
      <w:bookmarkStart w:id="59" w:name="_Toc292800348"/>
      <w:bookmarkStart w:id="60" w:name="_Toc347482193"/>
      <w:r w:rsidRPr="005971BD">
        <w:t>asram:</w:t>
      </w:r>
      <w:bookmarkEnd w:id="59"/>
      <w:r w:rsidR="00D64925" w:rsidRPr="00D64925">
        <w:rPr>
          <w:rFonts w:cs="Arial"/>
          <w:bCs/>
        </w:rPr>
        <w:t xml:space="preserve"> </w:t>
      </w:r>
      <w:r w:rsidR="00D64925" w:rsidRPr="009E3BD3">
        <w:rPr>
          <w:rFonts w:cs="Arial"/>
          <w:bCs/>
        </w:rPr>
        <w:t>EmailURICIUniversalCommunication</w:t>
      </w:r>
      <w:bookmarkEnd w:id="60"/>
    </w:p>
    <w:p w14:paraId="16F98B74" w14:textId="77777777" w:rsidR="00E23522" w:rsidRPr="00E23522" w:rsidRDefault="00E23522" w:rsidP="00E23522"/>
    <w:p w14:paraId="16F98B75" w14:textId="77777777" w:rsidR="00D64925" w:rsidRDefault="00D64925" w:rsidP="00D64925">
      <w:r>
        <w:rPr>
          <w:noProof/>
          <w:lang w:eastAsia="zh-TW"/>
        </w:rPr>
        <mc:AlternateContent>
          <mc:Choice Requires="wpg">
            <w:drawing>
              <wp:inline distT="0" distB="0" distL="0" distR="0" wp14:anchorId="16F991F2" wp14:editId="16F991F3">
                <wp:extent cx="5996940" cy="523875"/>
                <wp:effectExtent l="0" t="0" r="22860" b="9525"/>
                <wp:docPr id="1501" name="Gruppieren 1501"/>
                <wp:cNvGraphicFramePr/>
                <a:graphic xmlns:a="http://schemas.openxmlformats.org/drawingml/2006/main">
                  <a:graphicData uri="http://schemas.microsoft.com/office/word/2010/wordprocessingGroup">
                    <wpg:wgp>
                      <wpg:cNvGrpSpPr/>
                      <wpg:grpSpPr>
                        <a:xfrm>
                          <a:off x="0" y="0"/>
                          <a:ext cx="5996940" cy="523875"/>
                          <a:chOff x="0" y="0"/>
                          <a:chExt cx="5996940" cy="523875"/>
                        </a:xfrm>
                      </wpg:grpSpPr>
                      <wpg:grpSp>
                        <wpg:cNvPr id="1450" name="Group 4486"/>
                        <wpg:cNvGrpSpPr>
                          <a:grpSpLocks/>
                        </wpg:cNvGrpSpPr>
                        <wpg:grpSpPr bwMode="auto">
                          <a:xfrm>
                            <a:off x="365760" y="0"/>
                            <a:ext cx="5631180" cy="523875"/>
                            <a:chOff x="505" y="5408"/>
                            <a:chExt cx="8868" cy="825"/>
                          </a:xfrm>
                        </wpg:grpSpPr>
                        <wps:wsp>
                          <wps:cNvPr id="1451" name="Rectangle 4487"/>
                          <wps:cNvSpPr>
                            <a:spLocks noChangeArrowheads="1"/>
                          </wps:cNvSpPr>
                          <wps:spPr bwMode="auto">
                            <a:xfrm>
                              <a:off x="505" y="5408"/>
                              <a:ext cx="4684" cy="543"/>
                            </a:xfrm>
                            <a:prstGeom prst="rect">
                              <a:avLst/>
                            </a:prstGeom>
                            <a:solidFill>
                              <a:srgbClr val="8DB3E2"/>
                            </a:solidFill>
                            <a:ln w="25400">
                              <a:solidFill>
                                <a:srgbClr val="000000"/>
                              </a:solidFill>
                              <a:miter lim="800000"/>
                              <a:headEnd/>
                              <a:tailEnd/>
                            </a:ln>
                          </wps:spPr>
                          <wps:txbx>
                            <w:txbxContent>
                              <w:p w14:paraId="16F99338" w14:textId="77777777" w:rsidR="009502FA" w:rsidRPr="00BF179C" w:rsidRDefault="009502FA" w:rsidP="00D64925">
                                <w:pPr>
                                  <w:spacing w:line="240" w:lineRule="auto"/>
                                  <w:rPr>
                                    <w:b/>
                                    <w:szCs w:val="24"/>
                                  </w:rPr>
                                </w:pPr>
                                <w:proofErr w:type="spellStart"/>
                                <w:proofErr w:type="gramStart"/>
                                <w:r w:rsidRPr="00482F1A">
                                  <w:rPr>
                                    <w:rFonts w:cs="Arial"/>
                                    <w:b/>
                                    <w:bCs/>
                                    <w:szCs w:val="20"/>
                                  </w:rPr>
                                  <w:t>asram:</w:t>
                                </w:r>
                                <w:proofErr w:type="gramEnd"/>
                                <w:r w:rsidRPr="00482F1A">
                                  <w:rPr>
                                    <w:rFonts w:cs="Arial"/>
                                    <w:b/>
                                    <w:bCs/>
                                    <w:szCs w:val="20"/>
                                  </w:rPr>
                                  <w:t>EmailURICIUniversalCommunication</w:t>
                                </w:r>
                                <w:proofErr w:type="spellEnd"/>
                              </w:p>
                            </w:txbxContent>
                          </wps:txbx>
                          <wps:bodyPr rot="0" vert="horz" wrap="square" lIns="91440" tIns="45720" rIns="91440" bIns="45720" anchor="t" anchorCtr="0" upright="1">
                            <a:noAutofit/>
                          </wps:bodyPr>
                        </wps:wsp>
                        <wps:wsp>
                          <wps:cNvPr id="1452" name="AutoShape 4488"/>
                          <wps:cNvCnPr>
                            <a:cxnSpLocks noChangeShapeType="1"/>
                          </wps:cNvCnPr>
                          <wps:spPr bwMode="auto">
                            <a:xfrm>
                              <a:off x="5502" y="5707"/>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53" name="Rectangle 4489"/>
                          <wps:cNvSpPr>
                            <a:spLocks noChangeArrowheads="1"/>
                          </wps:cNvSpPr>
                          <wps:spPr bwMode="auto">
                            <a:xfrm>
                              <a:off x="5810" y="5771"/>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39" w14:textId="77777777" w:rsidR="009502FA" w:rsidRPr="002F612C" w:rsidRDefault="009502FA" w:rsidP="00D64925">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1454" name="Rectangle 4490"/>
                          <wps:cNvSpPr>
                            <a:spLocks noChangeArrowheads="1"/>
                          </wps:cNvSpPr>
                          <wps:spPr bwMode="auto">
                            <a:xfrm>
                              <a:off x="6409" y="5408"/>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3A" w14:textId="77777777" w:rsidR="009502FA" w:rsidRPr="00482F1A" w:rsidRDefault="009502FA" w:rsidP="00D64925">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1455" name="Rectangle 4491"/>
                          <wps:cNvSpPr>
                            <a:spLocks noChangeArrowheads="1"/>
                          </wps:cNvSpPr>
                          <wps:spPr bwMode="auto">
                            <a:xfrm>
                              <a:off x="5198" y="557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56" name="AutoShape 4492"/>
                          <wps:cNvCnPr>
                            <a:cxnSpLocks noChangeShapeType="1"/>
                          </wps:cNvCnPr>
                          <wps:spPr bwMode="auto">
                            <a:xfrm>
                              <a:off x="5188" y="570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500" name="Rectangle 4470"/>
                        <wps:cNvSpPr>
                          <a:spLocks noChangeArrowheads="1"/>
                        </wps:cNvSpPr>
                        <wps:spPr bwMode="auto">
                          <a:xfrm>
                            <a:off x="0" y="53340"/>
                            <a:ext cx="501015" cy="293370"/>
                          </a:xfrm>
                          <a:prstGeom prst="rect">
                            <a:avLst/>
                          </a:prstGeom>
                          <a:noFill/>
                          <a:ln>
                            <a:noFill/>
                          </a:ln>
                          <a:extLst/>
                        </wps:spPr>
                        <wps:txbx>
                          <w:txbxContent>
                            <w:p w14:paraId="16F9933B" w14:textId="77777777" w:rsidR="009502FA" w:rsidRPr="002F612C" w:rsidRDefault="009502FA" w:rsidP="00D6492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1501" o:spid="_x0000_s1506" style="width:472.2pt;height:41.25pt;mso-position-horizontal-relative:char;mso-position-vertical-relative:line" coordsize="59969,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">
                <v:group id="Group 4486" o:spid="_x0000_s1507" style="position:absolute;left:3657;width:56312;height:5238" coordorigin="505,5408" coordsize="8868,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bqZ8cAAADdAAAADwAAAGRycy9kb3ducmV2LnhtbESPQWvCQBCF74X+h2UK&#10;3uomrZaSuoqIFQ9SaCyItyE7JsHsbMiuSfz3nUOhtxnem/e+WaxG16ieulB7NpBOE1DEhbc1lwZ+&#10;jp/P76BCRLbYeCYDdwqwWj4+LDCzfuBv6vNYKgnhkKGBKsY20zoUFTkMU98Si3bxncMoa1dq2+Eg&#10;4a7RL0nyph3WLA0VtrSpqLjmN2dgN+Cwfk23/eF62dzPx/nX6ZCSMZOncf0BKtIY/81/13sr+LO5&#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bqZ8cAAADd&#10;AAAADwAAAAAAAAAAAAAAAACqAgAAZHJzL2Rvd25yZXYueG1sUEsFBgAAAAAEAAQA+gAAAJ4DAAAA&#10;AA==&#10;">
                  <v:rect id="Rectangle 4487" o:spid="_x0000_s1508" style="position:absolute;left:505;top:5408;width:468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PdcMIA&#10;AADdAAAADwAAAGRycy9kb3ducmV2LnhtbERPTYvCMBC9C/6HMII3myqrrF2jiIsgHgTdhb2OzWxT&#10;bCaliVr99UYQvM3jfc5s0dpKXKjxpWMFwyQFQZw7XXKh4PdnPfgE4QOyxsoxKbiRh8W825lhpt2V&#10;93Q5hELEEPYZKjAh1JmUPjdk0SeuJo7cv2sshgibQuoGrzHcVnKUphNpseTYYLCmlaH8dDhbBd/n&#10;P7O+O+O3Oyrv+ohuNR1tlOr32uUXiEBteItf7o2O8z/GQ3h+E0+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k91wwgAAAN0AAAAPAAAAAAAAAAAAAAAAAJgCAABkcnMvZG93&#10;bnJldi54bWxQSwUGAAAAAAQABAD1AAAAhwMAAAAA&#10;" fillcolor="#8db3e2" strokeweight="2pt">
                    <v:textbox>
                      <w:txbxContent>
                        <w:p w14:paraId="16F99338" w14:textId="77777777" w:rsidR="009502FA" w:rsidRPr="00BF179C" w:rsidRDefault="009502FA" w:rsidP="00D64925">
                          <w:pPr>
                            <w:spacing w:line="240" w:lineRule="auto"/>
                            <w:rPr>
                              <w:b/>
                              <w:szCs w:val="24"/>
                            </w:rPr>
                          </w:pPr>
                          <w:proofErr w:type="spellStart"/>
                          <w:proofErr w:type="gramStart"/>
                          <w:r w:rsidRPr="00482F1A">
                            <w:rPr>
                              <w:rFonts w:cs="Arial"/>
                              <w:b/>
                              <w:bCs/>
                              <w:szCs w:val="20"/>
                            </w:rPr>
                            <w:t>asram:</w:t>
                          </w:r>
                          <w:proofErr w:type="gramEnd"/>
                          <w:r w:rsidRPr="00482F1A">
                            <w:rPr>
                              <w:rFonts w:cs="Arial"/>
                              <w:b/>
                              <w:bCs/>
                              <w:szCs w:val="20"/>
                            </w:rPr>
                            <w:t>EmailURICIUniversalCommunication</w:t>
                          </w:r>
                          <w:proofErr w:type="spellEnd"/>
                        </w:p>
                      </w:txbxContent>
                    </v:textbox>
                  </v:rect>
                  <v:shape id="AutoShape 4488" o:spid="_x0000_s1509" type="#_x0000_t32" style="position:absolute;left:5502;top:5707;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IUA8MAAADdAAAADwAAAGRycy9kb3ducmV2LnhtbERP22rCQBB9L/gPywi+1Y0Sq0ZXKQVR&#10;hFa8oK9DdkyC2dmQXWP8e7dQ6NscznXmy9aUoqHaFZYVDPoRCOLU6oIzBafj6n0CwnlkjaVlUvAk&#10;B8tF522OibYP3lNz8JkIIewSVJB7XyVSujQng65vK+LAXW1t0AdYZ1LX+AjhppTDKPqQBgsODTlW&#10;9JVTejvcjYJmd/4Zr6pmvfPZOd5v4+kFzbdSvW77OQPhqfX/4j/3Rof58WgIv9+EE+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iFAPDAAAA3QAAAA8AAAAAAAAAAAAA&#10;AAAAoQIAAGRycy9kb3ducmV2LnhtbFBLBQYAAAAABAAEAPkAAACRAwAAAAA=&#10;" strokeweight="2pt"/>
                  <v:rect id="Rectangle 4489" o:spid="_x0000_s1510" style="position:absolute;left:5810;top:5771;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YaOMIA&#10;AADdAAAADwAAAGRycy9kb3ducmV2LnhtbERPS4vCMBC+C/sfwix402RXLVqNsgiC4HrwAV6HZmyL&#10;zaTbRK3/3iwI3ubje85s0dpK3KjxpWMNX30FgjhzpuRcw/Gw6o1B+IBssHJMGh7kYTH/6MwwNe7O&#10;O7rtQy5iCPsUNRQh1KmUPivIou+7mjhyZ9dYDBE2uTQN3mO4reS3Uom0WHJsKLCmZUHZZX+1GjAZ&#10;mr/tefB72FwTnOStWo1OSuvuZ/szBRGoDW/xy702cf5wNID/b+IJ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9ho4wgAAAN0AAAAPAAAAAAAAAAAAAAAAAJgCAABkcnMvZG93&#10;bnJldi54bWxQSwUGAAAAAAQABAD1AAAAhwMAAAAA&#10;" stroked="f">
                    <v:textbox>
                      <w:txbxContent>
                        <w:p w14:paraId="16F99339" w14:textId="77777777" w:rsidR="009502FA" w:rsidRPr="002F612C" w:rsidRDefault="009502FA" w:rsidP="00D64925">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4490" o:spid="_x0000_s1511" style="position:absolute;left:6409;top:5408;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W6ssYA&#10;AADdAAAADwAAAGRycy9kb3ducmV2LnhtbESPQWvDMAyF74P+B6PCLmN1MrJuZHVL6RgtOzXZ2FnE&#10;WhIay8F2W/ff14XBbhLvfU9Pi1U0gziR871lBfksA0HcWN1zq+D76+PxFYQPyBoHy6TgQh5Wy8nd&#10;Akttz1zRqQ6tSCHsS1TQhTCWUvqmI4N+ZkfipP1aZzCk1bVSOzyncDPIpyybS4M9pwsdjrTpqDnU&#10;R5Nq5LH6qbcPF/tp36s+167Yxxel7qdx/QYiUAz/5j96pxNXPBdw+ya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W6ssYAAADdAAAADwAAAAAAAAAAAAAAAACYAgAAZHJz&#10;L2Rvd25yZXYueG1sUEsFBgAAAAAEAAQA9QAAAIsDAAAAAA==&#10;" filled="f" fillcolor="#8db3e2" strokeweight="2pt">
                    <v:textbox>
                      <w:txbxContent>
                        <w:p w14:paraId="16F9933A" w14:textId="77777777" w:rsidR="009502FA" w:rsidRPr="00482F1A" w:rsidRDefault="009502FA" w:rsidP="00D64925">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4491" o:spid="_x0000_s1512" style="position:absolute;left:5198;top:557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3vMMA&#10;AADdAAAADwAAAGRycy9kb3ducmV2LnhtbERP32vCMBB+F/Y/hBP2NlNldVKNMoQxQQbOzfejubVl&#10;zaUmqUb/ejMY+HYf389brKJpxYmcbywrGI8yEMSl1Q1XCr6/3p5mIHxA1thaJgUX8rBaPgwWWGh7&#10;5k867UMlUgj7AhXUIXSFlL6syaAf2Y44cT/WGQwJukpqh+cUblo5ybKpNNhwaqixo3VN5e++Nwq6&#10;j7x/fzlu3fUw63clbqMNk6jU4zC+zkEEiuEu/ndvdJr/nOfw9006QS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3vMMAAADdAAAADwAAAAAAAAAAAAAAAACYAgAAZHJzL2Rv&#10;d25yZXYueG1sUEsFBgAAAAAEAAQA9QAAAIgDAAAAAA==&#10;" strokeweight="2pt"/>
                  <v:shape id="AutoShape 4492" o:spid="_x0000_s1513" type="#_x0000_t32" style="position:absolute;left:5188;top:570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SAMQAAADdAAAADwAAAGRycy9kb3ducmV2LnhtbERP22rCQBB9L/gPywi+1Y0l9RKzShHE&#10;UmjFC/F1yI5JMDsbsmtM/75bKPRtDuc66bo3teiodZVlBZNxBII4t7riQsH5tH2eg3AeWWNtmRR8&#10;k4P1avCUYqLtgw/UHX0hQgi7BBWU3jeJlC4vyaAb24Y4cFfbGvQBtoXULT5CuKnlSxRNpcGKQ0OJ&#10;DW1Kym/Hu1HQ7bOv2bbpdntfZPHhI15c0HwqNRr2b0sQnnr/L/5zv+swP36dwu834QS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GRIAxAAAAN0AAAAPAAAAAAAAAAAA&#10;AAAAAKECAABkcnMvZG93bnJldi54bWxQSwUGAAAAAAQABAD5AAAAkgMAAAAA&#10;" strokeweight="2pt"/>
                </v:group>
                <v:rect id="Rectangle 4470" o:spid="_x0000_s1514" style="position:absolute;top:53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Bc2sYA&#10;AADdAAAADwAAAGRycy9kb3ducmV2LnhtbESPQWvCQBCF7wX/wzJCL0U3FVokuooI0lAEaWw9D9lp&#10;Epqdjdk1if++cyj0NsN789436+3oGtVTF2rPBp7nCSjiwtuaSwOf58NsCSpEZIuNZzJwpwDbzeRh&#10;jan1A39Qn8dSSQiHFA1UMbap1qGoyGGY+5ZYtG/fOYyydqW2HQ4S7hq9SJJX7bBmaaiwpX1FxU9+&#10;cwaG4tRfzsc3fXq6ZJ6v2XWff70b8zgddytQkcb4b/67zqzgvyTCL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Bc2sYAAADdAAAADwAAAAAAAAAAAAAAAACYAgAAZHJz&#10;L2Rvd25yZXYueG1sUEsFBgAAAAAEAAQA9QAAAIsDAAAAAA==&#10;" filled="f" stroked="f">
                  <v:textbox>
                    <w:txbxContent>
                      <w:p w14:paraId="16F9933B" w14:textId="77777777" w:rsidR="009502FA" w:rsidRPr="002F612C" w:rsidRDefault="009502FA" w:rsidP="00D64925">
                        <w:pPr>
                          <w:rPr>
                            <w:rFonts w:cs="Arial"/>
                            <w:b/>
                            <w:sz w:val="24"/>
                            <w:szCs w:val="24"/>
                            <w:lang w:val="de-DE"/>
                          </w:rPr>
                        </w:pPr>
                        <w:r>
                          <w:rPr>
                            <w:rFonts w:cs="Arial"/>
                            <w:b/>
                            <w:sz w:val="24"/>
                            <w:szCs w:val="24"/>
                            <w:lang w:val="de-DE"/>
                          </w:rPr>
                          <w:t>0..*</w:t>
                        </w:r>
                      </w:p>
                    </w:txbxContent>
                  </v:textbox>
                </v:rect>
                <w10:anchorlock/>
              </v:group>
            </w:pict>
          </mc:Fallback>
        </mc:AlternateContent>
      </w:r>
    </w:p>
    <w:tbl>
      <w:tblPr>
        <w:tblpPr w:leftFromText="180" w:rightFromText="180" w:vertAnchor="text" w:horzAnchor="margin" w:tblpY="6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E23522" w:rsidRPr="00D03092" w14:paraId="16F98B7D" w14:textId="77777777" w:rsidTr="00E23522">
        <w:trPr>
          <w:cantSplit/>
          <w:trHeight w:val="330"/>
          <w:tblHeader/>
        </w:trPr>
        <w:tc>
          <w:tcPr>
            <w:tcW w:w="1050" w:type="pct"/>
            <w:shd w:val="clear" w:color="auto" w:fill="FFFFCC"/>
            <w:noWrap/>
            <w:vAlign w:val="center"/>
            <w:hideMark/>
          </w:tcPr>
          <w:p w14:paraId="16F98B76" w14:textId="77777777" w:rsidR="00E23522" w:rsidRPr="00BC31F4" w:rsidRDefault="00E23522" w:rsidP="00E23522">
            <w:pPr>
              <w:rPr>
                <w:rFonts w:eastAsia="Times New Roman"/>
                <w:b/>
                <w:bCs/>
                <w:color w:val="000000"/>
                <w:lang w:val="de-DE"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8B77" w14:textId="77777777" w:rsidR="00E23522" w:rsidRPr="00BC31F4" w:rsidRDefault="00E23522" w:rsidP="00E23522">
            <w:pPr>
              <w:rPr>
                <w:rFonts w:eastAsia="Times New Roman"/>
                <w:b/>
                <w:bCs/>
                <w:color w:val="000000"/>
                <w:lang w:val="de-DE"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8B78" w14:textId="77777777" w:rsidR="00E23522" w:rsidRPr="00BC31F4" w:rsidRDefault="00E23522" w:rsidP="00E23522">
            <w:pPr>
              <w:rPr>
                <w:rFonts w:eastAsia="Times New Roman"/>
                <w:b/>
                <w:bCs/>
                <w:color w:val="000000"/>
                <w:lang w:val="de-DE"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8B79" w14:textId="77777777" w:rsidR="00E23522" w:rsidRPr="00BC31F4" w:rsidRDefault="00E23522" w:rsidP="00E23522">
            <w:pPr>
              <w:rPr>
                <w:rFonts w:eastAsia="Times New Roman"/>
                <w:b/>
                <w:bCs/>
                <w:color w:val="000000"/>
                <w:lang w:val="de-DE" w:eastAsia="de-DE"/>
              </w:rPr>
            </w:pPr>
            <w:r w:rsidRPr="00BC31F4">
              <w:rPr>
                <w:rFonts w:eastAsia="Times New Roman"/>
                <w:b/>
                <w:bCs/>
                <w:color w:val="000000"/>
                <w:lang w:val="de-DE" w:eastAsia="de-DE"/>
              </w:rPr>
              <w:t>Level</w:t>
            </w:r>
          </w:p>
        </w:tc>
        <w:tc>
          <w:tcPr>
            <w:tcW w:w="950" w:type="pct"/>
            <w:shd w:val="clear" w:color="auto" w:fill="FFFFCC"/>
            <w:noWrap/>
            <w:vAlign w:val="center"/>
            <w:hideMark/>
          </w:tcPr>
          <w:p w14:paraId="16F98B7A" w14:textId="77777777" w:rsidR="00E23522" w:rsidRPr="00BC31F4" w:rsidRDefault="00E23522" w:rsidP="00E23522">
            <w:pPr>
              <w:rPr>
                <w:rFonts w:eastAsia="Times New Roman"/>
                <w:b/>
                <w:bCs/>
                <w:color w:val="000000"/>
                <w:lang w:val="de-DE" w:eastAsia="de-DE"/>
              </w:rPr>
            </w:pPr>
            <w:r w:rsidRPr="00BC31F4">
              <w:rPr>
                <w:rFonts w:eastAsia="Times New Roman"/>
                <w:b/>
                <w:bCs/>
                <w:color w:val="000000"/>
                <w:lang w:val="de-DE" w:eastAsia="de-DE"/>
              </w:rPr>
              <w:t>Example</w:t>
            </w:r>
          </w:p>
        </w:tc>
        <w:tc>
          <w:tcPr>
            <w:tcW w:w="300" w:type="pct"/>
            <w:shd w:val="clear" w:color="auto" w:fill="FFFFCC"/>
            <w:noWrap/>
            <w:vAlign w:val="center"/>
            <w:hideMark/>
          </w:tcPr>
          <w:p w14:paraId="16F98B7B" w14:textId="77777777" w:rsidR="00E23522" w:rsidRPr="00BC31F4" w:rsidRDefault="00E23522" w:rsidP="00E23522">
            <w:pPr>
              <w:rPr>
                <w:rFonts w:eastAsia="Times New Roman"/>
                <w:b/>
                <w:bCs/>
                <w:color w:val="000000"/>
                <w:lang w:val="de-DE" w:eastAsia="de-DE"/>
              </w:rPr>
            </w:pPr>
            <w:r w:rsidRPr="00BC31F4">
              <w:rPr>
                <w:rFonts w:eastAsia="Times New Roman"/>
                <w:b/>
                <w:bCs/>
                <w:color w:val="000000"/>
                <w:lang w:eastAsia="de-DE"/>
              </w:rPr>
              <w:t>M/C</w:t>
            </w:r>
          </w:p>
        </w:tc>
        <w:tc>
          <w:tcPr>
            <w:tcW w:w="1500" w:type="pct"/>
            <w:shd w:val="clear" w:color="auto" w:fill="FFFFCC"/>
            <w:vAlign w:val="center"/>
          </w:tcPr>
          <w:p w14:paraId="16F98B7C" w14:textId="77777777" w:rsidR="00E23522" w:rsidRPr="00BC31F4" w:rsidRDefault="00E23522" w:rsidP="00E23522">
            <w:pPr>
              <w:rPr>
                <w:rFonts w:eastAsia="Times New Roman"/>
                <w:b/>
                <w:bCs/>
                <w:color w:val="000000"/>
                <w:lang w:eastAsia="de-DE"/>
              </w:rPr>
            </w:pPr>
            <w:r w:rsidRPr="00BC31F4">
              <w:rPr>
                <w:rFonts w:eastAsia="Times New Roman"/>
                <w:b/>
                <w:bCs/>
                <w:color w:val="000000"/>
                <w:lang w:eastAsia="de-DE"/>
              </w:rPr>
              <w:t>Description</w:t>
            </w:r>
          </w:p>
        </w:tc>
      </w:tr>
      <w:tr w:rsidR="00E23522" w:rsidRPr="00D03092" w14:paraId="16F98B85" w14:textId="77777777" w:rsidTr="00E23522">
        <w:trPr>
          <w:cantSplit/>
          <w:trHeight w:val="315"/>
        </w:trPr>
        <w:tc>
          <w:tcPr>
            <w:tcW w:w="1050" w:type="pct"/>
            <w:shd w:val="clear" w:color="auto" w:fill="92D050"/>
            <w:noWrap/>
            <w:vAlign w:val="center"/>
            <w:hideMark/>
          </w:tcPr>
          <w:p w14:paraId="16F98B7E" w14:textId="77777777" w:rsidR="00E23522" w:rsidRPr="00C4190F" w:rsidRDefault="00E23522" w:rsidP="00E23522">
            <w:pPr>
              <w:jc w:val="center"/>
              <w:rPr>
                <w:rFonts w:eastAsia="Times New Roman" w:cs="Arial"/>
                <w:bCs/>
                <w:color w:val="000000"/>
                <w:sz w:val="16"/>
                <w:szCs w:val="20"/>
                <w:lang w:eastAsia="de-DE"/>
              </w:rPr>
            </w:pPr>
            <w:r w:rsidRPr="00BC31F4">
              <w:rPr>
                <w:rFonts w:eastAsia="Times New Roman" w:cs="Arial"/>
                <w:bCs/>
                <w:color w:val="000000"/>
                <w:sz w:val="16"/>
                <w:szCs w:val="20"/>
                <w:lang w:eastAsia="de-DE"/>
              </w:rPr>
              <w:t>asram:CompleteNumberText</w:t>
            </w:r>
          </w:p>
        </w:tc>
        <w:tc>
          <w:tcPr>
            <w:tcW w:w="450" w:type="pct"/>
            <w:shd w:val="clear" w:color="auto" w:fill="92D050"/>
            <w:vAlign w:val="center"/>
            <w:hideMark/>
          </w:tcPr>
          <w:p w14:paraId="16F98B7F" w14:textId="77777777" w:rsidR="00E23522" w:rsidRPr="00BC31F4" w:rsidRDefault="00E23522" w:rsidP="00E2352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8B80" w14:textId="77777777" w:rsidR="00E23522" w:rsidRPr="00BC31F4" w:rsidRDefault="00E23522" w:rsidP="00E23522">
            <w:pPr>
              <w:jc w:val="center"/>
              <w:rPr>
                <w:rFonts w:eastAsia="Times New Roman" w:cs="Arial"/>
                <w:color w:val="000000"/>
                <w:sz w:val="16"/>
                <w:szCs w:val="20"/>
                <w:lang w:eastAsia="de-DE"/>
              </w:rPr>
            </w:pPr>
            <w:r w:rsidRPr="00BC31F4">
              <w:rPr>
                <w:rFonts w:eastAsia="Times New Roman" w:cs="Arial"/>
                <w:color w:val="000000"/>
                <w:sz w:val="16"/>
                <w:szCs w:val="20"/>
                <w:lang w:eastAsia="de-DE"/>
              </w:rPr>
              <w:t>64</w:t>
            </w:r>
          </w:p>
        </w:tc>
        <w:tc>
          <w:tcPr>
            <w:tcW w:w="350" w:type="pct"/>
            <w:shd w:val="clear" w:color="auto" w:fill="92D050"/>
            <w:noWrap/>
            <w:vAlign w:val="center"/>
            <w:hideMark/>
          </w:tcPr>
          <w:p w14:paraId="16F98B81" w14:textId="77777777" w:rsidR="00E23522" w:rsidRPr="00BC31F4" w:rsidRDefault="00E23522" w:rsidP="00E23522">
            <w:pPr>
              <w:jc w:val="center"/>
              <w:rPr>
                <w:rFonts w:eastAsia="Times New Roman" w:cs="Arial"/>
                <w:color w:val="000000"/>
                <w:sz w:val="16"/>
                <w:szCs w:val="20"/>
                <w:lang w:eastAsia="de-DE"/>
              </w:rPr>
            </w:pPr>
            <w:r w:rsidRPr="00BC31F4">
              <w:rPr>
                <w:rFonts w:eastAsia="Times New Roman" w:cs="Arial"/>
                <w:color w:val="000000"/>
                <w:sz w:val="16"/>
                <w:szCs w:val="20"/>
                <w:lang w:eastAsia="de-DE"/>
              </w:rPr>
              <w:t>7</w:t>
            </w:r>
          </w:p>
        </w:tc>
        <w:tc>
          <w:tcPr>
            <w:tcW w:w="950" w:type="pct"/>
            <w:shd w:val="clear" w:color="auto" w:fill="92D050"/>
            <w:noWrap/>
            <w:vAlign w:val="center"/>
            <w:hideMark/>
          </w:tcPr>
          <w:p w14:paraId="16F98B82" w14:textId="77777777" w:rsidR="00E23522" w:rsidRPr="00BC31F4" w:rsidRDefault="00E23522" w:rsidP="00E23522">
            <w:pPr>
              <w:jc w:val="center"/>
              <w:rPr>
                <w:rFonts w:eastAsia="Times New Roman" w:cs="Arial"/>
                <w:color w:val="000000"/>
                <w:sz w:val="16"/>
                <w:szCs w:val="20"/>
                <w:lang w:eastAsia="de-DE"/>
              </w:rPr>
            </w:pPr>
            <w:r w:rsidRPr="00BC31F4">
              <w:rPr>
                <w:rFonts w:eastAsia="Times New Roman" w:cs="Arial"/>
                <w:color w:val="000000"/>
                <w:sz w:val="16"/>
                <w:szCs w:val="20"/>
                <w:lang w:eastAsia="de-DE"/>
              </w:rPr>
              <w:t>abc@abc.fr</w:t>
            </w:r>
          </w:p>
        </w:tc>
        <w:tc>
          <w:tcPr>
            <w:tcW w:w="300" w:type="pct"/>
            <w:shd w:val="clear" w:color="auto" w:fill="92D050"/>
            <w:noWrap/>
            <w:vAlign w:val="center"/>
            <w:hideMark/>
          </w:tcPr>
          <w:p w14:paraId="16F98B83" w14:textId="77777777" w:rsidR="00E23522" w:rsidRPr="00BC31F4" w:rsidRDefault="00E23522" w:rsidP="00E23522">
            <w:pPr>
              <w:jc w:val="center"/>
              <w:rPr>
                <w:rFonts w:eastAsia="Times New Roman" w:cs="Arial"/>
                <w:color w:val="000000"/>
                <w:sz w:val="16"/>
                <w:szCs w:val="20"/>
                <w:lang w:eastAsia="de-DE"/>
              </w:rPr>
            </w:pPr>
            <w:r w:rsidRPr="00BC31F4">
              <w:rPr>
                <w:rFonts w:eastAsia="Times New Roman" w:cs="Arial"/>
                <w:color w:val="000000"/>
                <w:sz w:val="16"/>
                <w:szCs w:val="20"/>
                <w:lang w:eastAsia="de-DE"/>
              </w:rPr>
              <w:t>C</w:t>
            </w:r>
          </w:p>
        </w:tc>
        <w:tc>
          <w:tcPr>
            <w:tcW w:w="1500" w:type="pct"/>
            <w:shd w:val="clear" w:color="auto" w:fill="92D050"/>
            <w:vAlign w:val="center"/>
          </w:tcPr>
          <w:p w14:paraId="16F98B84" w14:textId="77777777" w:rsidR="00E23522" w:rsidRPr="00BC31F4" w:rsidRDefault="00E23522" w:rsidP="00E23522">
            <w:pPr>
              <w:rPr>
                <w:rFonts w:eastAsia="Times New Roman" w:cs="Arial"/>
                <w:color w:val="000000"/>
                <w:sz w:val="16"/>
                <w:szCs w:val="20"/>
                <w:lang w:eastAsia="de-DE"/>
              </w:rPr>
            </w:pPr>
            <w:r>
              <w:rPr>
                <w:rFonts w:eastAsia="Times New Roman" w:cs="Arial"/>
                <w:color w:val="000000"/>
                <w:sz w:val="16"/>
                <w:szCs w:val="20"/>
                <w:lang w:eastAsia="de-DE"/>
              </w:rPr>
              <w:t>Customer Contact E-Mail</w:t>
            </w:r>
          </w:p>
        </w:tc>
      </w:tr>
    </w:tbl>
    <w:p w14:paraId="16F98B86" w14:textId="77777777" w:rsidR="00E23522" w:rsidRDefault="00E23522" w:rsidP="00D64925"/>
    <w:p w14:paraId="16F98B87" w14:textId="77777777" w:rsidR="00E23522" w:rsidRDefault="00E23522">
      <w:pPr>
        <w:spacing w:line="240" w:lineRule="auto"/>
      </w:pPr>
      <w:r>
        <w:br w:type="page"/>
      </w:r>
    </w:p>
    <w:p w14:paraId="16F98B88" w14:textId="77777777" w:rsidR="00D64925" w:rsidRDefault="00D64925" w:rsidP="00D64925">
      <w:pPr>
        <w:pStyle w:val="berschrift5"/>
      </w:pPr>
      <w:bookmarkStart w:id="61" w:name="_Toc318182695"/>
      <w:bookmarkStart w:id="62" w:name="_Toc347482194"/>
      <w:r w:rsidRPr="005971BD">
        <w:t>asram:FaxCIUniversalCommunication</w:t>
      </w:r>
      <w:bookmarkEnd w:id="61"/>
      <w:bookmarkEnd w:id="62"/>
    </w:p>
    <w:p w14:paraId="16F98B89" w14:textId="77777777" w:rsidR="00E23522" w:rsidRPr="00E23522" w:rsidRDefault="00E23522" w:rsidP="00E23522"/>
    <w:p w14:paraId="16F98B8A" w14:textId="77777777" w:rsidR="00D64925" w:rsidRDefault="00D64925" w:rsidP="00D64925">
      <w:r>
        <w:rPr>
          <w:noProof/>
          <w:lang w:eastAsia="zh-TW"/>
        </w:rPr>
        <mc:AlternateContent>
          <mc:Choice Requires="wpg">
            <w:drawing>
              <wp:inline distT="0" distB="0" distL="0" distR="0" wp14:anchorId="16F991F4" wp14:editId="16F991F5">
                <wp:extent cx="6050280" cy="523875"/>
                <wp:effectExtent l="0" t="0" r="26670" b="9525"/>
                <wp:docPr id="1503" name="Gruppieren 1503"/>
                <wp:cNvGraphicFramePr/>
                <a:graphic xmlns:a="http://schemas.openxmlformats.org/drawingml/2006/main">
                  <a:graphicData uri="http://schemas.microsoft.com/office/word/2010/wordprocessingGroup">
                    <wpg:wgp>
                      <wpg:cNvGrpSpPr/>
                      <wpg:grpSpPr>
                        <a:xfrm>
                          <a:off x="0" y="0"/>
                          <a:ext cx="6050280" cy="523875"/>
                          <a:chOff x="0" y="0"/>
                          <a:chExt cx="6050280" cy="523875"/>
                        </a:xfrm>
                      </wpg:grpSpPr>
                      <wpg:grpSp>
                        <wpg:cNvPr id="1443" name="Group 4493"/>
                        <wpg:cNvGrpSpPr>
                          <a:grpSpLocks/>
                        </wpg:cNvGrpSpPr>
                        <wpg:grpSpPr bwMode="auto">
                          <a:xfrm>
                            <a:off x="419100" y="0"/>
                            <a:ext cx="5631180" cy="523875"/>
                            <a:chOff x="505" y="5408"/>
                            <a:chExt cx="8868" cy="825"/>
                          </a:xfrm>
                        </wpg:grpSpPr>
                        <wps:wsp>
                          <wps:cNvPr id="1444" name="Rectangle 4494"/>
                          <wps:cNvSpPr>
                            <a:spLocks noChangeArrowheads="1"/>
                          </wps:cNvSpPr>
                          <wps:spPr bwMode="auto">
                            <a:xfrm>
                              <a:off x="505" y="5408"/>
                              <a:ext cx="4684" cy="543"/>
                            </a:xfrm>
                            <a:prstGeom prst="rect">
                              <a:avLst/>
                            </a:prstGeom>
                            <a:solidFill>
                              <a:srgbClr val="8DB3E2"/>
                            </a:solidFill>
                            <a:ln w="25400">
                              <a:solidFill>
                                <a:srgbClr val="000000"/>
                              </a:solidFill>
                              <a:miter lim="800000"/>
                              <a:headEnd/>
                              <a:tailEnd/>
                            </a:ln>
                          </wps:spPr>
                          <wps:txbx>
                            <w:txbxContent>
                              <w:p w14:paraId="16F9933C" w14:textId="77777777" w:rsidR="009502FA" w:rsidRPr="00482F1A" w:rsidRDefault="009502FA" w:rsidP="00D64925">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FaxCIUniversalCommunication</w:t>
                                </w:r>
                                <w:proofErr w:type="spellEnd"/>
                              </w:p>
                            </w:txbxContent>
                          </wps:txbx>
                          <wps:bodyPr rot="0" vert="horz" wrap="square" lIns="91440" tIns="45720" rIns="91440" bIns="45720" anchor="t" anchorCtr="0" upright="1">
                            <a:noAutofit/>
                          </wps:bodyPr>
                        </wps:wsp>
                        <wps:wsp>
                          <wps:cNvPr id="1445" name="AutoShape 4495"/>
                          <wps:cNvCnPr>
                            <a:cxnSpLocks noChangeShapeType="1"/>
                          </wps:cNvCnPr>
                          <wps:spPr bwMode="auto">
                            <a:xfrm>
                              <a:off x="5502" y="5707"/>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46" name="Rectangle 4496"/>
                          <wps:cNvSpPr>
                            <a:spLocks noChangeArrowheads="1"/>
                          </wps:cNvSpPr>
                          <wps:spPr bwMode="auto">
                            <a:xfrm>
                              <a:off x="5810" y="5771"/>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3D" w14:textId="77777777" w:rsidR="009502FA" w:rsidRPr="002F612C" w:rsidRDefault="009502FA" w:rsidP="00D64925">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1447" name="Rectangle 4497"/>
                          <wps:cNvSpPr>
                            <a:spLocks noChangeArrowheads="1"/>
                          </wps:cNvSpPr>
                          <wps:spPr bwMode="auto">
                            <a:xfrm>
                              <a:off x="6409" y="5408"/>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3E" w14:textId="77777777" w:rsidR="009502FA" w:rsidRPr="00482F1A" w:rsidRDefault="009502FA" w:rsidP="00D64925">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1448" name="Rectangle 4498"/>
                          <wps:cNvSpPr>
                            <a:spLocks noChangeArrowheads="1"/>
                          </wps:cNvSpPr>
                          <wps:spPr bwMode="auto">
                            <a:xfrm>
                              <a:off x="5198" y="557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49" name="AutoShape 4499"/>
                          <wps:cNvCnPr>
                            <a:cxnSpLocks noChangeShapeType="1"/>
                          </wps:cNvCnPr>
                          <wps:spPr bwMode="auto">
                            <a:xfrm>
                              <a:off x="5188" y="570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502" name="Rectangle 4470"/>
                        <wps:cNvSpPr>
                          <a:spLocks noChangeArrowheads="1"/>
                        </wps:cNvSpPr>
                        <wps:spPr bwMode="auto">
                          <a:xfrm>
                            <a:off x="0" y="53340"/>
                            <a:ext cx="501015" cy="293370"/>
                          </a:xfrm>
                          <a:prstGeom prst="rect">
                            <a:avLst/>
                          </a:prstGeom>
                          <a:noFill/>
                          <a:ln>
                            <a:noFill/>
                          </a:ln>
                          <a:extLst/>
                        </wps:spPr>
                        <wps:txbx>
                          <w:txbxContent>
                            <w:p w14:paraId="16F9933F" w14:textId="77777777" w:rsidR="009502FA" w:rsidRPr="002F612C" w:rsidRDefault="009502FA" w:rsidP="00D6492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1503" o:spid="_x0000_s1515" style="width:476.4pt;height:41.25pt;mso-position-horizontal-relative:char;mso-position-vertical-relative:line" coordsize="60502,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">
                <v:group id="Group 4493" o:spid="_x0000_s1516" style="position:absolute;left:4191;width:56311;height:5238" coordorigin="505,5408" coordsize="8868,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3izcUAAADdAAAADwAAAGRycy9kb3ducmV2LnhtbERPTWvCQBC9F/wPyxS8&#10;NZtoWiTNKiJVPIRCVSi9DdkxCWZnQ3abxH/fLRR6m8f7nHwzmVYM1LvGsoIkikEQl1Y3XCm4nPdP&#10;KxDOI2tsLZOCOznYrGcPOWbajvxBw8lXIoSwy1BB7X2XSenKmgy6yHbEgbva3qAPsK+k7nEM4aaV&#10;izh+kQYbDg01drSrqbydvo2Cw4jjdpm8DcXturt/nZ/fP4uElJo/TttXEJ4m/y/+cx91mJ+m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Kt4s3FAAAA3QAA&#10;AA8AAAAAAAAAAAAAAAAAqgIAAGRycy9kb3ducmV2LnhtbFBLBQYAAAAABAAEAPoAAACcAwAAAAA=&#10;">
                  <v:rect id="Rectangle 4494" o:spid="_x0000_s1517" style="position:absolute;left:505;top:5408;width:468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3oNcMA&#10;AADdAAAADwAAAGRycy9kb3ducmV2LnhtbERPTWvCQBC9F/wPywjemk0lFJtmlaIEpAehKvQ6zU6z&#10;odnZkN3E1F/vFgre5vE+p9hMthUj9b5xrOApSUEQV043XCs4n8rHFQgfkDW2jknBL3nYrGcPBeba&#10;XfiDxmOoRQxhn6MCE0KXS+krQxZ94jriyH273mKIsK+l7vESw20rl2n6LC02HBsMdrQ1VP0cB6tg&#10;N3ya8uqMfz9Qc9Vf6LYvy71Si/n09goi0BTu4n/3Xsf5WZbB3zfxBL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3oNcMAAADdAAAADwAAAAAAAAAAAAAAAACYAgAAZHJzL2Rv&#10;d25yZXYueG1sUEsFBgAAAAAEAAQA9QAAAIgDAAAAAA==&#10;" fillcolor="#8db3e2" strokeweight="2pt">
                    <v:textbox>
                      <w:txbxContent>
                        <w:p w14:paraId="16F9933C" w14:textId="77777777" w:rsidR="009502FA" w:rsidRPr="00482F1A" w:rsidRDefault="009502FA" w:rsidP="00D64925">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FaxCIUniversalCommunication</w:t>
                          </w:r>
                          <w:proofErr w:type="spellEnd"/>
                        </w:p>
                      </w:txbxContent>
                    </v:textbox>
                  </v:rect>
                  <v:shape id="AutoShape 4495" o:spid="_x0000_s1518" type="#_x0000_t32" style="position:absolute;left:5502;top:5707;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IaqsQAAADdAAAADwAAAGRycy9kb3ducmV2LnhtbERPTWvCQBC9F/wPywje6saSahuzihSk&#10;paCiLfE6ZMckmJ0N2TWm/74rCN7m8T4nXfamFh21rrKsYDKOQBDnVldcKPj9WT+/gXAeWWNtmRT8&#10;kYPlYvCUYqLtlffUHXwhQgi7BBWU3jeJlC4vyaAb24Y4cCfbGvQBtoXULV5DuKnlSxRNpcGKQ0OJ&#10;DX2UlJ8PF6Og22Xb2brpPne+yOL9d/x+RLNRajTsV3MQnnr/EN/dXzrMj+NXuH0TTp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EhqqxAAAAN0AAAAPAAAAAAAAAAAA&#10;AAAAAKECAABkcnMvZG93bnJldi54bWxQSwUGAAAAAAQABAD5AAAAkgMAAAAA&#10;" strokeweight="2pt"/>
                  <v:rect id="Rectangle 4496" o:spid="_x0000_s1519" style="position:absolute;left:5810;top:5771;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gvfcMA&#10;AADdAAAADwAAAGRycy9kb3ducmV2LnhtbERPTWvCQBC9F/wPywje6q41DRrdhCIIQttDVfA6ZMck&#10;mJ2N2VXTf98tFHqbx/ucdTHYVtyp941jDbOpAkFcOtNwpeF42D4vQPiAbLB1TBq+yUORj57WmBn3&#10;4C+670MlYgj7DDXUIXSZlL6syaKfuo44cmfXWwwR9pU0PT5iuG3li1KptNhwbKixo01N5WV/sxow&#10;Tcz18zz/OLzfUlxWg9q+npTWk/HwtgIRaAj/4j/3zsT5SZLC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gvfcMAAADdAAAADwAAAAAAAAAAAAAAAACYAgAAZHJzL2Rv&#10;d25yZXYueG1sUEsFBgAAAAAEAAQA9QAAAIgDAAAAAA==&#10;" stroked="f">
                    <v:textbox>
                      <w:txbxContent>
                        <w:p w14:paraId="16F9933D" w14:textId="77777777" w:rsidR="009502FA" w:rsidRPr="002F612C" w:rsidRDefault="009502FA" w:rsidP="00D64925">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4497" o:spid="_x0000_s1520" style="position:absolute;left:6409;top:5408;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6yGMUA&#10;AADdAAAADwAAAGRycy9kb3ducmV2LnhtbESPQWvCQBCF7wX/wzJCL6VuUoKW1FVEKS2eTFp6HrLT&#10;JDQ7G3ZXXf99VxC8zfDe9+bNch3NIE7kfG9ZQT7LQBA3VvfcKvj+en9+BeEDssbBMim4kIf1avKw&#10;xFLbM1d0qkMrUgj7EhV0IYyllL7pyKCf2ZE4ab/WGQxpda3UDs8p3AzyJcvm0mDP6UKHI207av7q&#10;o0k18lj91B9PF7u3u6rPtSsOcaHU4zRu3kAEiuFuvtGfOnFFsYDrN2kE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rIYxQAAAN0AAAAPAAAAAAAAAAAAAAAAAJgCAABkcnMv&#10;ZG93bnJldi54bWxQSwUGAAAAAAQABAD1AAAAigMAAAAA&#10;" filled="f" fillcolor="#8db3e2" strokeweight="2pt">
                    <v:textbox>
                      <w:txbxContent>
                        <w:p w14:paraId="16F9933E" w14:textId="77777777" w:rsidR="009502FA" w:rsidRPr="00482F1A" w:rsidRDefault="009502FA" w:rsidP="00D64925">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4498" o:spid="_x0000_s1521" style="position:absolute;left:5198;top:557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O/8YA&#10;AADdAAAADwAAAGRycy9kb3ducmV2LnhtbESPQUsDMRCF74L/IYzQm81aqpZt0yKCVCgFW9v7sJnu&#10;Lm4ma5Jto7++cxC8zfDevPfNYpVdp84UYuvZwMO4AEVcedtybeDw+XY/AxUTssXOMxn4oQir5e3N&#10;AkvrL7yj8z7VSkI4lmigSakvtY5VQw7j2PfEop18cJhkDbW2AS8S7jo9KYon7bBlaWiwp9eGqq/9&#10;4Az028dh/fy9Cb/H2fBR4Sb7NMnGjO7yyxxUopz+zX/X71bwp1PBlW9kB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O/8YAAADdAAAADwAAAAAAAAAAAAAAAACYAgAAZHJz&#10;L2Rvd25yZXYueG1sUEsFBgAAAAAEAAQA9QAAAIsDAAAAAA==&#10;" strokeweight="2pt"/>
                  <v:shape id="AutoShape 4499" o:spid="_x0000_s1522" type="#_x0000_t32" style="position:absolute;left:5188;top:570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8Qr8QAAADdAAAADwAAAGRycy9kb3ducmV2LnhtbERP32vCMBB+H/g/hBP2NlNHmbMaZQxk&#10;YzClnejr0ZxtsbmUJKvdf78Igm/38f285XowrejJ+caygukkAUFcWt1wpWD/s3l6BeEDssbWMin4&#10;Iw/r1ehhiZm2F86pL0IlYgj7DBXUIXSZlL6syaCf2I44cifrDIYIXSW1w0sMN618TpIXabDh2FBj&#10;R+81lefi1yjod4ftbNP1H7tQHdL8K50f0Xwr9Tge3hYgAg3hLr65P3Wcn6ZzuH4TT5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XxCvxAAAAN0AAAAPAAAAAAAAAAAA&#10;AAAAAKECAABkcnMvZG93bnJldi54bWxQSwUGAAAAAAQABAD5AAAAkgMAAAAA&#10;" strokeweight="2pt"/>
                </v:group>
                <v:rect id="Rectangle 4470" o:spid="_x0000_s1523" style="position:absolute;top:53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NsQA&#10;AADdAAAADwAAAGRycy9kb3ducmV2LnhtbERPTWvCQBC9C/0PyxR6Ed1UUErMRopQGkpBTKrnITsm&#10;odnZmN0m6b93CwVv83ifk+wm04qBetdYVvC8jEAQl1Y3XCn4Kt4WLyCcR9bYWiYFv+Rglz7MEoy1&#10;HflIQ+4rEULYxaig9r6LpXRlTQbd0nbEgbvY3qAPsK+k7nEM4aaVqyjaSIMNh4YaO9rXVH7nP0bB&#10;WB6Gc/H5Lg/zc2b5ml33+elDqafH6XULwtPk7+J/d6bD/HW0gr9vwgky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ZzbEAAAA3QAAAA8AAAAAAAAAAAAAAAAAmAIAAGRycy9k&#10;b3ducmV2LnhtbFBLBQYAAAAABAAEAPUAAACJAwAAAAA=&#10;" filled="f" stroked="f">
                  <v:textbox>
                    <w:txbxContent>
                      <w:p w14:paraId="16F9933F" w14:textId="77777777" w:rsidR="009502FA" w:rsidRPr="002F612C" w:rsidRDefault="009502FA" w:rsidP="00D64925">
                        <w:pPr>
                          <w:rPr>
                            <w:rFonts w:cs="Arial"/>
                            <w:b/>
                            <w:sz w:val="24"/>
                            <w:szCs w:val="24"/>
                            <w:lang w:val="de-DE"/>
                          </w:rPr>
                        </w:pPr>
                        <w:r>
                          <w:rPr>
                            <w:rFonts w:cs="Arial"/>
                            <w:b/>
                            <w:sz w:val="24"/>
                            <w:szCs w:val="24"/>
                            <w:lang w:val="de-DE"/>
                          </w:rPr>
                          <w:t>0..*</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D64925" w:rsidRPr="00D03092" w14:paraId="16F98B92" w14:textId="77777777" w:rsidTr="004C65AB">
        <w:trPr>
          <w:cantSplit/>
          <w:trHeight w:val="330"/>
          <w:tblHeader/>
        </w:trPr>
        <w:tc>
          <w:tcPr>
            <w:tcW w:w="1050" w:type="pct"/>
            <w:shd w:val="clear" w:color="auto" w:fill="FFFFCC"/>
            <w:noWrap/>
            <w:vAlign w:val="center"/>
            <w:hideMark/>
          </w:tcPr>
          <w:p w14:paraId="16F98B8B" w14:textId="77777777" w:rsidR="00D64925" w:rsidRPr="00BC31F4" w:rsidRDefault="00D64925" w:rsidP="004C65AB">
            <w:pPr>
              <w:rPr>
                <w:rFonts w:eastAsia="Times New Roman"/>
                <w:b/>
                <w:bCs/>
                <w:color w:val="000000"/>
                <w:lang w:val="de-DE"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8B8C" w14:textId="77777777" w:rsidR="00D64925" w:rsidRPr="00BC31F4" w:rsidRDefault="00D64925" w:rsidP="004C65AB">
            <w:pPr>
              <w:rPr>
                <w:rFonts w:eastAsia="Times New Roman"/>
                <w:b/>
                <w:bCs/>
                <w:color w:val="000000"/>
                <w:lang w:val="de-DE"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8B8D" w14:textId="77777777" w:rsidR="00D64925" w:rsidRPr="00BC31F4" w:rsidRDefault="00D64925" w:rsidP="004C65AB">
            <w:pPr>
              <w:rPr>
                <w:rFonts w:eastAsia="Times New Roman"/>
                <w:b/>
                <w:bCs/>
                <w:color w:val="000000"/>
                <w:lang w:val="de-DE"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8B8E" w14:textId="77777777" w:rsidR="00D64925" w:rsidRPr="00BC31F4" w:rsidRDefault="00D64925" w:rsidP="004C65AB">
            <w:pPr>
              <w:rPr>
                <w:rFonts w:eastAsia="Times New Roman"/>
                <w:b/>
                <w:bCs/>
                <w:color w:val="000000"/>
                <w:lang w:val="de-DE" w:eastAsia="de-DE"/>
              </w:rPr>
            </w:pPr>
            <w:r w:rsidRPr="00BC31F4">
              <w:rPr>
                <w:rFonts w:eastAsia="Times New Roman"/>
                <w:b/>
                <w:bCs/>
                <w:color w:val="000000"/>
                <w:lang w:val="de-DE" w:eastAsia="de-DE"/>
              </w:rPr>
              <w:t>Level</w:t>
            </w:r>
          </w:p>
        </w:tc>
        <w:tc>
          <w:tcPr>
            <w:tcW w:w="950" w:type="pct"/>
            <w:shd w:val="clear" w:color="auto" w:fill="FFFFCC"/>
            <w:noWrap/>
            <w:vAlign w:val="center"/>
            <w:hideMark/>
          </w:tcPr>
          <w:p w14:paraId="16F98B8F" w14:textId="77777777" w:rsidR="00D64925" w:rsidRPr="00BC31F4" w:rsidRDefault="00D64925" w:rsidP="004C65AB">
            <w:pPr>
              <w:rPr>
                <w:rFonts w:eastAsia="Times New Roman"/>
                <w:b/>
                <w:bCs/>
                <w:color w:val="000000"/>
                <w:lang w:val="de-DE" w:eastAsia="de-DE"/>
              </w:rPr>
            </w:pPr>
            <w:r w:rsidRPr="00BC31F4">
              <w:rPr>
                <w:rFonts w:eastAsia="Times New Roman"/>
                <w:b/>
                <w:bCs/>
                <w:color w:val="000000"/>
                <w:lang w:val="de-DE" w:eastAsia="de-DE"/>
              </w:rPr>
              <w:t>Example</w:t>
            </w:r>
          </w:p>
        </w:tc>
        <w:tc>
          <w:tcPr>
            <w:tcW w:w="300" w:type="pct"/>
            <w:shd w:val="clear" w:color="auto" w:fill="FFFFCC"/>
            <w:noWrap/>
            <w:vAlign w:val="center"/>
            <w:hideMark/>
          </w:tcPr>
          <w:p w14:paraId="16F98B90" w14:textId="77777777" w:rsidR="00D64925" w:rsidRPr="00BC31F4" w:rsidRDefault="00D64925" w:rsidP="004C65AB">
            <w:pPr>
              <w:rPr>
                <w:rFonts w:eastAsia="Times New Roman"/>
                <w:b/>
                <w:bCs/>
                <w:color w:val="000000"/>
                <w:lang w:val="de-DE" w:eastAsia="de-DE"/>
              </w:rPr>
            </w:pPr>
            <w:r w:rsidRPr="00BC31F4">
              <w:rPr>
                <w:rFonts w:eastAsia="Times New Roman"/>
                <w:b/>
                <w:bCs/>
                <w:color w:val="000000"/>
                <w:lang w:eastAsia="de-DE"/>
              </w:rPr>
              <w:t>M/C</w:t>
            </w:r>
          </w:p>
        </w:tc>
        <w:tc>
          <w:tcPr>
            <w:tcW w:w="1500" w:type="pct"/>
            <w:shd w:val="clear" w:color="auto" w:fill="FFFFCC"/>
            <w:vAlign w:val="center"/>
          </w:tcPr>
          <w:p w14:paraId="16F98B91" w14:textId="77777777" w:rsidR="00D64925" w:rsidRPr="00BC31F4" w:rsidRDefault="00D64925" w:rsidP="004C65AB">
            <w:pPr>
              <w:rPr>
                <w:rFonts w:eastAsia="Times New Roman"/>
                <w:b/>
                <w:bCs/>
                <w:color w:val="000000"/>
                <w:lang w:eastAsia="de-DE"/>
              </w:rPr>
            </w:pPr>
            <w:r w:rsidRPr="00BC31F4">
              <w:rPr>
                <w:rFonts w:eastAsia="Times New Roman"/>
                <w:b/>
                <w:bCs/>
                <w:color w:val="000000"/>
                <w:lang w:eastAsia="de-DE"/>
              </w:rPr>
              <w:t>Description</w:t>
            </w:r>
          </w:p>
        </w:tc>
      </w:tr>
      <w:tr w:rsidR="00D64925" w:rsidRPr="00D03092" w14:paraId="16F98B9A" w14:textId="77777777" w:rsidTr="004C65AB">
        <w:trPr>
          <w:cantSplit/>
          <w:trHeight w:val="315"/>
        </w:trPr>
        <w:tc>
          <w:tcPr>
            <w:tcW w:w="1050" w:type="pct"/>
            <w:shd w:val="clear" w:color="auto" w:fill="92D050"/>
            <w:noWrap/>
            <w:vAlign w:val="center"/>
            <w:hideMark/>
          </w:tcPr>
          <w:p w14:paraId="16F98B93" w14:textId="77777777" w:rsidR="00D64925" w:rsidRPr="00C4190F" w:rsidRDefault="00D64925" w:rsidP="004C65AB">
            <w:pPr>
              <w:jc w:val="center"/>
              <w:rPr>
                <w:rFonts w:eastAsia="Times New Roman" w:cs="Arial"/>
                <w:bCs/>
                <w:color w:val="000000"/>
                <w:sz w:val="16"/>
                <w:szCs w:val="20"/>
                <w:lang w:eastAsia="de-DE"/>
              </w:rPr>
            </w:pPr>
            <w:r w:rsidRPr="00BC31F4">
              <w:rPr>
                <w:rFonts w:eastAsia="Times New Roman" w:cs="Arial"/>
                <w:bCs/>
                <w:color w:val="000000"/>
                <w:sz w:val="16"/>
                <w:szCs w:val="20"/>
                <w:lang w:eastAsia="de-DE"/>
              </w:rPr>
              <w:t>asram:CompleteNumberText</w:t>
            </w:r>
          </w:p>
        </w:tc>
        <w:tc>
          <w:tcPr>
            <w:tcW w:w="450" w:type="pct"/>
            <w:shd w:val="clear" w:color="auto" w:fill="92D050"/>
            <w:vAlign w:val="center"/>
            <w:hideMark/>
          </w:tcPr>
          <w:p w14:paraId="16F98B94" w14:textId="77777777" w:rsidR="00D64925" w:rsidRPr="00BC31F4" w:rsidRDefault="00D64925" w:rsidP="004C65AB">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8B95" w14:textId="77777777" w:rsidR="00D64925" w:rsidRPr="00BC31F4" w:rsidRDefault="00D64925" w:rsidP="004C65AB">
            <w:pPr>
              <w:jc w:val="center"/>
              <w:rPr>
                <w:rFonts w:eastAsia="Times New Roman" w:cs="Arial"/>
                <w:color w:val="000000"/>
                <w:sz w:val="16"/>
                <w:szCs w:val="20"/>
                <w:lang w:eastAsia="de-DE"/>
              </w:rPr>
            </w:pPr>
            <w:r w:rsidRPr="00BC31F4">
              <w:rPr>
                <w:rFonts w:eastAsia="Times New Roman" w:cs="Arial"/>
                <w:color w:val="000000"/>
                <w:sz w:val="16"/>
                <w:szCs w:val="20"/>
                <w:lang w:eastAsia="de-DE"/>
              </w:rPr>
              <w:t>25</w:t>
            </w:r>
          </w:p>
        </w:tc>
        <w:tc>
          <w:tcPr>
            <w:tcW w:w="350" w:type="pct"/>
            <w:shd w:val="clear" w:color="auto" w:fill="92D050"/>
            <w:noWrap/>
            <w:vAlign w:val="center"/>
            <w:hideMark/>
          </w:tcPr>
          <w:p w14:paraId="16F98B96" w14:textId="77777777" w:rsidR="00D64925" w:rsidRPr="00BC31F4" w:rsidRDefault="00D64925" w:rsidP="004C65AB">
            <w:pPr>
              <w:jc w:val="center"/>
              <w:rPr>
                <w:rFonts w:eastAsia="Times New Roman" w:cs="Arial"/>
                <w:color w:val="000000"/>
                <w:sz w:val="16"/>
                <w:szCs w:val="20"/>
                <w:lang w:eastAsia="de-DE"/>
              </w:rPr>
            </w:pPr>
            <w:r w:rsidRPr="00BC31F4">
              <w:rPr>
                <w:rFonts w:eastAsia="Times New Roman" w:cs="Arial"/>
                <w:color w:val="000000"/>
                <w:sz w:val="16"/>
                <w:szCs w:val="20"/>
                <w:lang w:eastAsia="de-DE"/>
              </w:rPr>
              <w:t>7</w:t>
            </w:r>
          </w:p>
        </w:tc>
        <w:tc>
          <w:tcPr>
            <w:tcW w:w="950" w:type="pct"/>
            <w:shd w:val="clear" w:color="auto" w:fill="92D050"/>
            <w:noWrap/>
            <w:vAlign w:val="center"/>
            <w:hideMark/>
          </w:tcPr>
          <w:p w14:paraId="16F98B97" w14:textId="77777777" w:rsidR="00D64925" w:rsidRPr="00BC31F4" w:rsidRDefault="00D64925" w:rsidP="004C65AB">
            <w:pPr>
              <w:jc w:val="center"/>
              <w:rPr>
                <w:rFonts w:eastAsia="Times New Roman" w:cs="Arial"/>
                <w:color w:val="000000"/>
                <w:sz w:val="16"/>
                <w:szCs w:val="20"/>
                <w:lang w:eastAsia="de-DE"/>
              </w:rPr>
            </w:pPr>
            <w:r w:rsidRPr="00BC31F4">
              <w:rPr>
                <w:rFonts w:eastAsia="Times New Roman" w:cs="Arial"/>
                <w:color w:val="000000"/>
                <w:sz w:val="16"/>
                <w:szCs w:val="20"/>
                <w:lang w:eastAsia="de-DE"/>
              </w:rPr>
              <w:t>+33 146200</w:t>
            </w:r>
          </w:p>
        </w:tc>
        <w:tc>
          <w:tcPr>
            <w:tcW w:w="300" w:type="pct"/>
            <w:shd w:val="clear" w:color="auto" w:fill="92D050"/>
            <w:noWrap/>
            <w:vAlign w:val="center"/>
            <w:hideMark/>
          </w:tcPr>
          <w:p w14:paraId="16F98B98" w14:textId="77777777" w:rsidR="00D64925" w:rsidRPr="00BC31F4" w:rsidRDefault="00D64925" w:rsidP="004C65AB">
            <w:pPr>
              <w:jc w:val="center"/>
              <w:rPr>
                <w:rFonts w:eastAsia="Times New Roman" w:cs="Arial"/>
                <w:color w:val="000000"/>
                <w:sz w:val="16"/>
                <w:szCs w:val="20"/>
                <w:lang w:eastAsia="de-DE"/>
              </w:rPr>
            </w:pPr>
            <w:r w:rsidRPr="00BC31F4">
              <w:rPr>
                <w:rFonts w:eastAsia="Times New Roman" w:cs="Arial"/>
                <w:color w:val="000000"/>
                <w:sz w:val="16"/>
                <w:szCs w:val="20"/>
                <w:lang w:eastAsia="de-DE"/>
              </w:rPr>
              <w:t>C</w:t>
            </w:r>
          </w:p>
        </w:tc>
        <w:tc>
          <w:tcPr>
            <w:tcW w:w="1500" w:type="pct"/>
            <w:shd w:val="clear" w:color="auto" w:fill="92D050"/>
            <w:vAlign w:val="center"/>
          </w:tcPr>
          <w:p w14:paraId="16F98B99" w14:textId="77777777" w:rsidR="00D64925" w:rsidRPr="00BC31F4" w:rsidRDefault="00E23522" w:rsidP="004C65AB">
            <w:pPr>
              <w:rPr>
                <w:rFonts w:eastAsia="Times New Roman" w:cs="Arial"/>
                <w:color w:val="000000"/>
                <w:sz w:val="16"/>
                <w:szCs w:val="20"/>
                <w:lang w:eastAsia="de-DE"/>
              </w:rPr>
            </w:pPr>
            <w:r>
              <w:rPr>
                <w:rFonts w:eastAsia="Times New Roman" w:cs="Arial"/>
                <w:color w:val="000000"/>
                <w:sz w:val="16"/>
                <w:szCs w:val="20"/>
                <w:lang w:eastAsia="de-DE"/>
              </w:rPr>
              <w:t>Customer Contact Fax Number</w:t>
            </w:r>
          </w:p>
        </w:tc>
      </w:tr>
    </w:tbl>
    <w:p w14:paraId="16F98B9B" w14:textId="77777777" w:rsidR="00D64925" w:rsidRDefault="00D64925" w:rsidP="00D64925"/>
    <w:p w14:paraId="16F98B9C" w14:textId="77777777" w:rsidR="00D64925" w:rsidRDefault="00D64925" w:rsidP="00D64925">
      <w:pPr>
        <w:pStyle w:val="berschrift5"/>
      </w:pPr>
      <w:bookmarkStart w:id="63" w:name="_Toc347482195"/>
      <w:r>
        <w:t xml:space="preserve">First occurrence of </w:t>
      </w:r>
      <w:r w:rsidRPr="005971BD">
        <w:t>asram:TelephoneCIUniversalCommunication</w:t>
      </w:r>
      <w:bookmarkEnd w:id="63"/>
    </w:p>
    <w:p w14:paraId="16F98B9D" w14:textId="77777777" w:rsidR="00D64925" w:rsidRPr="00D64925" w:rsidRDefault="00D64925" w:rsidP="00D64925"/>
    <w:p w14:paraId="16F98B9E" w14:textId="77777777" w:rsidR="004D5795" w:rsidRPr="004D5795" w:rsidRDefault="004D5795" w:rsidP="004D5795"/>
    <w:p w14:paraId="16F98B9F" w14:textId="77777777" w:rsidR="006840FD" w:rsidRDefault="004D5795" w:rsidP="006840FD">
      <w:r>
        <w:rPr>
          <w:noProof/>
          <w:lang w:eastAsia="zh-TW"/>
        </w:rPr>
        <mc:AlternateContent>
          <mc:Choice Requires="wpg">
            <w:drawing>
              <wp:inline distT="0" distB="0" distL="0" distR="0" wp14:anchorId="16F991F6" wp14:editId="16F991F7">
                <wp:extent cx="6025367" cy="531364"/>
                <wp:effectExtent l="0" t="0" r="13970" b="2540"/>
                <wp:docPr id="524" name="Gruppieren 524"/>
                <wp:cNvGraphicFramePr/>
                <a:graphic xmlns:a="http://schemas.openxmlformats.org/drawingml/2006/main">
                  <a:graphicData uri="http://schemas.microsoft.com/office/word/2010/wordprocessingGroup">
                    <wpg:wgp>
                      <wpg:cNvGrpSpPr/>
                      <wpg:grpSpPr>
                        <a:xfrm>
                          <a:off x="0" y="0"/>
                          <a:ext cx="6025367" cy="531364"/>
                          <a:chOff x="0" y="0"/>
                          <a:chExt cx="6025367" cy="531364"/>
                        </a:xfrm>
                      </wpg:grpSpPr>
                      <wps:wsp>
                        <wps:cNvPr id="781" name="Rectangle 7912"/>
                        <wps:cNvSpPr>
                          <a:spLocks noChangeArrowheads="1"/>
                        </wps:cNvSpPr>
                        <wps:spPr bwMode="auto">
                          <a:xfrm>
                            <a:off x="390525" y="0"/>
                            <a:ext cx="2974106" cy="344651"/>
                          </a:xfrm>
                          <a:prstGeom prst="rect">
                            <a:avLst/>
                          </a:prstGeom>
                          <a:solidFill>
                            <a:srgbClr val="8DB3E2"/>
                          </a:solidFill>
                          <a:ln w="25400">
                            <a:solidFill>
                              <a:srgbClr val="000000"/>
                            </a:solidFill>
                            <a:miter lim="800000"/>
                            <a:headEnd/>
                            <a:tailEnd/>
                          </a:ln>
                        </wps:spPr>
                        <wps:txbx>
                          <w:txbxContent>
                            <w:p w14:paraId="16F99340" w14:textId="77777777" w:rsidR="009502FA" w:rsidRPr="00482F1A" w:rsidRDefault="009502FA" w:rsidP="006840FD">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wps:txbx>
                        <wps:bodyPr rot="0" vert="horz" wrap="square" lIns="91440" tIns="45720" rIns="91440" bIns="45720" anchor="t" anchorCtr="0" upright="1">
                          <a:noAutofit/>
                        </wps:bodyPr>
                      </wps:wsp>
                      <wps:wsp>
                        <wps:cNvPr id="782" name="AutoShape 7913"/>
                        <wps:cNvCnPr>
                          <a:cxnSpLocks noChangeShapeType="1"/>
                        </wps:cNvCnPr>
                        <wps:spPr bwMode="auto">
                          <a:xfrm>
                            <a:off x="3562350" y="190500"/>
                            <a:ext cx="57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3" name="Rectangle 7914"/>
                        <wps:cNvSpPr>
                          <a:spLocks noChangeArrowheads="1"/>
                        </wps:cNvSpPr>
                        <wps:spPr bwMode="auto">
                          <a:xfrm>
                            <a:off x="3762375" y="238125"/>
                            <a:ext cx="500976" cy="2932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41" w14:textId="77777777" w:rsidR="009502FA" w:rsidRPr="002F612C" w:rsidRDefault="009502FA" w:rsidP="006840FD">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784" name="Rectangle 7915"/>
                        <wps:cNvSpPr>
                          <a:spLocks noChangeArrowheads="1"/>
                        </wps:cNvSpPr>
                        <wps:spPr bwMode="auto">
                          <a:xfrm>
                            <a:off x="4143375" y="0"/>
                            <a:ext cx="1881992" cy="34465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42" w14:textId="77777777" w:rsidR="009502FA" w:rsidRPr="00482F1A" w:rsidRDefault="009502FA" w:rsidP="006840FD">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785" name="Rectangle 7916"/>
                        <wps:cNvSpPr>
                          <a:spLocks noChangeArrowheads="1"/>
                        </wps:cNvSpPr>
                        <wps:spPr bwMode="auto">
                          <a:xfrm>
                            <a:off x="3371850" y="104775"/>
                            <a:ext cx="190485" cy="166296"/>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6" name="AutoShape 7917"/>
                        <wps:cNvCnPr>
                          <a:cxnSpLocks noChangeShapeType="1"/>
                        </wps:cNvCnPr>
                        <wps:spPr bwMode="auto">
                          <a:xfrm>
                            <a:off x="3371850" y="190500"/>
                            <a:ext cx="21588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2" name="Rechteck 492"/>
                        <wps:cNvSpPr>
                          <a:spLocks noChangeArrowheads="1"/>
                        </wps:cNvSpPr>
                        <wps:spPr bwMode="auto">
                          <a:xfrm>
                            <a:off x="0" y="38100"/>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43" w14:textId="77777777" w:rsidR="009502FA" w:rsidRDefault="009502FA" w:rsidP="004D579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24" o:spid="_x0000_s1524" style="width:474.45pt;height:41.85pt;mso-position-horizontal-relative:char;mso-position-vertical-relative:line" coordsize="60253,5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">
                <v:rect id="Rectangle 7912" o:spid="_x0000_s1525" style="position:absolute;left:3905;width:29741;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7JMIA&#10;AADcAAAADwAAAGRycy9kb3ducmV2LnhtbESPS6vCMBSE9xf8D+EI7q6pLnxUo4giiAvBB7g9Nsem&#10;2JyUJmr11xvhwl0OM/MNM503thQPqn3hWEGvm4AgzpwuOFdwOq5/RyB8QNZYOiYFL/Iwn7V+pphq&#10;9+Q9PQ4hFxHCPkUFJoQqldJnhiz6rquIo3d1tcUQZZ1LXeMzwm0p+0kykBYLjgsGK1oaym6Hu1Ww&#10;up/N+u2M3+6oeOsLuuW4v1Gq024WExCBmvAf/mtvtILhqAffM/EIy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skwgAAANwAAAAPAAAAAAAAAAAAAAAAAJgCAABkcnMvZG93&#10;bnJldi54bWxQSwUGAAAAAAQABAD1AAAAhwMAAAAA&#10;" fillcolor="#8db3e2" strokeweight="2pt">
                  <v:textbox>
                    <w:txbxContent>
                      <w:p w14:paraId="16F99340" w14:textId="77777777" w:rsidR="009502FA" w:rsidRPr="00482F1A" w:rsidRDefault="009502FA" w:rsidP="006840FD">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v:textbox>
                </v:rect>
                <v:shape id="AutoShape 7913" o:spid="_x0000_s1526" type="#_x0000_t32" style="position:absolute;left:35623;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og38QAAADcAAAADwAAAGRycy9kb3ducmV2LnhtbESP3YrCMBSE7xd8h3AW9m5NV8SfahQR&#10;RBFUqqK3h+ZsW7Y5KU221rc3guDlMDPfMNN5a0rRUO0Kywp+uhEI4tTqgjMF59PqewTCeWSNpWVS&#10;cCcH81nnY4qxtjdOqDn6TAQIuxgV5N5XsZQuzcmg69qKOHi/tjbog6wzqWu8BbgpZS+KBtJgwWEh&#10;x4qWOaV/x3+joDlc9sNV1awPPrv0k21/fEWzU+rrs11MQHhq/Tv8am+0guGoB88z4Qj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aiDfxAAAANwAAAAPAAAAAAAAAAAA&#10;AAAAAKECAABkcnMvZG93bnJldi54bWxQSwUGAAAAAAQABAD5AAAAkgMAAAAA&#10;" strokeweight="2pt"/>
                <v:rect id="Rectangle 7914" o:spid="_x0000_s1527" style="position:absolute;left:37623;top:2381;width:5010;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5cQA&#10;AADcAAAADwAAAGRycy9kb3ducmV2LnhtbESPQWsCMRSE7wX/Q3hCb5qodatbo0hBKKgHteD1sXnu&#10;Lt28rJuo6783gtDjMDPfMLNFaytxpcaXjjUM+goEceZMybmG38OqNwHhA7LByjFpuJOHxbzzNsPU&#10;uBvv6LoPuYgQ9ilqKEKoUyl9VpBF33c1cfROrrEYomxyaRq8Rbit5FCpRFosOS4UWNN3Qdnf/mI1&#10;YPJhztvTaHNYXxKc5q1ajY9K6/duu/wCEagN/+FX+8do+JyM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C/+XEAAAA3AAAAA8AAAAAAAAAAAAAAAAAmAIAAGRycy9k&#10;b3ducmV2LnhtbFBLBQYAAAAABAAEAPUAAACJAwAAAAA=&#10;" stroked="f">
                  <v:textbox>
                    <w:txbxContent>
                      <w:p w14:paraId="16F99341" w14:textId="77777777" w:rsidR="009502FA" w:rsidRPr="002F612C" w:rsidRDefault="009502FA" w:rsidP="006840FD">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915" o:spid="_x0000_s1528" style="position:absolute;left:41433;width:18820;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oWfcQA&#10;AADcAAAADwAAAGRycy9kb3ducmV2LnhtbESPQWsCMRCF7wX/QxjBS9HsilTZGkUsovTUXaXnYTPd&#10;XbqZLEmq8d+bQqHHx5v3vXnrbTS9uJLznWUF+SwDQVxb3XGj4HI+TFcgfEDW2FsmBXfysN2MntZY&#10;aHvjkq5VaESCsC9QQRvCUEjp65YM+pkdiJP3ZZ3BkKRrpHZ4S3DTy3mWvUiDHaeGFgfat1R/Vz8m&#10;vZHH8rM6Pt/tu30ru1y7xUdcKjUZx90riEAx/B//pU9awXK1gN8xiQB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KFn3EAAAA3AAAAA8AAAAAAAAAAAAAAAAAmAIAAGRycy9k&#10;b3ducmV2LnhtbFBLBQYAAAAABAAEAPUAAACJAwAAAAA=&#10;" filled="f" fillcolor="#8db3e2" strokeweight="2pt">
                  <v:textbox>
                    <w:txbxContent>
                      <w:p w14:paraId="16F99342" w14:textId="77777777" w:rsidR="009502FA" w:rsidRPr="00482F1A" w:rsidRDefault="009502FA" w:rsidP="006840FD">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7916" o:spid="_x0000_s1529" style="position:absolute;left:33718;top:1047;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Bf8cQA&#10;AADcAAAADwAAAGRycy9kb3ducmV2LnhtbESPQWsCMRSE7wX/Q3hCbzWroC6rUUQoClJord4fm+fu&#10;4uZlm2Q17a83hUKPw8x8wyzX0bTiRs43lhWMRxkI4tLqhisFp8/XlxyED8gaW8uk4Js8rFeDpyUW&#10;2t75g27HUIkEYV+ggjqErpDSlzUZ9CPbESfvYp3BkKSrpHZ4T3DTykmWzaTBhtNCjR1tayqvx94o&#10;6N6m/W7+dXA/57x/L/EQbZhEpZ6HcbMAESiG//Bfe68VzPMp/J5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wX/HEAAAA3AAAAA8AAAAAAAAAAAAAAAAAmAIAAGRycy9k&#10;b3ducmV2LnhtbFBLBQYAAAAABAAEAPUAAACJAwAAAAA=&#10;" strokeweight="2pt"/>
                <v:shape id="AutoShape 7917" o:spid="_x0000_s1530" type="#_x0000_t32" style="position:absolute;left:33718;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Em3MUAAADcAAAADwAAAGRycy9kb3ducmV2LnhtbESPQWvCQBSE74L/YXlCb7qxhGhTV5FC&#10;qBRaUYu9PrLPJJh9G7Jrkv77bkHwOMzMN8xqM5hadNS6yrKC+SwCQZxbXXGh4PuUTZcgnEfWWFsm&#10;Bb/kYLMej1aYatvzgbqjL0SAsEtRQel9k0rp8pIMupltiIN3sa1BH2RbSN1iH+Cmls9RlEiDFYeF&#10;Eht6Kym/Hm9GQbc/fy2ypnvf++IcHz7ilx80n0o9TYbtKwhPg3+E7+2dVrBYJvB/Jhw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Em3MUAAADcAAAADwAAAAAAAAAA&#10;AAAAAAChAgAAZHJzL2Rvd25yZXYueG1sUEsFBgAAAAAEAAQA+QAAAJMDAAAAAA==&#10;" strokeweight="2pt"/>
                <v:rect id="Rechteck 492" o:spid="_x0000_s1531" style="position:absolute;top:381;width:4362;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iW/cUA&#10;AADcAAAADwAAAGRycy9kb3ducmV2LnhtbESPQWvCQBSE7wX/w/IKXopuFCk2uooIYiiCGKvnR/aZ&#10;hGbfxuw2if/eLRR6HGbmG2a57k0lWmpcaVnBZByBIM6sLjlX8HXejeYgnEfWWFkmBQ9ysF4NXpYY&#10;a9vxidrU5yJA2MWooPC+jqV0WUEG3djWxMG72cagD7LJpW6wC3BTyWkUvUuDJYeFAmvaFpR9pz9G&#10;QZcd2+v5sJfHt2ti+Z7ct+nlU6nha79ZgPDU+//wXzvRCmYf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Jb9xQAAANwAAAAPAAAAAAAAAAAAAAAAAJgCAABkcnMv&#10;ZG93bnJldi54bWxQSwUGAAAAAAQABAD1AAAAigMAAAAA&#10;" filled="f" stroked="f">
                  <v:textbox>
                    <w:txbxContent>
                      <w:p w14:paraId="16F99343" w14:textId="77777777" w:rsidR="009502FA" w:rsidRDefault="009502FA" w:rsidP="004D5795">
                        <w:pPr>
                          <w:rPr>
                            <w:rFonts w:cs="Arial"/>
                            <w:b/>
                            <w:sz w:val="24"/>
                            <w:szCs w:val="24"/>
                            <w:lang w:val="de-DE"/>
                          </w:rPr>
                        </w:pPr>
                        <w:r>
                          <w:rPr>
                            <w:rFonts w:cs="Arial"/>
                            <w:b/>
                            <w:sz w:val="24"/>
                            <w:szCs w:val="24"/>
                            <w:lang w:val="de-DE"/>
                          </w:rPr>
                          <w:t>0..*</w:t>
                        </w:r>
                      </w:p>
                    </w:txbxContent>
                  </v:textbox>
                </v:rect>
                <w10:anchorlock/>
              </v:group>
            </w:pict>
          </mc:Fallback>
        </mc:AlternateContent>
      </w:r>
    </w:p>
    <w:p w14:paraId="16F98BA0" w14:textId="77777777" w:rsidR="00B335DB" w:rsidRDefault="00B335DB" w:rsidP="006840FD"/>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BA8" w14:textId="77777777" w:rsidTr="00DD1805">
        <w:trPr>
          <w:cantSplit/>
          <w:trHeight w:val="330"/>
        </w:trPr>
        <w:tc>
          <w:tcPr>
            <w:tcW w:w="1056" w:type="pct"/>
            <w:shd w:val="clear" w:color="auto" w:fill="FFFFCC"/>
            <w:noWrap/>
            <w:vAlign w:val="center"/>
            <w:hideMark/>
          </w:tcPr>
          <w:p w14:paraId="16F98BA1"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BA2"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BA3"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BA4"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BA5"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BA6"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BA7" w14:textId="77777777" w:rsidR="00A370B7" w:rsidRPr="00A370B7" w:rsidRDefault="00A370B7" w:rsidP="000250AF">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BB2" w14:textId="77777777" w:rsidTr="00B2672A">
        <w:trPr>
          <w:cantSplit/>
          <w:trHeight w:val="315"/>
        </w:trPr>
        <w:tc>
          <w:tcPr>
            <w:tcW w:w="1056" w:type="pct"/>
            <w:shd w:val="clear" w:color="auto" w:fill="92D050"/>
            <w:noWrap/>
            <w:vAlign w:val="center"/>
            <w:hideMark/>
          </w:tcPr>
          <w:p w14:paraId="16F98BA9" w14:textId="77777777" w:rsidR="00A370B7" w:rsidRPr="00A370B7" w:rsidRDefault="00A370B7" w:rsidP="000250AF">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asram:CompleteNumberText</w:t>
            </w:r>
          </w:p>
        </w:tc>
        <w:tc>
          <w:tcPr>
            <w:tcW w:w="453" w:type="pct"/>
            <w:shd w:val="clear" w:color="auto" w:fill="92D050"/>
            <w:vAlign w:val="center"/>
            <w:hideMark/>
          </w:tcPr>
          <w:p w14:paraId="16F98BAA" w14:textId="77777777" w:rsidR="00A370B7" w:rsidRPr="00A370B7" w:rsidRDefault="00A370B7" w:rsidP="000250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BAB"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25</w:t>
            </w:r>
          </w:p>
        </w:tc>
        <w:tc>
          <w:tcPr>
            <w:tcW w:w="352" w:type="pct"/>
            <w:shd w:val="clear" w:color="auto" w:fill="92D050"/>
            <w:noWrap/>
            <w:vAlign w:val="center"/>
            <w:hideMark/>
          </w:tcPr>
          <w:p w14:paraId="16F98BAC"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7</w:t>
            </w:r>
          </w:p>
        </w:tc>
        <w:tc>
          <w:tcPr>
            <w:tcW w:w="955" w:type="pct"/>
            <w:shd w:val="clear" w:color="auto" w:fill="92D050"/>
            <w:noWrap/>
            <w:vAlign w:val="center"/>
            <w:hideMark/>
          </w:tcPr>
          <w:p w14:paraId="16F98BAD"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+33 146201</w:t>
            </w:r>
          </w:p>
        </w:tc>
        <w:tc>
          <w:tcPr>
            <w:tcW w:w="302" w:type="pct"/>
            <w:shd w:val="clear" w:color="auto" w:fill="92D050"/>
            <w:noWrap/>
            <w:vAlign w:val="center"/>
            <w:hideMark/>
          </w:tcPr>
          <w:p w14:paraId="16F98BAE"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1" w:type="pct"/>
            <w:shd w:val="clear" w:color="auto" w:fill="92D050"/>
            <w:vAlign w:val="center"/>
          </w:tcPr>
          <w:p w14:paraId="16F98BAF"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“asram:DefinedCITradeContact.asram:TypeCode” is missing, the following assignment is valid:</w:t>
            </w:r>
          </w:p>
          <w:p w14:paraId="16F98BB0" w14:textId="77777777" w:rsidR="00A370B7" w:rsidRPr="00A370B7" w:rsidRDefault="00A370B7" w:rsidP="000250AF">
            <w:pPr>
              <w:spacing w:line="240" w:lineRule="auto"/>
              <w:rPr>
                <w:rFonts w:eastAsia="Times New Roman" w:cs="Arial"/>
                <w:color w:val="000000"/>
                <w:sz w:val="16"/>
                <w:szCs w:val="20"/>
                <w:lang w:eastAsia="de-DE"/>
              </w:rPr>
            </w:pPr>
          </w:p>
          <w:p w14:paraId="16F98BB1"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Customer</w:t>
            </w:r>
            <w:r w:rsidR="00DF7DEF">
              <w:rPr>
                <w:rFonts w:eastAsia="Times New Roman" w:cs="Arial"/>
                <w:color w:val="000000"/>
                <w:sz w:val="16"/>
                <w:szCs w:val="20"/>
                <w:lang w:eastAsia="de-DE"/>
              </w:rPr>
              <w:t xml:space="preserve"> </w:t>
            </w:r>
            <w:r w:rsidRPr="00A370B7">
              <w:rPr>
                <w:rFonts w:eastAsia="Times New Roman" w:cs="Arial"/>
                <w:color w:val="000000"/>
                <w:sz w:val="16"/>
                <w:szCs w:val="20"/>
                <w:lang w:eastAsia="de-DE"/>
              </w:rPr>
              <w:t>Contact</w:t>
            </w:r>
            <w:r w:rsidR="00DF7DEF">
              <w:rPr>
                <w:rFonts w:eastAsia="Times New Roman" w:cs="Arial"/>
                <w:color w:val="000000"/>
                <w:sz w:val="16"/>
                <w:szCs w:val="20"/>
                <w:lang w:eastAsia="de-DE"/>
              </w:rPr>
              <w:t xml:space="preserve"> </w:t>
            </w:r>
            <w:r w:rsidRPr="00A370B7">
              <w:rPr>
                <w:rFonts w:eastAsia="Times New Roman" w:cs="Arial"/>
                <w:color w:val="000000"/>
                <w:sz w:val="16"/>
                <w:szCs w:val="20"/>
                <w:lang w:eastAsia="de-DE"/>
              </w:rPr>
              <w:t>phone</w:t>
            </w:r>
          </w:p>
        </w:tc>
      </w:tr>
      <w:tr w:rsidR="00A370B7" w:rsidRPr="00AD4FE7" w14:paraId="16F98BBC" w14:textId="77777777" w:rsidTr="00B2672A">
        <w:trPr>
          <w:cantSplit/>
          <w:trHeight w:val="315"/>
        </w:trPr>
        <w:tc>
          <w:tcPr>
            <w:tcW w:w="1056" w:type="pct"/>
            <w:shd w:val="clear" w:color="auto" w:fill="92D050"/>
            <w:noWrap/>
            <w:vAlign w:val="center"/>
            <w:hideMark/>
          </w:tcPr>
          <w:p w14:paraId="16F98BB3" w14:textId="77777777" w:rsidR="00A370B7" w:rsidRPr="00A370B7" w:rsidRDefault="00A370B7" w:rsidP="000250AF">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asram:CompleteNumberText</w:t>
            </w:r>
          </w:p>
        </w:tc>
        <w:tc>
          <w:tcPr>
            <w:tcW w:w="453" w:type="pct"/>
            <w:shd w:val="clear" w:color="auto" w:fill="92D050"/>
            <w:vAlign w:val="center"/>
            <w:hideMark/>
          </w:tcPr>
          <w:p w14:paraId="16F98BB4" w14:textId="77777777" w:rsidR="00A370B7" w:rsidRPr="00A370B7" w:rsidRDefault="00A370B7" w:rsidP="000250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BB5"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25</w:t>
            </w:r>
          </w:p>
        </w:tc>
        <w:tc>
          <w:tcPr>
            <w:tcW w:w="352" w:type="pct"/>
            <w:shd w:val="clear" w:color="auto" w:fill="92D050"/>
            <w:noWrap/>
            <w:vAlign w:val="center"/>
            <w:hideMark/>
          </w:tcPr>
          <w:p w14:paraId="16F98BB6"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7</w:t>
            </w:r>
          </w:p>
        </w:tc>
        <w:tc>
          <w:tcPr>
            <w:tcW w:w="955" w:type="pct"/>
            <w:shd w:val="clear" w:color="auto" w:fill="92D050"/>
            <w:noWrap/>
            <w:vAlign w:val="center"/>
            <w:hideMark/>
          </w:tcPr>
          <w:p w14:paraId="16F98BB7"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+33 146201</w:t>
            </w:r>
          </w:p>
        </w:tc>
        <w:tc>
          <w:tcPr>
            <w:tcW w:w="302" w:type="pct"/>
            <w:shd w:val="clear" w:color="auto" w:fill="92D050"/>
            <w:noWrap/>
            <w:vAlign w:val="center"/>
            <w:hideMark/>
          </w:tcPr>
          <w:p w14:paraId="16F98BB8"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1" w:type="pct"/>
            <w:shd w:val="clear" w:color="auto" w:fill="92D050"/>
            <w:vAlign w:val="center"/>
          </w:tcPr>
          <w:p w14:paraId="16F98BB9" w14:textId="77777777" w:rsid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If “asram:DefinedCITradeContact.asram:TypeCode” is equal to Value “OC ", the following assignment is valid:</w:t>
            </w:r>
          </w:p>
          <w:p w14:paraId="16F98BBA" w14:textId="77777777" w:rsidR="000250AF" w:rsidRPr="00A370B7" w:rsidRDefault="000250AF" w:rsidP="000250AF">
            <w:pPr>
              <w:spacing w:line="240" w:lineRule="auto"/>
              <w:rPr>
                <w:rFonts w:eastAsia="Times New Roman" w:cs="Arial"/>
                <w:color w:val="000000"/>
                <w:sz w:val="16"/>
                <w:szCs w:val="20"/>
                <w:lang w:eastAsia="de-DE"/>
              </w:rPr>
            </w:pPr>
          </w:p>
          <w:p w14:paraId="16F98BBB"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Ordering</w:t>
            </w:r>
            <w:r w:rsidR="00DF7DEF">
              <w:rPr>
                <w:rFonts w:eastAsia="Times New Roman" w:cs="Arial"/>
                <w:color w:val="000000"/>
                <w:sz w:val="16"/>
                <w:szCs w:val="20"/>
                <w:lang w:eastAsia="de-DE"/>
              </w:rPr>
              <w:t xml:space="preserve"> </w:t>
            </w:r>
            <w:r w:rsidRPr="00A370B7">
              <w:rPr>
                <w:rFonts w:eastAsia="Times New Roman" w:cs="Arial"/>
                <w:color w:val="000000"/>
                <w:sz w:val="16"/>
                <w:szCs w:val="20"/>
                <w:lang w:eastAsia="de-DE"/>
              </w:rPr>
              <w:t>Office</w:t>
            </w:r>
            <w:r w:rsidR="00E23522">
              <w:rPr>
                <w:rFonts w:eastAsia="Times New Roman" w:cs="Arial"/>
                <w:color w:val="000000"/>
                <w:sz w:val="16"/>
                <w:szCs w:val="20"/>
                <w:lang w:eastAsia="de-DE"/>
              </w:rPr>
              <w:t xml:space="preserve">r </w:t>
            </w:r>
            <w:r w:rsidRPr="00A370B7">
              <w:rPr>
                <w:rFonts w:eastAsia="Times New Roman" w:cs="Arial"/>
                <w:color w:val="000000"/>
                <w:sz w:val="16"/>
                <w:szCs w:val="20"/>
                <w:lang w:eastAsia="de-DE"/>
              </w:rPr>
              <w:t xml:space="preserve">Phone </w:t>
            </w:r>
          </w:p>
        </w:tc>
      </w:tr>
    </w:tbl>
    <w:p w14:paraId="16F98BBD" w14:textId="77777777" w:rsidR="00E93E32" w:rsidRDefault="00E93E32" w:rsidP="00820CFF"/>
    <w:p w14:paraId="16F98BBE" w14:textId="77777777" w:rsidR="00E93E32" w:rsidRDefault="00E93E32">
      <w:pPr>
        <w:spacing w:line="240" w:lineRule="auto"/>
      </w:pPr>
      <w:r>
        <w:br w:type="page"/>
      </w:r>
    </w:p>
    <w:p w14:paraId="16F98BBF" w14:textId="77777777" w:rsidR="006840FD" w:rsidRDefault="006840FD" w:rsidP="006840FD">
      <w:pPr>
        <w:pStyle w:val="berschrift5"/>
      </w:pPr>
      <w:bookmarkStart w:id="64" w:name="_Toc347482196"/>
      <w:r>
        <w:t xml:space="preserve">Second occurrence of </w:t>
      </w:r>
      <w:r w:rsidRPr="005971BD">
        <w:t>asram:TelephoneCIUniversalCommunication</w:t>
      </w:r>
      <w:bookmarkEnd w:id="64"/>
    </w:p>
    <w:p w14:paraId="16F98BC0" w14:textId="77777777" w:rsidR="004D5795" w:rsidRPr="004D5795" w:rsidRDefault="004D5795" w:rsidP="004D5795"/>
    <w:p w14:paraId="16F98BC1" w14:textId="77777777" w:rsidR="000250AF" w:rsidRPr="000250AF" w:rsidRDefault="004D5795" w:rsidP="000250AF">
      <w:r>
        <w:rPr>
          <w:noProof/>
          <w:lang w:eastAsia="zh-TW"/>
        </w:rPr>
        <mc:AlternateContent>
          <mc:Choice Requires="wpg">
            <w:drawing>
              <wp:inline distT="0" distB="0" distL="0" distR="0" wp14:anchorId="16F991F8" wp14:editId="16F991F9">
                <wp:extent cx="5994429" cy="529589"/>
                <wp:effectExtent l="0" t="0" r="25400" b="4445"/>
                <wp:docPr id="6266" name="Gruppieren 6266"/>
                <wp:cNvGraphicFramePr/>
                <a:graphic xmlns:a="http://schemas.openxmlformats.org/drawingml/2006/main">
                  <a:graphicData uri="http://schemas.microsoft.com/office/word/2010/wordprocessingGroup">
                    <wpg:wgp>
                      <wpg:cNvGrpSpPr/>
                      <wpg:grpSpPr>
                        <a:xfrm>
                          <a:off x="0" y="0"/>
                          <a:ext cx="5994429" cy="529589"/>
                          <a:chOff x="0" y="0"/>
                          <a:chExt cx="5994429" cy="529589"/>
                        </a:xfrm>
                      </wpg:grpSpPr>
                      <wps:wsp>
                        <wps:cNvPr id="774" name="Rectangle 7919"/>
                        <wps:cNvSpPr>
                          <a:spLocks noChangeArrowheads="1"/>
                        </wps:cNvSpPr>
                        <wps:spPr bwMode="auto">
                          <a:xfrm>
                            <a:off x="371475" y="0"/>
                            <a:ext cx="2970373" cy="342564"/>
                          </a:xfrm>
                          <a:prstGeom prst="rect">
                            <a:avLst/>
                          </a:prstGeom>
                          <a:solidFill>
                            <a:srgbClr val="8DB3E2"/>
                          </a:solidFill>
                          <a:ln w="25400">
                            <a:solidFill>
                              <a:srgbClr val="000000"/>
                            </a:solidFill>
                            <a:miter lim="800000"/>
                            <a:headEnd/>
                            <a:tailEnd/>
                          </a:ln>
                        </wps:spPr>
                        <wps:txbx>
                          <w:txbxContent>
                            <w:p w14:paraId="16F99344" w14:textId="77777777" w:rsidR="009502FA" w:rsidRPr="00482F1A" w:rsidRDefault="009502FA" w:rsidP="006840FD">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wps:txbx>
                        <wps:bodyPr rot="0" vert="horz" wrap="square" lIns="91440" tIns="45720" rIns="91440" bIns="45720" anchor="t" anchorCtr="0" upright="1">
                          <a:noAutofit/>
                        </wps:bodyPr>
                      </wps:wsp>
                      <wps:wsp>
                        <wps:cNvPr id="775" name="AutoShape 7920"/>
                        <wps:cNvCnPr>
                          <a:cxnSpLocks noChangeShapeType="1"/>
                        </wps:cNvCnPr>
                        <wps:spPr bwMode="auto">
                          <a:xfrm>
                            <a:off x="3543300" y="190500"/>
                            <a:ext cx="57517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6" name="Rectangle 7921"/>
                        <wps:cNvSpPr>
                          <a:spLocks noChangeArrowheads="1"/>
                        </wps:cNvSpPr>
                        <wps:spPr bwMode="auto">
                          <a:xfrm>
                            <a:off x="3733800" y="238125"/>
                            <a:ext cx="500347" cy="2914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45" w14:textId="77777777" w:rsidR="009502FA" w:rsidRPr="002F612C" w:rsidRDefault="009502FA" w:rsidP="006840FD">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777" name="Rectangle 7922"/>
                        <wps:cNvSpPr>
                          <a:spLocks noChangeArrowheads="1"/>
                        </wps:cNvSpPr>
                        <wps:spPr bwMode="auto">
                          <a:xfrm>
                            <a:off x="4114800" y="0"/>
                            <a:ext cx="1879629" cy="34256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46" w14:textId="77777777" w:rsidR="009502FA" w:rsidRPr="00482F1A" w:rsidRDefault="009502FA" w:rsidP="006840FD">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778" name="Rectangle 7923"/>
                        <wps:cNvSpPr>
                          <a:spLocks noChangeArrowheads="1"/>
                        </wps:cNvSpPr>
                        <wps:spPr bwMode="auto">
                          <a:xfrm>
                            <a:off x="3343275" y="104775"/>
                            <a:ext cx="190246" cy="165289"/>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9" name="AutoShape 7924"/>
                        <wps:cNvCnPr>
                          <a:cxnSpLocks noChangeShapeType="1"/>
                        </wps:cNvCnPr>
                        <wps:spPr bwMode="auto">
                          <a:xfrm>
                            <a:off x="3333750" y="190500"/>
                            <a:ext cx="2156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89" name="Rechteck 689"/>
                        <wps:cNvSpPr>
                          <a:spLocks noChangeArrowheads="1"/>
                        </wps:cNvSpPr>
                        <wps:spPr bwMode="auto">
                          <a:xfrm>
                            <a:off x="0" y="47625"/>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47" w14:textId="77777777" w:rsidR="009502FA" w:rsidRDefault="009502FA" w:rsidP="004D579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66" o:spid="_x0000_s1532" style="width:472pt;height:41.7pt;mso-position-horizontal-relative:char;mso-position-vertical-relative:line" coordsize="59944,5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">
                <v:rect id="Rectangle 7919" o:spid="_x0000_s1533" style="position:absolute;left:3714;width:29704;height:3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om8QA&#10;AADcAAAADwAAAGRycy9kb3ducmV2LnhtbESPQWvCQBSE7wX/w/KE3upGKU0bXUWUQPBQqBW8vmaf&#10;2WD2bciuGvPru4WCx2FmvmEWq9424kqdrx0rmE4SEMSl0zVXCg7f+cs7CB+QNTaOScGdPKyWo6cF&#10;Ztrd+Iuu+1CJCGGfoQITQptJ6UtDFv3EtcTRO7nOYoiyq6Tu8BbhtpGzJHmTFmuOCwZb2hgqz/uL&#10;VbC9HE0+OON3n1QP+gfd5mNWKPU87tdzEIH68Aj/twutIE1f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FKJvEAAAA3AAAAA8AAAAAAAAAAAAAAAAAmAIAAGRycy9k&#10;b3ducmV2LnhtbFBLBQYAAAAABAAEAPUAAACJAwAAAAA=&#10;" fillcolor="#8db3e2" strokeweight="2pt">
                  <v:textbox>
                    <w:txbxContent>
                      <w:p w14:paraId="16F99344" w14:textId="77777777" w:rsidR="009502FA" w:rsidRPr="00482F1A" w:rsidRDefault="009502FA" w:rsidP="006840FD">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v:textbox>
                </v:rect>
                <v:shape id="AutoShape 7920" o:spid="_x0000_s1534" type="#_x0000_t32" style="position:absolute;left:35433;top:1905;width:5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bIjMYAAADcAAAADwAAAGRycy9kb3ducmV2LnhtbESPQWvCQBSE70L/w/IKvZlNixobXaUU&#10;pEWwQS3x+si+JqHZtyG7jfHfu4LQ4zAz3zDL9WAa0VPnassKnqMYBHFhdc2lgu/jZjwH4TyyxsYy&#10;KbiQg/XqYbTEVNsz76k/+FIECLsUFVTet6mUrqjIoItsSxy8H9sZ9EF2pdQdngPcNPIljmfSYM1h&#10;ocKW3isqfg9/RkGf5V/Jpu0/Ml/mk/128npCs1Pq6XF4W4DwNPj/8L39qRUkyRRuZ8IR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WyIzGAAAA3AAAAA8AAAAAAAAA&#10;AAAAAAAAoQIAAGRycy9kb3ducmV2LnhtbFBLBQYAAAAABAAEAPkAAACUAwAAAAA=&#10;" strokeweight="2pt"/>
                <v:rect id="Rectangle 7921" o:spid="_x0000_s1535" style="position:absolute;left:37338;top:2381;width:5003;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AsWsUA&#10;AADcAAAADwAAAGRycy9kb3ducmV2LnhtbESPT2vCQBTE70K/w/IKvelu/xg1zUZKQShoD42C10f2&#10;mYRm36bZVdNv7wqCx2FmfsNky8G24kS9bxxreJ4oEMSlMw1XGnbb1XgOwgdkg61j0vBPHpb5wyjD&#10;1Lgz/9CpCJWIEPYpaqhD6FIpfVmTRT9xHXH0Dq63GKLsK2l6PEe4beWLUom02HBcqLGjz5rK3+Jo&#10;NWDyZv6+D6+b7fqY4KIa1Gq6V1o/PQ4f7yACDeEevrW/jIbZLIH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4CxaxQAAANwAAAAPAAAAAAAAAAAAAAAAAJgCAABkcnMv&#10;ZG93bnJldi54bWxQSwUGAAAAAAQABAD1AAAAigMAAAAA&#10;" stroked="f">
                  <v:textbox>
                    <w:txbxContent>
                      <w:p w14:paraId="16F99345" w14:textId="77777777" w:rsidR="009502FA" w:rsidRPr="002F612C" w:rsidRDefault="009502FA" w:rsidP="006840FD">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922" o:spid="_x0000_s1536" style="position:absolute;left:41148;width:18796;height:3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34LcQA&#10;AADcAAAADwAAAGRycy9kb3ducmV2LnhtbESPQWvCQBCF74X+h2UKXkrdREojqasURVo8NVF6HrLT&#10;JDQ7G3ZXXf99VxA8Pt68781brKIZxImc7y0ryKcZCOLG6p5bBYf99mUOwgdkjYNlUnAhD6vl48MC&#10;S23PXNGpDq1IEPYlKuhCGEspfdORQT+1I3Hyfq0zGJJ0rdQOzwluBjnLsjdpsOfU0OFI646av/po&#10;0ht5rH7qz+eL3dlN1efavX7HQqnJU/x4BxEohvvxLf2lFRRFAdcxiQB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N+C3EAAAA3AAAAA8AAAAAAAAAAAAAAAAAmAIAAGRycy9k&#10;b3ducmV2LnhtbFBLBQYAAAAABAAEAPUAAACJAwAAAAA=&#10;" filled="f" fillcolor="#8db3e2" strokeweight="2pt">
                  <v:textbox>
                    <w:txbxContent>
                      <w:p w14:paraId="16F99346" w14:textId="77777777" w:rsidR="009502FA" w:rsidRPr="00482F1A" w:rsidRDefault="009502FA" w:rsidP="006840FD">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7923" o:spid="_x0000_s1537" style="position:absolute;left:33432;top:1047;width:1903;height:1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ASMEA&#10;AADcAAAADwAAAGRycy9kb3ducmV2LnhtbERPXWvCMBR9H/gfwhX2NlMFV6mmRYQxQQabm++X5toW&#10;m5uapJrt1y8Pgz0ezvemiqYXN3K+s6xgPstAENdWd9wo+Pp8eVqB8AFZY2+ZFHyTh6qcPGyw0PbO&#10;H3Q7hkakEPYFKmhDGAopfd2SQT+zA3HiztYZDAm6RmqH9xRuernIsmdpsOPU0OJAu5bqy3E0Coa3&#10;5fiaXw/u57Qa32s8RBsWUanHadyuQQSK4V/8595rBXme1qYz6QjI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kgEjBAAAA3AAAAA8AAAAAAAAAAAAAAAAAmAIAAGRycy9kb3du&#10;cmV2LnhtbFBLBQYAAAAABAAEAPUAAACGAwAAAAA=&#10;" strokeweight="2pt"/>
                <v:shape id="AutoShape 7924" o:spid="_x0000_s1538" type="#_x0000_t32" style="position:absolute;left:33337;top:1905;width:21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vCicUAAADcAAAADwAAAGRycy9kb3ducmV2LnhtbESPQWvCQBSE7wX/w/IKvdVNixiNriIF&#10;qQhtSFr0+sg+k2D2bciuSfrvu4WCx2FmvmHW29E0oqfO1ZYVvEwjEMSF1TWXCr6/9s8LEM4ja2ws&#10;k4IfcrDdTB7WmGg7cEZ97ksRIOwSVFB53yZSuqIig25qW+LgXWxn0AfZlVJ3OAS4aeRrFM2lwZrD&#10;QoUtvVVUXPObUdCnp8943/bvqS9Ps+w4W57RfCj19DjuViA8jf4e/m8ftII4XsLfmXA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BvCicUAAADcAAAADwAAAAAAAAAA&#10;AAAAAAChAgAAZHJzL2Rvd25yZXYueG1sUEsFBgAAAAAEAAQA+QAAAJMDAAAAAA==&#10;" strokeweight="2pt"/>
                <v:rect id="Rechteck 689" o:spid="_x0000_s1539" style="position:absolute;top:476;width:4362;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8sMUA&#10;AADcAAAADwAAAGRycy9kb3ducmV2LnhtbESPQWvCQBSE70L/w/IKXkQ39iA2ZiNFKAYRpLH1/Mg+&#10;k2D2bcxuk/jvu4VCj8PMfMMk29E0oqfO1ZYVLBcRCOLC6ppLBZ/n9/kahPPIGhvLpOBBDrbp0yTB&#10;WNuBP6jPfSkChF2MCirv21hKV1Rk0C1sSxy8q+0M+iC7UuoOhwA3jXyJopU0WHNYqLClXUXFLf82&#10;Cobi1F/Ox708zS6Z5Xt23+VfB6Wmz+PbBoSn0f+H/9qZVrBav8L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MfywxQAAANwAAAAPAAAAAAAAAAAAAAAAAJgCAABkcnMv&#10;ZG93bnJldi54bWxQSwUGAAAAAAQABAD1AAAAigMAAAAA&#10;" filled="f" stroked="f">
                  <v:textbox>
                    <w:txbxContent>
                      <w:p w14:paraId="16F99347" w14:textId="77777777" w:rsidR="009502FA" w:rsidRDefault="009502FA" w:rsidP="004D5795">
                        <w:pPr>
                          <w:rPr>
                            <w:rFonts w:cs="Arial"/>
                            <w:b/>
                            <w:sz w:val="24"/>
                            <w:szCs w:val="24"/>
                            <w:lang w:val="de-DE"/>
                          </w:rPr>
                        </w:pPr>
                        <w:r>
                          <w:rPr>
                            <w:rFonts w:cs="Arial"/>
                            <w:b/>
                            <w:sz w:val="24"/>
                            <w:szCs w:val="24"/>
                            <w:lang w:val="de-DE"/>
                          </w:rPr>
                          <w:t>0..*</w:t>
                        </w:r>
                      </w:p>
                    </w:txbxContent>
                  </v:textbox>
                </v:rect>
                <w10:anchorlock/>
              </v:group>
            </w:pict>
          </mc:Fallback>
        </mc:AlternateContent>
      </w:r>
    </w:p>
    <w:p w14:paraId="16F98BC2" w14:textId="77777777" w:rsidR="006840FD" w:rsidRDefault="006840FD" w:rsidP="006840FD"/>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BCA" w14:textId="77777777" w:rsidTr="00DD1805">
        <w:trPr>
          <w:cantSplit/>
          <w:trHeight w:val="330"/>
        </w:trPr>
        <w:tc>
          <w:tcPr>
            <w:tcW w:w="1056" w:type="pct"/>
            <w:shd w:val="clear" w:color="auto" w:fill="FFFFCC"/>
            <w:noWrap/>
            <w:vAlign w:val="center"/>
            <w:hideMark/>
          </w:tcPr>
          <w:p w14:paraId="16F98BC3"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BC4"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BC5"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BC6"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BC7"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BC8" w14:textId="77777777" w:rsidR="00A370B7" w:rsidRPr="00A370B7" w:rsidRDefault="00A370B7" w:rsidP="000250AF">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BC9" w14:textId="77777777" w:rsidR="00A370B7" w:rsidRPr="00A370B7" w:rsidRDefault="00A370B7" w:rsidP="000250AF">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BD4" w14:textId="77777777" w:rsidTr="00B2672A">
        <w:trPr>
          <w:cantSplit/>
          <w:trHeight w:val="315"/>
        </w:trPr>
        <w:tc>
          <w:tcPr>
            <w:tcW w:w="1056" w:type="pct"/>
            <w:shd w:val="clear" w:color="auto" w:fill="92D050"/>
            <w:noWrap/>
            <w:vAlign w:val="center"/>
            <w:hideMark/>
          </w:tcPr>
          <w:p w14:paraId="16F98BCB" w14:textId="77777777" w:rsidR="00A370B7" w:rsidRPr="00A370B7" w:rsidRDefault="00A370B7" w:rsidP="00E93E32">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asram:CompleteNumberText</w:t>
            </w:r>
          </w:p>
        </w:tc>
        <w:tc>
          <w:tcPr>
            <w:tcW w:w="453" w:type="pct"/>
            <w:shd w:val="clear" w:color="auto" w:fill="92D050"/>
            <w:vAlign w:val="center"/>
            <w:hideMark/>
          </w:tcPr>
          <w:p w14:paraId="16F98BCC" w14:textId="77777777" w:rsidR="00A370B7" w:rsidRPr="00A370B7" w:rsidRDefault="00A370B7" w:rsidP="000250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BCD"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25</w:t>
            </w:r>
          </w:p>
        </w:tc>
        <w:tc>
          <w:tcPr>
            <w:tcW w:w="352" w:type="pct"/>
            <w:shd w:val="clear" w:color="auto" w:fill="92D050"/>
            <w:noWrap/>
            <w:vAlign w:val="center"/>
            <w:hideMark/>
          </w:tcPr>
          <w:p w14:paraId="16F98BCE"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7</w:t>
            </w:r>
          </w:p>
        </w:tc>
        <w:tc>
          <w:tcPr>
            <w:tcW w:w="955" w:type="pct"/>
            <w:shd w:val="clear" w:color="auto" w:fill="92D050"/>
            <w:noWrap/>
            <w:vAlign w:val="center"/>
            <w:hideMark/>
          </w:tcPr>
          <w:p w14:paraId="16F98BCF"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+33 146201</w:t>
            </w:r>
          </w:p>
        </w:tc>
        <w:tc>
          <w:tcPr>
            <w:tcW w:w="302" w:type="pct"/>
            <w:shd w:val="clear" w:color="auto" w:fill="92D050"/>
            <w:noWrap/>
            <w:vAlign w:val="center"/>
            <w:hideMark/>
          </w:tcPr>
          <w:p w14:paraId="16F98BD0"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1" w:type="pct"/>
            <w:shd w:val="clear" w:color="auto" w:fill="92D050"/>
            <w:vAlign w:val="center"/>
          </w:tcPr>
          <w:p w14:paraId="16F98BD1" w14:textId="77777777" w:rsidR="00A370B7" w:rsidRPr="00A370B7" w:rsidRDefault="00A370B7" w:rsidP="000250AF">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CustomerContactphone2:</w:t>
            </w:r>
          </w:p>
          <w:p w14:paraId="16F98BD2" w14:textId="77777777" w:rsidR="00A370B7" w:rsidRPr="00A370B7" w:rsidRDefault="00A370B7" w:rsidP="000250AF">
            <w:pPr>
              <w:spacing w:line="240" w:lineRule="auto"/>
              <w:rPr>
                <w:rFonts w:eastAsia="Times New Roman" w:cs="Arial"/>
                <w:color w:val="000000"/>
                <w:sz w:val="16"/>
                <w:szCs w:val="20"/>
                <w:lang w:eastAsia="de-DE"/>
              </w:rPr>
            </w:pPr>
          </w:p>
          <w:p w14:paraId="16F98BD3" w14:textId="77777777" w:rsidR="00A370B7" w:rsidRPr="00A370B7" w:rsidRDefault="00A370B7" w:rsidP="00E93E3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Second phone of customer contact</w:t>
            </w:r>
          </w:p>
        </w:tc>
      </w:tr>
    </w:tbl>
    <w:p w14:paraId="16F98BD5" w14:textId="77777777" w:rsidR="00B335DB" w:rsidRPr="00B335DB" w:rsidRDefault="00B335DB" w:rsidP="00B335DB"/>
    <w:p w14:paraId="16F98BD6" w14:textId="77777777" w:rsidR="001E0769" w:rsidRPr="00DF7A8E" w:rsidRDefault="001E0769" w:rsidP="001E0769">
      <w:pPr>
        <w:pStyle w:val="berschrift3"/>
        <w:rPr>
          <w:sz w:val="22"/>
          <w:szCs w:val="22"/>
        </w:rPr>
      </w:pPr>
      <w:bookmarkStart w:id="65" w:name="_Toc347482197"/>
      <w:r w:rsidRPr="00DF7A8E">
        <w:rPr>
          <w:sz w:val="22"/>
          <w:szCs w:val="22"/>
        </w:rPr>
        <w:t>asram:SellerCITradeParty</w:t>
      </w:r>
      <w:bookmarkEnd w:id="65"/>
    </w:p>
    <w:p w14:paraId="16F98BD7" w14:textId="77777777" w:rsidR="004D5795" w:rsidRPr="004D5795" w:rsidRDefault="004D5795" w:rsidP="004D5795"/>
    <w:p w14:paraId="16F98BD8" w14:textId="77777777" w:rsidR="00D2055D" w:rsidRDefault="000B3194" w:rsidP="00D2055D">
      <w:r>
        <w:rPr>
          <w:noProof/>
          <w:lang w:eastAsia="zh-TW"/>
        </w:rPr>
        <mc:AlternateContent>
          <mc:Choice Requires="wpg">
            <w:drawing>
              <wp:inline distT="0" distB="0" distL="0" distR="0" wp14:anchorId="16F991FA" wp14:editId="16F991FB">
                <wp:extent cx="6129330" cy="1744177"/>
                <wp:effectExtent l="0" t="0" r="24130" b="8890"/>
                <wp:docPr id="916" name="Gruppieren 916"/>
                <wp:cNvGraphicFramePr/>
                <a:graphic xmlns:a="http://schemas.openxmlformats.org/drawingml/2006/main">
                  <a:graphicData uri="http://schemas.microsoft.com/office/word/2010/wordprocessingGroup">
                    <wpg:wgp>
                      <wpg:cNvGrpSpPr/>
                      <wpg:grpSpPr>
                        <a:xfrm>
                          <a:off x="0" y="0"/>
                          <a:ext cx="6129330" cy="1744177"/>
                          <a:chOff x="0" y="0"/>
                          <a:chExt cx="6129330" cy="1744177"/>
                        </a:xfrm>
                      </wpg:grpSpPr>
                      <wps:wsp>
                        <wps:cNvPr id="752" name="Rectangle 8061"/>
                        <wps:cNvSpPr>
                          <a:spLocks noChangeArrowheads="1"/>
                        </wps:cNvSpPr>
                        <wps:spPr bwMode="auto">
                          <a:xfrm>
                            <a:off x="5010150" y="0"/>
                            <a:ext cx="745895" cy="24432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48" w14:textId="77777777" w:rsidR="009502FA" w:rsidRPr="0092092D" w:rsidRDefault="009502FA" w:rsidP="000B3194">
                              <w:pPr>
                                <w:spacing w:line="240" w:lineRule="auto"/>
                              </w:pPr>
                              <w:proofErr w:type="gramStart"/>
                              <w:r>
                                <w:rPr>
                                  <w:rFonts w:cs="Arial"/>
                                  <w:bCs/>
                                  <w:szCs w:val="20"/>
                                </w:rPr>
                                <w:t>attributes</w:t>
                              </w:r>
                              <w:proofErr w:type="gramEnd"/>
                            </w:p>
                            <w:p w14:paraId="16F99349" w14:textId="77777777" w:rsidR="009502FA" w:rsidRDefault="009502FA" w:rsidP="000B3194">
                              <w:pPr>
                                <w:spacing w:line="240" w:lineRule="auto"/>
                                <w:rPr>
                                  <w:noProof/>
                                  <w:lang w:val="de-DE" w:eastAsia="de-DE"/>
                                </w:rPr>
                              </w:pPr>
                            </w:p>
                            <w:p w14:paraId="16F9934A" w14:textId="77777777" w:rsidR="009502FA" w:rsidRPr="00C9342C" w:rsidRDefault="009502FA" w:rsidP="000B3194">
                              <w:pPr>
                                <w:spacing w:line="240" w:lineRule="auto"/>
                              </w:pPr>
                            </w:p>
                          </w:txbxContent>
                        </wps:txbx>
                        <wps:bodyPr rot="0" vert="horz" wrap="square" lIns="91440" tIns="45720" rIns="91440" bIns="45720" anchor="t" anchorCtr="0" upright="1">
                          <a:noAutofit/>
                        </wps:bodyPr>
                      </wps:wsp>
                      <wps:wsp>
                        <wps:cNvPr id="753" name="Rectangle 8062"/>
                        <wps:cNvSpPr>
                          <a:spLocks noChangeArrowheads="1"/>
                        </wps:cNvSpPr>
                        <wps:spPr bwMode="auto">
                          <a:xfrm>
                            <a:off x="5010150" y="247650"/>
                            <a:ext cx="1119180" cy="297628"/>
                          </a:xfrm>
                          <a:prstGeom prst="rect">
                            <a:avLst/>
                          </a:prstGeom>
                          <a:solidFill>
                            <a:srgbClr val="FFFFFF"/>
                          </a:solidFill>
                          <a:ln w="9525">
                            <a:solidFill>
                              <a:srgbClr val="000000"/>
                            </a:solidFill>
                            <a:miter lim="800000"/>
                            <a:headEnd/>
                            <a:tailEnd/>
                          </a:ln>
                        </wps:spPr>
                        <wps:txbx>
                          <w:txbxContent>
                            <w:p w14:paraId="16F9934B" w14:textId="77777777" w:rsidR="009502FA" w:rsidRPr="001B5B5C" w:rsidRDefault="009502FA" w:rsidP="000B3194">
                              <w:proofErr w:type="spellStart"/>
                              <w:proofErr w:type="gramStart"/>
                              <w:r w:rsidRPr="000261AF">
                                <w:t>schemeName</w:t>
                              </w:r>
                              <w:proofErr w:type="spellEnd"/>
                              <w:proofErr w:type="gramEnd"/>
                            </w:p>
                          </w:txbxContent>
                        </wps:txbx>
                        <wps:bodyPr rot="0" vert="horz" wrap="square" lIns="91440" tIns="45720" rIns="91440" bIns="45720" anchor="t" anchorCtr="0" upright="1">
                          <a:noAutofit/>
                        </wps:bodyPr>
                      </wps:wsp>
                      <wps:wsp>
                        <wps:cNvPr id="754" name="AutoShape 8063"/>
                        <wps:cNvCnPr>
                          <a:cxnSpLocks noChangeShapeType="1"/>
                        </wps:cNvCnPr>
                        <wps:spPr bwMode="auto">
                          <a:xfrm>
                            <a:off x="4686300" y="371475"/>
                            <a:ext cx="318672"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56" name="Rectangle 8065"/>
                        <wps:cNvSpPr>
                          <a:spLocks noChangeArrowheads="1"/>
                        </wps:cNvSpPr>
                        <wps:spPr bwMode="auto">
                          <a:xfrm>
                            <a:off x="266700" y="762000"/>
                            <a:ext cx="1763486" cy="344588"/>
                          </a:xfrm>
                          <a:prstGeom prst="rect">
                            <a:avLst/>
                          </a:prstGeom>
                          <a:solidFill>
                            <a:srgbClr val="8DB3E2"/>
                          </a:solidFill>
                          <a:ln w="25400">
                            <a:solidFill>
                              <a:srgbClr val="000000"/>
                            </a:solidFill>
                            <a:miter lim="800000"/>
                            <a:headEnd/>
                            <a:tailEnd/>
                          </a:ln>
                        </wps:spPr>
                        <wps:txbx>
                          <w:txbxContent>
                            <w:p w14:paraId="16F9934C" w14:textId="77777777" w:rsidR="009502FA" w:rsidRPr="00E272A1" w:rsidRDefault="009502FA" w:rsidP="000B3194">
                              <w:pPr>
                                <w:rPr>
                                  <w:szCs w:val="20"/>
                                </w:rPr>
                              </w:pPr>
                              <w:proofErr w:type="spellStart"/>
                              <w:proofErr w:type="gramStart"/>
                              <w:r w:rsidRPr="00E272A1">
                                <w:rPr>
                                  <w:rFonts w:cs="Arial"/>
                                  <w:b/>
                                  <w:bCs/>
                                  <w:szCs w:val="20"/>
                                </w:rPr>
                                <w:t>asram:</w:t>
                              </w:r>
                              <w:proofErr w:type="gramEnd"/>
                              <w:r w:rsidRPr="00575293">
                                <w:rPr>
                                  <w:rFonts w:cs="Arial"/>
                                  <w:b/>
                                  <w:bCs/>
                                  <w:szCs w:val="20"/>
                                </w:rPr>
                                <w:t>SellerCITradeParty</w:t>
                              </w:r>
                              <w:proofErr w:type="spellEnd"/>
                            </w:p>
                          </w:txbxContent>
                        </wps:txbx>
                        <wps:bodyPr rot="0" vert="horz" wrap="square" lIns="91440" tIns="45720" rIns="91440" bIns="45720" anchor="t" anchorCtr="0" upright="1">
                          <a:noAutofit/>
                        </wps:bodyPr>
                      </wps:wsp>
                      <wps:wsp>
                        <wps:cNvPr id="759" name="Rectangle 8069"/>
                        <wps:cNvSpPr>
                          <a:spLocks noChangeArrowheads="1"/>
                        </wps:cNvSpPr>
                        <wps:spPr bwMode="auto">
                          <a:xfrm>
                            <a:off x="2800350" y="1295400"/>
                            <a:ext cx="2292277" cy="34458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4D" w14:textId="77777777" w:rsidR="009502FA" w:rsidRPr="00E272A1" w:rsidRDefault="009502FA" w:rsidP="000B3194">
                              <w:proofErr w:type="spellStart"/>
                              <w:r w:rsidRPr="00E272A1">
                                <w:rPr>
                                  <w:rFonts w:cs="Arial"/>
                                  <w:bCs/>
                                  <w:szCs w:val="20"/>
                                  <w:lang w:val="de-DE"/>
                                </w:rPr>
                                <w:t>asram</w:t>
                              </w:r>
                              <w:proofErr w:type="spellEnd"/>
                              <w:r w:rsidRPr="00E272A1">
                                <w:rPr>
                                  <w:rFonts w:cs="Arial"/>
                                  <w:bCs/>
                                  <w:szCs w:val="20"/>
                                  <w:lang w:val="de-DE"/>
                                </w:rPr>
                                <w:t>:</w:t>
                              </w:r>
                              <w:proofErr w:type="spellStart"/>
                              <w:r w:rsidRPr="003C7A05">
                                <w:rPr>
                                  <w:rFonts w:cs="Arial"/>
                                  <w:bCs/>
                                  <w:szCs w:val="20"/>
                                </w:rPr>
                                <w:t>SpecifiedCILegalOrganization</w:t>
                              </w:r>
                              <w:proofErr w:type="spellEnd"/>
                            </w:p>
                          </w:txbxContent>
                        </wps:txbx>
                        <wps:bodyPr rot="0" vert="horz" wrap="square" lIns="91440" tIns="45720" rIns="91440" bIns="45720" anchor="t" anchorCtr="0" upright="1">
                          <a:noAutofit/>
                        </wps:bodyPr>
                      </wps:wsp>
                      <wps:wsp>
                        <wps:cNvPr id="766" name="AutoShape 8076"/>
                        <wps:cNvCnPr>
                          <a:cxnSpLocks noChangeShapeType="1"/>
                        </wps:cNvCnPr>
                        <wps:spPr bwMode="auto">
                          <a:xfrm>
                            <a:off x="2409825" y="352425"/>
                            <a:ext cx="39611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1" name="Rectangle 8081"/>
                        <wps:cNvSpPr>
                          <a:spLocks noChangeArrowheads="1"/>
                        </wps:cNvSpPr>
                        <wps:spPr bwMode="auto">
                          <a:xfrm>
                            <a:off x="2800350" y="200025"/>
                            <a:ext cx="1877116" cy="34458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4E" w14:textId="77777777" w:rsidR="009502FA" w:rsidRPr="00E272A1" w:rsidRDefault="009502FA" w:rsidP="000B3194">
                              <w:pPr>
                                <w:rPr>
                                  <w:szCs w:val="20"/>
                                </w:rPr>
                              </w:pPr>
                              <w:proofErr w:type="spellStart"/>
                              <w:proofErr w:type="gramStart"/>
                              <w:r w:rsidRPr="00E272A1">
                                <w:rPr>
                                  <w:rFonts w:cs="Arial"/>
                                  <w:bCs/>
                                  <w:szCs w:val="20"/>
                                </w:rPr>
                                <w:t>asram</w:t>
                              </w:r>
                              <w:proofErr w:type="spellEnd"/>
                              <w:proofErr w:type="gramEnd"/>
                              <w:r w:rsidRPr="00E272A1">
                                <w:rPr>
                                  <w:rFonts w:cs="Arial"/>
                                  <w:bCs/>
                                  <w:szCs w:val="20"/>
                                </w:rPr>
                                <w:t>:</w:t>
                              </w:r>
                              <w:r w:rsidRPr="001B5B5C">
                                <w:rPr>
                                  <w:rFonts w:cs="Arial"/>
                                  <w:bCs/>
                                  <w:szCs w:val="20"/>
                                  <w:lang w:val="de-DE"/>
                                </w:rPr>
                                <w:t xml:space="preserve"> </w:t>
                              </w:r>
                              <w:proofErr w:type="spellStart"/>
                              <w:r w:rsidRPr="00D2055D">
                                <w:rPr>
                                  <w:rFonts w:cs="Arial"/>
                                  <w:bCs/>
                                  <w:szCs w:val="20"/>
                                  <w:lang w:val="de-DE"/>
                                </w:rPr>
                                <w:t>IdentificationIdentifier</w:t>
                              </w:r>
                              <w:proofErr w:type="spellEnd"/>
                            </w:p>
                          </w:txbxContent>
                        </wps:txbx>
                        <wps:bodyPr rot="0" vert="horz" wrap="square" lIns="91440" tIns="45720" rIns="91440" bIns="45720" anchor="t" anchorCtr="0" upright="1">
                          <a:noAutofit/>
                        </wps:bodyPr>
                      </wps:wsp>
                      <wps:wsp>
                        <wps:cNvPr id="772" name="AutoShape 8083"/>
                        <wps:cNvCnPr>
                          <a:cxnSpLocks noChangeShapeType="1"/>
                        </wps:cNvCnPr>
                        <wps:spPr bwMode="auto">
                          <a:xfrm>
                            <a:off x="2419350" y="342900"/>
                            <a:ext cx="0" cy="117337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0" name="AutoShape 8070"/>
                        <wps:cNvCnPr>
                          <a:cxnSpLocks noChangeShapeType="1"/>
                        </wps:cNvCnPr>
                        <wps:spPr bwMode="auto">
                          <a:xfrm>
                            <a:off x="2409825" y="1495425"/>
                            <a:ext cx="39611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68" name="Rechteck 6268"/>
                        <wps:cNvSpPr>
                          <a:spLocks noChangeArrowheads="1"/>
                        </wps:cNvSpPr>
                        <wps:spPr bwMode="auto">
                          <a:xfrm>
                            <a:off x="2438400" y="371475"/>
                            <a:ext cx="436183" cy="27169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4F" w14:textId="77777777" w:rsidR="009502FA" w:rsidRPr="000B3194" w:rsidRDefault="009502FA" w:rsidP="000B3194">
                              <w:pPr>
                                <w:rPr>
                                  <w:rFonts w:cs="Arial"/>
                                  <w:b/>
                                  <w:color w:val="C00000"/>
                                  <w:sz w:val="24"/>
                                  <w:szCs w:val="24"/>
                                  <w:lang w:val="de-DE"/>
                                </w:rPr>
                              </w:pPr>
                              <w:r w:rsidRPr="000B3194">
                                <w:rPr>
                                  <w:rFonts w:cs="Arial"/>
                                  <w:b/>
                                  <w:color w:val="C00000"/>
                                  <w:sz w:val="24"/>
                                  <w:szCs w:val="24"/>
                                  <w:lang w:val="de-DE"/>
                                </w:rPr>
                                <w:t>1..*</w:t>
                              </w:r>
                            </w:p>
                          </w:txbxContent>
                        </wps:txbx>
                        <wps:bodyPr rot="0" vert="horz" wrap="square" lIns="91440" tIns="45720" rIns="91440" bIns="45720" anchor="t" anchorCtr="0" upright="1">
                          <a:noAutofit/>
                        </wps:bodyPr>
                      </wps:wsp>
                      <wps:wsp>
                        <wps:cNvPr id="768" name="Rectangle 8078"/>
                        <wps:cNvSpPr>
                          <a:spLocks noChangeArrowheads="1"/>
                        </wps:cNvSpPr>
                        <wps:spPr bwMode="auto">
                          <a:xfrm>
                            <a:off x="2809875" y="762000"/>
                            <a:ext cx="1232790" cy="34458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50" w14:textId="77777777" w:rsidR="009502FA" w:rsidRPr="00E66A45" w:rsidRDefault="009502FA" w:rsidP="000B3194">
                              <w:proofErr w:type="spellStart"/>
                              <w:r w:rsidRPr="00E66A45">
                                <w:rPr>
                                  <w:rFonts w:cs="Arial"/>
                                  <w:bCs/>
                                  <w:szCs w:val="20"/>
                                  <w:lang w:val="de-DE"/>
                                </w:rPr>
                                <w:t>asram:NameText</w:t>
                              </w:r>
                              <w:proofErr w:type="spellEnd"/>
                            </w:p>
                          </w:txbxContent>
                        </wps:txbx>
                        <wps:bodyPr rot="0" vert="horz" wrap="square" lIns="91440" tIns="45720" rIns="91440" bIns="45720" anchor="t" anchorCtr="0" upright="1">
                          <a:noAutofit/>
                        </wps:bodyPr>
                      </wps:wsp>
                      <wps:wsp>
                        <wps:cNvPr id="767" name="Rectangle 8077"/>
                        <wps:cNvSpPr>
                          <a:spLocks noChangeArrowheads="1"/>
                        </wps:cNvSpPr>
                        <wps:spPr bwMode="auto">
                          <a:xfrm>
                            <a:off x="2028825" y="866775"/>
                            <a:ext cx="190441" cy="166265"/>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g:grpSp>
                        <wpg:cNvPr id="761" name="Group 8071"/>
                        <wpg:cNvGrpSpPr>
                          <a:grpSpLocks/>
                        </wpg:cNvGrpSpPr>
                        <wpg:grpSpPr bwMode="auto">
                          <a:xfrm>
                            <a:off x="5105400" y="1390650"/>
                            <a:ext cx="190441" cy="166265"/>
                            <a:chOff x="6283" y="5431"/>
                            <a:chExt cx="300" cy="262"/>
                          </a:xfrm>
                        </wpg:grpSpPr>
                        <wps:wsp>
                          <wps:cNvPr id="762" name="Rectangle 807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3" name="AutoShape 807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4" name="AutoShape 807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65" name="AutoShape 8075"/>
                        <wps:cNvCnPr>
                          <a:cxnSpLocks noChangeShapeType="1"/>
                        </wps:cNvCnPr>
                        <wps:spPr bwMode="auto">
                          <a:xfrm>
                            <a:off x="2190750" y="952500"/>
                            <a:ext cx="25392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9" name="AutoShape 8079"/>
                        <wps:cNvCnPr>
                          <a:cxnSpLocks noChangeShapeType="1"/>
                        </wps:cNvCnPr>
                        <wps:spPr bwMode="auto">
                          <a:xfrm>
                            <a:off x="2409825" y="952500"/>
                            <a:ext cx="384056"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0" name="AutoShape 8080"/>
                        <wps:cNvCnPr>
                          <a:cxnSpLocks noChangeShapeType="1"/>
                        </wps:cNvCnPr>
                        <wps:spPr bwMode="auto">
                          <a:xfrm>
                            <a:off x="2019300" y="952500"/>
                            <a:ext cx="215834"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69" name="Rechteck 6269"/>
                        <wps:cNvSpPr>
                          <a:spLocks noChangeArrowheads="1"/>
                        </wps:cNvSpPr>
                        <wps:spPr bwMode="auto">
                          <a:xfrm>
                            <a:off x="2438400" y="971550"/>
                            <a:ext cx="436183" cy="27169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51" w14:textId="77777777" w:rsidR="009502FA" w:rsidRDefault="009502FA" w:rsidP="000B319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855" name="Rechteck 855"/>
                        <wps:cNvSpPr>
                          <a:spLocks noChangeArrowheads="1"/>
                        </wps:cNvSpPr>
                        <wps:spPr bwMode="auto">
                          <a:xfrm>
                            <a:off x="0" y="790575"/>
                            <a:ext cx="344149" cy="29264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52"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909" name="Rechteck 909"/>
                        <wps:cNvSpPr>
                          <a:spLocks noChangeArrowheads="1"/>
                        </wps:cNvSpPr>
                        <wps:spPr bwMode="auto">
                          <a:xfrm>
                            <a:off x="2571750" y="1495425"/>
                            <a:ext cx="344805" cy="24875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53"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noAutofit/>
                        </wps:bodyPr>
                      </wps:wsp>
                    </wpg:wgp>
                  </a:graphicData>
                </a:graphic>
              </wp:inline>
            </w:drawing>
          </mc:Choice>
          <mc:Fallback>
            <w:pict>
              <v:group id="Gruppieren 916" o:spid="_x0000_s1540" style="width:482.6pt;height:137.35pt;mso-position-horizontal-relative:char;mso-position-vertical-relative:line" coordsize="61293,17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">
                <v:rect id="Rectangle 8061" o:spid="_x0000_s1541" style="position:absolute;left:50101;width:7459;height:2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W/cYA&#10;AADcAAAADwAAAGRycy9kb3ducmV2LnhtbESPT2vCQBTE7wW/w/KEXkrdqPiH1FVKa0Hw0iZFPD6z&#10;r0k0+zbsbjV+e1co9DjMzG+YxaozjTiT87VlBcNBAoK4sLrmUsF3/vE8B+EDssbGMim4kofVsvew&#10;wFTbC3/ROQuliBD2KSqoQmhTKX1RkUE/sC1x9H6sMxiidKXUDi8Rbho5SpKpNFhzXKiwpbeKilP2&#10;axTkw89dduSD2/r9+v0pbM14zUapx373+gIiUBf+w3/tjVYwm4zgfi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kW/cYAAADcAAAADwAAAAAAAAAAAAAAAACYAgAAZHJz&#10;L2Rvd25yZXYueG1sUEsFBgAAAAAEAAQA9QAAAIsDAAAAAA==&#10;" filled="f" fillcolor="#8db3e2" strokeweight="1pt">
                  <v:textbox>
                    <w:txbxContent>
                      <w:p w14:paraId="16F99348" w14:textId="77777777" w:rsidR="009502FA" w:rsidRPr="0092092D" w:rsidRDefault="009502FA" w:rsidP="000B3194">
                        <w:pPr>
                          <w:spacing w:line="240" w:lineRule="auto"/>
                        </w:pPr>
                        <w:proofErr w:type="gramStart"/>
                        <w:r>
                          <w:rPr>
                            <w:rFonts w:cs="Arial"/>
                            <w:bCs/>
                            <w:szCs w:val="20"/>
                          </w:rPr>
                          <w:t>attributes</w:t>
                        </w:r>
                        <w:proofErr w:type="gramEnd"/>
                      </w:p>
                      <w:p w14:paraId="16F99349" w14:textId="77777777" w:rsidR="009502FA" w:rsidRDefault="009502FA" w:rsidP="000B3194">
                        <w:pPr>
                          <w:spacing w:line="240" w:lineRule="auto"/>
                          <w:rPr>
                            <w:noProof/>
                            <w:lang w:val="de-DE" w:eastAsia="de-DE"/>
                          </w:rPr>
                        </w:pPr>
                      </w:p>
                      <w:p w14:paraId="16F9934A" w14:textId="77777777" w:rsidR="009502FA" w:rsidRPr="00C9342C" w:rsidRDefault="009502FA" w:rsidP="000B3194">
                        <w:pPr>
                          <w:spacing w:line="240" w:lineRule="auto"/>
                        </w:pPr>
                      </w:p>
                    </w:txbxContent>
                  </v:textbox>
                </v:rect>
                <v:rect id="Rectangle 8062" o:spid="_x0000_s1542" style="position:absolute;left:50101;top:2476;width:11192;height:29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UMAMQA&#10;AADcAAAADwAAAGRycy9kb3ducmV2LnhtbESPQYvCMBSE74L/ITzBm6Yq6m41iuyi6FHrZW9vm2db&#10;bV5KE7X66zcLgsdhZr5h5svGlOJGtSssKxj0IxDEqdUFZwqOybr3AcJ5ZI2lZVLwIAfLRbs1x1jb&#10;O+/pdvCZCBB2MSrIva9iKV2ak0HXtxVx8E62NuiDrDOpa7wHuCnlMIom0mDBYSHHir5ySi+Hq1Hw&#10;WwyP+Nwnm8h8rkd+1yTn68+3Ut1Os5qB8NT4d/jV3moF0/EI/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DADEAAAA3AAAAA8AAAAAAAAAAAAAAAAAmAIAAGRycy9k&#10;b3ducmV2LnhtbFBLBQYAAAAABAAEAPUAAACJAwAAAAA=&#10;">
                  <v:textbox>
                    <w:txbxContent>
                      <w:p w14:paraId="16F9934B" w14:textId="77777777" w:rsidR="009502FA" w:rsidRPr="001B5B5C" w:rsidRDefault="009502FA" w:rsidP="000B3194">
                        <w:proofErr w:type="spellStart"/>
                        <w:proofErr w:type="gramStart"/>
                        <w:r w:rsidRPr="000261AF">
                          <w:t>schemeName</w:t>
                        </w:r>
                        <w:proofErr w:type="spellEnd"/>
                        <w:proofErr w:type="gramEnd"/>
                      </w:p>
                    </w:txbxContent>
                  </v:textbox>
                </v:rect>
                <v:shape id="AutoShape 8063" o:spid="_x0000_s1543" type="#_x0000_t32" style="position:absolute;left:46863;top:3714;width:31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Oj5sQAAADcAAAADwAAAGRycy9kb3ducmV2LnhtbESPQYvCMBSE78L+h/AWvMiaKrrWapRV&#10;EMSbuiweH82zLdu8lCat9d8bQfA4zMw3zHLdmVK0VLvCsoLRMAJBnFpdcKbg97z7ikE4j6yxtEwK&#10;7uRgvfroLTHR9sZHak8+EwHCLkEFufdVIqVLczLohrYiDt7V1gZ9kHUmdY23ADelHEfRtzRYcFjI&#10;saJtTun/qTEKmvIwODd/ftRmm3Z2jefxpbs4pfqf3c8ChKfOv8Ov9l4rmE0n8DwTjo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M6PmxAAAANwAAAAPAAAAAAAAAAAA&#10;AAAAAKECAABkcnMvZG93bnJldi54bWxQSwUGAAAAAAQABAD5AAAAkgMAAAAA&#10;" strokeweight="1pt"/>
                <v:rect id="Rectangle 8065" o:spid="_x0000_s1544" style="position:absolute;left:2667;top:7620;width:17634;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5PF8QA&#10;AADcAAAADwAAAGRycy9kb3ducmV2LnhtbESPQWvCQBSE7wX/w/KE3upGobaNriJKIHgo1ApeX7PP&#10;bDD7NmQ3Mfrru4WCx2FmvmGW68HWoqfWV44VTCcJCOLC6YpLBcfv7OUdhA/IGmvHpOBGHtar0dMS&#10;U+2u/EX9IZQiQtinqMCE0KRS+sKQRT9xDXH0zq61GKJsS6lbvEa4reUsSebSYsVxwWBDW0PF5dBZ&#10;BbvuZLK7M37/SdVd/6DbfsxypZ7Hw2YBItAQHuH/dq4VvL3O4e9MP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uTxfEAAAA3AAAAA8AAAAAAAAAAAAAAAAAmAIAAGRycy9k&#10;b3ducmV2LnhtbFBLBQYAAAAABAAEAPUAAACJAwAAAAA=&#10;" fillcolor="#8db3e2" strokeweight="2pt">
                  <v:textbox>
                    <w:txbxContent>
                      <w:p w14:paraId="16F9934C" w14:textId="77777777" w:rsidR="009502FA" w:rsidRPr="00E272A1" w:rsidRDefault="009502FA" w:rsidP="000B3194">
                        <w:pPr>
                          <w:rPr>
                            <w:szCs w:val="20"/>
                          </w:rPr>
                        </w:pPr>
                        <w:proofErr w:type="spellStart"/>
                        <w:proofErr w:type="gramStart"/>
                        <w:r w:rsidRPr="00E272A1">
                          <w:rPr>
                            <w:rFonts w:cs="Arial"/>
                            <w:b/>
                            <w:bCs/>
                            <w:szCs w:val="20"/>
                          </w:rPr>
                          <w:t>asram:</w:t>
                        </w:r>
                        <w:proofErr w:type="gramEnd"/>
                        <w:r w:rsidRPr="00575293">
                          <w:rPr>
                            <w:rFonts w:cs="Arial"/>
                            <w:b/>
                            <w:bCs/>
                            <w:szCs w:val="20"/>
                          </w:rPr>
                          <w:t>SellerCITradeParty</w:t>
                        </w:r>
                        <w:proofErr w:type="spellEnd"/>
                      </w:p>
                    </w:txbxContent>
                  </v:textbox>
                </v:rect>
                <v:rect id="Rectangle 8069" o:spid="_x0000_s1545" style="position:absolute;left:28003;top:12954;width:22923;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VpMUA&#10;AADcAAAADwAAAGRycy9kb3ducmV2LnhtbESPQWsCMRCF7wX/QxjBi9TsSlvbrVHEUiyeutvS87CZ&#10;7i5uJksSNf77RhB6fLx535u3XEfTixM531lWkM8yEMS11R03Cr6/3u+fQfiArLG3TAou5GG9Gt0t&#10;sdD2zCWdqtCIBGFfoII2hKGQ0tctGfQzOxAn79c6gyFJ10jt8JzgppfzLHuSBjtODS0OtG2pPlRH&#10;k97IY/lT7aYXu7dvZZdr9/AZF0pNxnHzCiJQDP/Ht/SHVrB4fIH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5WkxQAAANwAAAAPAAAAAAAAAAAAAAAAAJgCAABkcnMv&#10;ZG93bnJldi54bWxQSwUGAAAAAAQABAD1AAAAigMAAAAA&#10;" filled="f" fillcolor="#8db3e2" strokeweight="2pt">
                  <v:textbox>
                    <w:txbxContent>
                      <w:p w14:paraId="16F9934D" w14:textId="77777777" w:rsidR="009502FA" w:rsidRPr="00E272A1" w:rsidRDefault="009502FA" w:rsidP="000B3194">
                        <w:proofErr w:type="spellStart"/>
                        <w:r w:rsidRPr="00E272A1">
                          <w:rPr>
                            <w:rFonts w:cs="Arial"/>
                            <w:bCs/>
                            <w:szCs w:val="20"/>
                            <w:lang w:val="de-DE"/>
                          </w:rPr>
                          <w:t>asram</w:t>
                        </w:r>
                        <w:proofErr w:type="spellEnd"/>
                        <w:r w:rsidRPr="00E272A1">
                          <w:rPr>
                            <w:rFonts w:cs="Arial"/>
                            <w:bCs/>
                            <w:szCs w:val="20"/>
                            <w:lang w:val="de-DE"/>
                          </w:rPr>
                          <w:t>:</w:t>
                        </w:r>
                        <w:proofErr w:type="spellStart"/>
                        <w:r w:rsidRPr="003C7A05">
                          <w:rPr>
                            <w:rFonts w:cs="Arial"/>
                            <w:bCs/>
                            <w:szCs w:val="20"/>
                          </w:rPr>
                          <w:t>SpecifiedCILegalOrganization</w:t>
                        </w:r>
                        <w:proofErr w:type="spellEnd"/>
                      </w:p>
                    </w:txbxContent>
                  </v:textbox>
                </v:rect>
                <v:shape id="AutoShape 8076" o:spid="_x0000_s1546" type="#_x0000_t32" style="position:absolute;left:24098;top:3524;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3AJsUAAADcAAAADwAAAGRycy9kb3ducmV2LnhtbESPQWvCQBSE7wX/w/KE3ppNiyQ2uooI&#10;0lKoQSvx+sg+k9Ds25DdxvTfdwuCx2FmvmGW69G0YqDeNZYVPEcxCOLS6oYrBaev3dMchPPIGlvL&#10;pOCXHKxXk4clZtpe+UDD0VciQNhlqKD2vsukdGVNBl1kO+LgXWxv0AfZV1L3eA1w08qXOE6kwYbD&#10;Qo0dbWsqv48/RsGQF/t01w1vua+K2eFj9npG86nU43TcLEB4Gv09fGu/awVpksD/mXAE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3AJsUAAADcAAAADwAAAAAAAAAA&#10;AAAAAAChAgAAZHJzL2Rvd25yZXYueG1sUEsFBgAAAAAEAAQA+QAAAJMDAAAAAA==&#10;" strokeweight="2pt"/>
                <v:rect id="Rectangle 8081" o:spid="_x0000_s1547" style="position:absolute;left:28003;top:2000;width:18771;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jFwsQA&#10;AADcAAAADwAAAGRycy9kb3ducmV2LnhtbESPQWvCQBCF74X+h2UKXkrdREojqasURVo8NVF6HrLT&#10;JDQ7G3ZXXf99VxA8Pt68781brKIZxImc7y0ryKcZCOLG6p5bBYf99mUOwgdkjYNlUnAhD6vl48MC&#10;S23PXNGpDq1IEPYlKuhCGEspfdORQT+1I3Hyfq0zGJJ0rdQOzwluBjnLsjdpsOfU0OFI646av/po&#10;0ht5rH7qz+eL3dlN1efavX7HQqnJU/x4BxEohvvxLf2lFRRFDtcxiQB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oxcLEAAAA3AAAAA8AAAAAAAAAAAAAAAAAmAIAAGRycy9k&#10;b3ducmV2LnhtbFBLBQYAAAAABAAEAPUAAACJAwAAAAA=&#10;" filled="f" fillcolor="#8db3e2" strokeweight="2pt">
                  <v:textbox>
                    <w:txbxContent>
                      <w:p w14:paraId="16F9934E" w14:textId="77777777" w:rsidR="009502FA" w:rsidRPr="00E272A1" w:rsidRDefault="009502FA" w:rsidP="000B3194">
                        <w:pPr>
                          <w:rPr>
                            <w:szCs w:val="20"/>
                          </w:rPr>
                        </w:pPr>
                        <w:proofErr w:type="spellStart"/>
                        <w:proofErr w:type="gramStart"/>
                        <w:r w:rsidRPr="00E272A1">
                          <w:rPr>
                            <w:rFonts w:cs="Arial"/>
                            <w:bCs/>
                            <w:szCs w:val="20"/>
                          </w:rPr>
                          <w:t>asram</w:t>
                        </w:r>
                        <w:proofErr w:type="spellEnd"/>
                        <w:proofErr w:type="gramEnd"/>
                        <w:r w:rsidRPr="00E272A1">
                          <w:rPr>
                            <w:rFonts w:cs="Arial"/>
                            <w:bCs/>
                            <w:szCs w:val="20"/>
                          </w:rPr>
                          <w:t>:</w:t>
                        </w:r>
                        <w:r w:rsidRPr="001B5B5C">
                          <w:rPr>
                            <w:rFonts w:cs="Arial"/>
                            <w:bCs/>
                            <w:szCs w:val="20"/>
                            <w:lang w:val="de-DE"/>
                          </w:rPr>
                          <w:t xml:space="preserve"> </w:t>
                        </w:r>
                        <w:proofErr w:type="spellStart"/>
                        <w:r w:rsidRPr="00D2055D">
                          <w:rPr>
                            <w:rFonts w:cs="Arial"/>
                            <w:bCs/>
                            <w:szCs w:val="20"/>
                            <w:lang w:val="de-DE"/>
                          </w:rPr>
                          <w:t>IdentificationIdentifier</w:t>
                        </w:r>
                        <w:proofErr w:type="spellEnd"/>
                      </w:p>
                    </w:txbxContent>
                  </v:textbox>
                </v:rect>
                <v:shape id="AutoShape 8083" o:spid="_x0000_s1548" type="#_x0000_t32" style="position:absolute;left:24193;top:3429;width:0;height:117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9Q+MUAAADcAAAADwAAAGRycy9kb3ducmV2LnhtbESPQWvCQBSE7wX/w/KE3uqmEoxNXUWE&#10;0CKoJC32+si+JqHZtyG7jem/7wqCx2FmvmFWm9G0YqDeNZYVPM8iEMSl1Q1XCj4/sqclCOeRNbaW&#10;ScEfOdisJw8rTLW9cE5D4SsRIOxSVFB736VSurImg25mO+LgfdveoA+yr6Tu8RLgppXzKFpIgw2H&#10;hRo72tVU/hS/RsFwOh+TrBveTr46x/k+fvlCc1DqcTpuX0F4Gv09fGu/awVJMofrmXA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r9Q+MUAAADcAAAADwAAAAAAAAAA&#10;AAAAAAChAgAAZHJzL2Rvd25yZXYueG1sUEsFBgAAAAAEAAQA+QAAAJMDAAAAAA==&#10;" strokeweight="2pt"/>
                <v:shape id="AutoShape 8070" o:spid="_x0000_s1549" type="#_x0000_t32" style="position:absolute;left:24098;top:14954;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9ycEAAADcAAAADwAAAGRycy9kb3ducmV2LnhtbERPTYvCMBC9C/6HMII3TRXRtTYVEcRl&#10;YRVd0evQjG2xmZQmW7v/fnMQPD7ed7LuTCVaalxpWcFkHIEgzqwuOVdw+dmNPkA4j6yxskwK/sjB&#10;Ou33Eoy1ffKJ2rPPRQhhF6OCwvs6ltJlBRl0Y1sTB+5uG4M+wCaXusFnCDeVnEbRXBosOTQUWNO2&#10;oOxx/jUK2uP1sNjV7f7o8+vs9DVb3tB8KzUcdJsVCE+df4tf7k+tYDEP88OZcAR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P3JwQAAANwAAAAPAAAAAAAAAAAAAAAA&#10;AKECAABkcnMvZG93bnJldi54bWxQSwUGAAAAAAQABAD5AAAAjwMAAAAA&#10;" strokeweight="2pt"/>
                <v:rect id="Rechteck 6268" o:spid="_x0000_s1550" style="position:absolute;left:24384;top:3714;width:4361;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5gsIA&#10;AADdAAAADwAAAGRycy9kb3ducmV2LnhtbERPTYvCMBC9C/sfwix4EU31UKQaZREWyyKIddfz0Ixt&#10;sZnUJtvWf28OgsfH+15vB1OLjlpXWVYwn0UgiHOrKy4U/J6/p0sQziNrrC2Tggc52G4+RmtMtO35&#10;RF3mCxFC2CWooPS+SaR0eUkG3cw2xIG72tagD7AtpG6xD+GmlosoiqXBikNDiQ3tSspv2b9R0OfH&#10;7nI+7OVxckkt39P7Lvv7UWr8OXytQHga/Fv8cqdaQbyIw9zwJjw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bHmCwgAAAN0AAAAPAAAAAAAAAAAAAAAAAJgCAABkcnMvZG93&#10;bnJldi54bWxQSwUGAAAAAAQABAD1AAAAhwMAAAAA&#10;" filled="f" stroked="f">
                  <v:textbox>
                    <w:txbxContent>
                      <w:p w14:paraId="16F9934F" w14:textId="77777777" w:rsidR="009502FA" w:rsidRPr="000B3194" w:rsidRDefault="009502FA" w:rsidP="000B3194">
                        <w:pPr>
                          <w:rPr>
                            <w:rFonts w:cs="Arial"/>
                            <w:b/>
                            <w:color w:val="C00000"/>
                            <w:sz w:val="24"/>
                            <w:szCs w:val="24"/>
                            <w:lang w:val="de-DE"/>
                          </w:rPr>
                        </w:pPr>
                        <w:r w:rsidRPr="000B3194">
                          <w:rPr>
                            <w:rFonts w:cs="Arial"/>
                            <w:b/>
                            <w:color w:val="C00000"/>
                            <w:sz w:val="24"/>
                            <w:szCs w:val="24"/>
                            <w:lang w:val="de-DE"/>
                          </w:rPr>
                          <w:t>1..*</w:t>
                        </w:r>
                      </w:p>
                    </w:txbxContent>
                  </v:textbox>
                </v:rect>
                <v:rect id="Rectangle 8078" o:spid="_x0000_s1551" style="position:absolute;left:28098;top:7620;width:12328;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v6gsQA&#10;AADcAAAADwAAAGRycy9kb3ducmV2LnhtbESPwUrDQBCG70LfYRnBi7SbiLQldluKIoonk5aeh+yY&#10;BLOzYXdtt2/vHASPwz//N99sdtmN6kwhDp4NlIsCFHHr7cCdgePhdb4GFROyxdEzGbhShN12drPB&#10;yvoL13RuUqcEwrFCA31KU6V1bHtyGBd+IpbsyweHScbQaRvwInA36oeiWGqHA8uFHid67qn9bn6c&#10;aJS5PjVv91f/4V/qobTh8TOvjLm7zfsnUIly+l/+a79bA6ul2Mo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L+oLEAAAA3AAAAA8AAAAAAAAAAAAAAAAAmAIAAGRycy9k&#10;b3ducmV2LnhtbFBLBQYAAAAABAAEAPUAAACJAwAAAAA=&#10;" filled="f" fillcolor="#8db3e2" strokeweight="2pt">
                  <v:textbox>
                    <w:txbxContent>
                      <w:p w14:paraId="16F99350" w14:textId="77777777" w:rsidR="009502FA" w:rsidRPr="00E66A45" w:rsidRDefault="009502FA" w:rsidP="000B3194">
                        <w:proofErr w:type="spellStart"/>
                        <w:r w:rsidRPr="00E66A45">
                          <w:rPr>
                            <w:rFonts w:cs="Arial"/>
                            <w:bCs/>
                            <w:szCs w:val="20"/>
                            <w:lang w:val="de-DE"/>
                          </w:rPr>
                          <w:t>asram:NameText</w:t>
                        </w:r>
                        <w:proofErr w:type="spellEnd"/>
                      </w:p>
                    </w:txbxContent>
                  </v:textbox>
                </v:rect>
                <v:rect id="Rectangle 8077" o:spid="_x0000_s1552" style="position:absolute;left:20288;top:8667;width:1904;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C58QA&#10;AADcAAAADwAAAGRycy9kb3ducmV2LnhtbESPQWsCMRSE7wX/Q3hCbzWrUFdWo4ggClJord4fm+fu&#10;4uZlTbKa9tc3hUKPw8x8wyxW0bTiTs43lhWMRxkI4tLqhisFp8/tywyED8gaW8uk4Is8rJaDpwUW&#10;2j74g+7HUIkEYV+ggjqErpDSlzUZ9CPbESfvYp3BkKSrpHb4SHDTykmWTaXBhtNCjR1taiqvx94o&#10;6N5e+11+O7jv86x/L/EQbZhEpZ6HcT0HESiG//Bfe68V5NMc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igufEAAAA3AAAAA8AAAAAAAAAAAAAAAAAmAIAAGRycy9k&#10;b3ducmV2LnhtbFBLBQYAAAAABAAEAPUAAACJAwAAAAA=&#10;" strokeweight="2pt"/>
                <v:group id="Group 8071" o:spid="_x0000_s1553" style="position:absolute;left:51054;top:13906;width:1904;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rect id="Rectangle 8072" o:spid="_x0000_s155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Uhf8QA&#10;AADcAAAADwAAAGRycy9kb3ducmV2LnhtbESP3WoCMRSE7wu+QziCdzXrgj+sRhGhKEihtXp/2Bx3&#10;Fzcn2ySraZ++KRR6OczMN8xqE00r7uR8Y1nBZJyBIC6tbrhScP54eV6A8AFZY2uZFHyRh8168LTC&#10;QtsHv9P9FCqRIOwLVFCH0BVS+rImg35sO+LkXa0zGJJ0ldQOHwluWpln2UwabDgt1NjRrqbyduqN&#10;gu512u/nn0f3fVn0byUeow15VGo0jNsliEAx/If/2getYD7L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VIX/EAAAA3AAAAA8AAAAAAAAAAAAAAAAAmAIAAGRycy9k&#10;b3ducmV2LnhtbFBLBQYAAAAABAAEAPUAAACJAwAAAAA=&#10;" strokeweight="2pt"/>
                  <v:shape id="AutoShape 8073" o:spid="_x0000_s155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CiFcIAAADcAAAADwAAAGRycy9kb3ducmV2LnhtbESPQWvCQBSE70L/w/KE3nRjK1Giq0ih&#10;kGts8PzIPpNg9m3MbpLtv+8WCj0OM/MNczwH04mJBtdaVrBZJyCIK6tbrhWUX5+rPQjnkTV2lknB&#10;Nzk4n14WR8y0nbmg6eprESHsMlTQeN9nUrqqIYNubXvi6N3tYNBHOdRSDzhHuOnkW5Kk0mDLcaHB&#10;nj4aqh7X0Sgoimd9G12YL/t72G1LvTXJmCv1ugyXAwhPwf+H/9q5VrBL3+H3TDwC8vQ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dCiFcIAAADcAAAADwAAAAAAAAAAAAAA&#10;AAChAgAAZHJzL2Rvd25yZXYueG1sUEsFBgAAAAAEAAQA+QAAAJADAAAAAA==&#10;" strokeweight="1.25pt"/>
                  <v:shape id="AutoShape 8074" o:spid="_x0000_s155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qvAccAAADcAAAADwAAAGRycy9kb3ducmV2LnhtbESPQWvCQBSE74L/YXlCb7qx1Fiiq0hb&#10;wYMtROvB22v2NQlm34bsmkR/fbdQ6HGYmW+Y5bo3lWipcaVlBdNJBII4s7rkXMHncTt+BuE8ssbK&#10;Mim4kYP1ajhYYqJtxym1B5+LAGGXoILC+zqR0mUFGXQTWxMH79s2Bn2QTS51g12Am0o+RlEsDZYc&#10;Fgqs6aWg7HK4GgWza/d1jqecbt7fXk/pvc0+Lqe9Ug+jfrMA4an3/+G/9k4rmMdP8HsmHA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yq8BxwAAANwAAAAPAAAAAAAA&#10;AAAAAAAAAKECAABkcnMvZG93bnJldi54bWxQSwUGAAAAAAQABAD5AAAAlQMAAAAA&#10;" strokeweight="1.25pt"/>
                </v:group>
                <v:shape id="AutoShape 8075" o:spid="_x0000_s1557" type="#_x0000_t32" style="position:absolute;left:21907;top:9525;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9eUcYAAADcAAAADwAAAGRycy9kb3ducmV2LnhtbESP3WrCQBSE7wu+w3KE3jUbi/Unukop&#10;SEuhBqPo7SF7TILZsyG7TdK37xYKXg4z8w2z3g6mFh21rrKsYBLFIIhzqysuFJyOu6cFCOeRNdaW&#10;ScEPOdhuRg9rTLTt+UBd5gsRIOwSVFB63yRSurwkgy6yDXHwrrY16INsC6lb7APc1PI5jmfSYMVh&#10;ocSG3krKb9m3UdCl5/1813TvqS/O08PndHlB86XU43h4XYHwNPh7+L/9oRXMZy/wdyYc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PXlHGAAAA3AAAAA8AAAAAAAAA&#10;AAAAAAAAoQIAAGRycy9kb3ducmV2LnhtbFBLBQYAAAAABAAEAPkAAACUAwAAAAA=&#10;" strokeweight="2pt"/>
                <v:shape id="AutoShape 8079" o:spid="_x0000_s1558" type="#_x0000_t32" style="position:absolute;left:24098;top:9525;width:384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JUVMQAAADcAAAADwAAAGRycy9kb3ducmV2LnhtbESP3YrCMBSE7wXfIRzBO00V8adrFBFE&#10;EVTUxb09NGfbYnNSmli7b78RBC+HmfmGmS8bU4iaKpdbVjDoRyCIE6tzThV8Xze9KQjnkTUWlknB&#10;HzlYLtqtOcbaPvlM9cWnIkDYxagg876MpXRJRgZd35bEwfu1lUEfZJVKXeEzwE0hh1E0lgZzDgsZ&#10;lrTOKLlfHkZBfbodJ5uy3p58ehud96PZD5qDUt1Os/oC4anxn/C7vdMKJuMZvM6E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wlRUxAAAANwAAAAPAAAAAAAAAAAA&#10;AAAAAKECAABkcnMvZG93bnJldi54bWxQSwUGAAAAAAQABAD5AAAAkgMAAAAA&#10;" strokeweight="2pt"/>
                <v:shape id="AutoShape 8080" o:spid="_x0000_s1559" type="#_x0000_t32" style="position:absolute;left:20193;top:9525;width:215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FrFMEAAADcAAAADwAAAGRycy9kb3ducmV2LnhtbERPTYvCMBC9C/sfwix403RFrNs1igii&#10;CCp1Ra9DM9uWbSalibX+e3MQPD7e92zRmUq01LjSsoKvYQSCOLO65FzB+Xc9mIJwHlljZZkUPMjB&#10;Yv7Rm2Gi7Z1Tak8+FyGEXYIKCu/rREqXFWTQDW1NHLg/2xj0ATa51A3eQ7ip5CiKJtJgyaGhwJpW&#10;BWX/p5tR0B4vh3hdt5ujzy/jdDf+vqLZK9X/7JY/IDx1/i1+ubdaQRyH+eFMOAJy/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IWsUwQAAANwAAAAPAAAAAAAAAAAAAAAA&#10;AKECAABkcnMvZG93bnJldi54bWxQSwUGAAAAAAQABAD5AAAAjwMAAAAA&#10;" strokeweight="2pt"/>
                <v:rect id="Rechteck 6269" o:spid="_x0000_s1560" style="position:absolute;left:24384;top:9715;width:4361;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DcGcYA&#10;AADdAAAADwAAAGRycy9kb3ducmV2LnhtbESPT2vCQBTE7wW/w/IEL0U39RBqdBURpKEUpPHP+ZF9&#10;JsHs25hdk/TbdwsFj8PM/IZZbQZTi45aV1lW8DaLQBDnVldcKDgd99N3EM4ja6wtk4IfcrBZj15W&#10;mGjb8zd1mS9EgLBLUEHpfZNI6fKSDLqZbYiDd7WtQR9kW0jdYh/gppbzKIqlwYrDQokN7UrKb9nD&#10;KOjzQ3c5fn3Iw+sltXxP77vs/KnUZDxslyA8Df4Z/m+nWkE8jxf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DcGcYAAADdAAAADwAAAAAAAAAAAAAAAACYAgAAZHJz&#10;L2Rvd25yZXYueG1sUEsFBgAAAAAEAAQA9QAAAIsDAAAAAA==&#10;" filled="f" stroked="f">
                  <v:textbox>
                    <w:txbxContent>
                      <w:p w14:paraId="16F99351" w14:textId="77777777" w:rsidR="009502FA" w:rsidRDefault="009502FA" w:rsidP="000B3194">
                        <w:pPr>
                          <w:rPr>
                            <w:rFonts w:cs="Arial"/>
                            <w:b/>
                            <w:sz w:val="24"/>
                            <w:szCs w:val="24"/>
                            <w:lang w:val="de-DE"/>
                          </w:rPr>
                        </w:pPr>
                        <w:r>
                          <w:rPr>
                            <w:rFonts w:cs="Arial"/>
                            <w:b/>
                            <w:sz w:val="24"/>
                            <w:szCs w:val="24"/>
                            <w:lang w:val="de-DE"/>
                          </w:rPr>
                          <w:t>0..*</w:t>
                        </w:r>
                      </w:p>
                    </w:txbxContent>
                  </v:textbox>
                </v:rect>
                <v:rect id="Rechteck 855" o:spid="_x0000_s1561" style="position:absolute;top:7905;width:3441;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Btm8QA&#10;AADcAAAADwAAAGRycy9kb3ducmV2LnhtbESP3WoCMRSE7wt9h3AEb0pNKlpkNUop/hS9qvUBDpvj&#10;bnBzsiRxXd/eFAq9HGbmG2ax6l0jOgrRetbwNlIgiEtvLFcaTj+b1xmImJANNp5Jw50irJbPTwss&#10;jL/xN3XHVIkM4VighjqltpAyljU5jCPfEmfv7IPDlGWopAl4y3DXyLFS79Kh5bxQY0ufNZWX49Vp&#10;mGzH+7V9UQfruiue9jKoHR+0Hg76jzmIRH36D/+1v4yG2XQKv2fy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gbZvEAAAA3AAAAA8AAAAAAAAAAAAAAAAAmAIAAGRycy9k&#10;b3ducmV2LnhtbFBLBQYAAAAABAAEAPUAAACJAwAAAAA=&#10;" filled="f" stroked="f">
                  <v:textbox style="mso-fit-shape-to-text:t">
                    <w:txbxContent>
                      <w:p w14:paraId="16F99352"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v:textbox>
                </v:rect>
                <v:rect id="Rechteck 909" o:spid="_x0000_s1562" style="position:absolute;left:25717;top:14954;width:3448;height:24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0rfsMA&#10;AADcAAAADwAAAGRycy9kb3ducmV2LnhtbESPQWsCMRSE7wX/Q3gFbzWp0lJXo6ggSC+la1uvj83r&#10;7tLNS0iirv++EQSPw8x8w8yXve3EiUJsHWt4HikQxJUzLdcavvbbpzcQMSEb7ByThgtFWC4GD3Ms&#10;jDvzJ53KVIsM4VighiYlX0gZq4YsxpHzxNn7dcFiyjLU0gQ8Z7jt5FipV2mx5bzQoKdNQ9VfebQa&#10;jpP3vvsu18Z/qN3B2vDyc0Gv9fCxX81AJOrTPXxr74yGqZrC9Uw+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0rfsMAAADcAAAADwAAAAAAAAAAAAAAAACYAgAAZHJzL2Rv&#10;d25yZXYueG1sUEsFBgAAAAAEAAQA9QAAAIgDAAAAAA==&#10;" filled="f" stroked="f">
                  <v:textbox>
                    <w:txbxContent>
                      <w:p w14:paraId="16F99353"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BD9" w14:textId="77777777" w:rsidR="00D2055D" w:rsidRDefault="00D2055D" w:rsidP="00D2055D"/>
    <w:p w14:paraId="16F98BDA" w14:textId="77777777" w:rsidR="00D2055D" w:rsidRDefault="00D2055D"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657353" w:rsidRPr="00AD4FE7" w14:paraId="16F98BDC" w14:textId="77777777" w:rsidTr="00DD1805">
        <w:trPr>
          <w:cantSplit/>
          <w:trHeight w:val="329"/>
        </w:trPr>
        <w:tc>
          <w:tcPr>
            <w:tcW w:w="5000" w:type="pct"/>
            <w:shd w:val="clear" w:color="auto" w:fill="FFFFCC"/>
            <w:vAlign w:val="center"/>
          </w:tcPr>
          <w:p w14:paraId="16F98BDB" w14:textId="77777777" w:rsidR="00657353" w:rsidRPr="00A370B7" w:rsidRDefault="00657353" w:rsidP="00B335DB">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657353" w:rsidRPr="00AD4FE7" w14:paraId="16F98BE0" w14:textId="77777777" w:rsidTr="00DD1805">
        <w:trPr>
          <w:cantSplit/>
        </w:trPr>
        <w:tc>
          <w:tcPr>
            <w:tcW w:w="5000" w:type="pct"/>
            <w:vAlign w:val="center"/>
          </w:tcPr>
          <w:p w14:paraId="16F98BDD" w14:textId="77777777" w:rsidR="00657353" w:rsidRPr="00A370B7" w:rsidRDefault="00657353" w:rsidP="00B335DB">
            <w:pPr>
              <w:spacing w:line="240" w:lineRule="auto"/>
            </w:pPr>
            <w:r w:rsidRPr="00A370B7">
              <w:rPr>
                <w:b/>
              </w:rPr>
              <w:t>“</w:t>
            </w:r>
            <w:r w:rsidRPr="00A370B7">
              <w:rPr>
                <w:rFonts w:cs="Arial"/>
                <w:b/>
                <w:bCs/>
                <w:szCs w:val="20"/>
              </w:rPr>
              <w:t>asram:IdentificationIdentifier “</w:t>
            </w:r>
            <w:r w:rsidRPr="00A370B7">
              <w:t xml:space="preserve"> can be repeated with different information.</w:t>
            </w:r>
          </w:p>
          <w:p w14:paraId="16F98BDE" w14:textId="77777777" w:rsidR="00657353" w:rsidRPr="00A370B7" w:rsidRDefault="00657353" w:rsidP="00B335DB"/>
          <w:p w14:paraId="16F98BDF" w14:textId="77777777" w:rsidR="00657353" w:rsidRPr="00A370B7" w:rsidRDefault="00657353" w:rsidP="00E93E32">
            <w:r w:rsidRPr="00A370B7">
              <w:t xml:space="preserve">In order to differentiate between </w:t>
            </w:r>
            <w:r w:rsidR="000439C8" w:rsidRPr="00A370B7">
              <w:t>this</w:t>
            </w:r>
            <w:r w:rsidRPr="00A370B7">
              <w:t xml:space="preserve"> information, </w:t>
            </w:r>
            <w:r w:rsidRPr="00A370B7">
              <w:rPr>
                <w:b/>
              </w:rPr>
              <w:t>“schemeName”</w:t>
            </w:r>
            <w:r w:rsidRPr="00A370B7">
              <w:t xml:space="preserve"> will be used.</w:t>
            </w:r>
          </w:p>
        </w:tc>
      </w:tr>
    </w:tbl>
    <w:p w14:paraId="16F98BE1" w14:textId="77777777" w:rsidR="001B5B5C" w:rsidRDefault="001B5B5C" w:rsidP="00AB0651"/>
    <w:p w14:paraId="16F98BE2" w14:textId="77777777" w:rsidR="0068072A" w:rsidRDefault="0068072A" w:rsidP="00AB0651"/>
    <w:p w14:paraId="16F98BE3" w14:textId="77777777" w:rsidR="0068072A" w:rsidRDefault="0068072A" w:rsidP="00AB0651"/>
    <w:p w14:paraId="16F98BE4" w14:textId="77777777" w:rsidR="00E93E32" w:rsidRDefault="00E93E32">
      <w:pPr>
        <w:spacing w:line="240" w:lineRule="auto"/>
      </w:pPr>
      <w:r>
        <w:br w:type="page"/>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BEC" w14:textId="77777777" w:rsidTr="00DD1805">
        <w:trPr>
          <w:cantSplit/>
          <w:trHeight w:val="330"/>
        </w:trPr>
        <w:tc>
          <w:tcPr>
            <w:tcW w:w="1056" w:type="pct"/>
            <w:shd w:val="clear" w:color="auto" w:fill="FFFFCC"/>
            <w:noWrap/>
            <w:vAlign w:val="center"/>
            <w:hideMark/>
          </w:tcPr>
          <w:p w14:paraId="16F98BE5" w14:textId="77777777" w:rsidR="00A370B7" w:rsidRPr="00A370B7" w:rsidRDefault="00A370B7" w:rsidP="00E93E3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BE6" w14:textId="77777777" w:rsidR="00A370B7" w:rsidRPr="00A370B7" w:rsidRDefault="00A370B7" w:rsidP="00E93E3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BE7" w14:textId="77777777" w:rsidR="00A370B7" w:rsidRPr="00A370B7" w:rsidRDefault="00A370B7" w:rsidP="00E93E3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BE8" w14:textId="77777777" w:rsidR="00A370B7" w:rsidRPr="00A370B7" w:rsidRDefault="00A370B7" w:rsidP="00E93E3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BE9" w14:textId="77777777" w:rsidR="00A370B7" w:rsidRPr="00A370B7" w:rsidRDefault="00A370B7" w:rsidP="00E93E3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BEA" w14:textId="77777777" w:rsidR="00A370B7" w:rsidRPr="00A370B7" w:rsidRDefault="00A370B7" w:rsidP="00E93E3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BEB" w14:textId="77777777" w:rsidR="00A370B7" w:rsidRPr="00A370B7" w:rsidRDefault="00A370B7" w:rsidP="00E93E3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BF8" w14:textId="77777777" w:rsidTr="00B2672A">
        <w:trPr>
          <w:cantSplit/>
          <w:trHeight w:val="315"/>
        </w:trPr>
        <w:tc>
          <w:tcPr>
            <w:tcW w:w="1056" w:type="pct"/>
            <w:shd w:val="clear" w:color="auto" w:fill="C00000"/>
            <w:noWrap/>
            <w:vAlign w:val="center"/>
            <w:hideMark/>
          </w:tcPr>
          <w:p w14:paraId="16F98BED"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asram:IdentificationIdentifier</w:t>
            </w:r>
          </w:p>
        </w:tc>
        <w:tc>
          <w:tcPr>
            <w:tcW w:w="453" w:type="pct"/>
            <w:shd w:val="clear" w:color="auto" w:fill="C00000"/>
            <w:vAlign w:val="center"/>
            <w:hideMark/>
          </w:tcPr>
          <w:p w14:paraId="16F98BEE"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BEF"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64</w:t>
            </w:r>
          </w:p>
        </w:tc>
        <w:tc>
          <w:tcPr>
            <w:tcW w:w="352" w:type="pct"/>
            <w:shd w:val="clear" w:color="auto" w:fill="C00000"/>
            <w:noWrap/>
            <w:vAlign w:val="center"/>
            <w:hideMark/>
          </w:tcPr>
          <w:p w14:paraId="16F98BF0"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955" w:type="pct"/>
            <w:shd w:val="clear" w:color="auto" w:fill="C00000"/>
            <w:noWrap/>
            <w:vAlign w:val="center"/>
            <w:hideMark/>
          </w:tcPr>
          <w:p w14:paraId="16F98BF1"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0000172763</w:t>
            </w:r>
          </w:p>
        </w:tc>
        <w:tc>
          <w:tcPr>
            <w:tcW w:w="302" w:type="pct"/>
            <w:shd w:val="clear" w:color="auto" w:fill="C00000"/>
            <w:noWrap/>
            <w:vAlign w:val="center"/>
            <w:hideMark/>
          </w:tcPr>
          <w:p w14:paraId="16F98BF2" w14:textId="77777777" w:rsidR="00A370B7" w:rsidRPr="00B2672A" w:rsidRDefault="00A370B7" w:rsidP="00E93E32">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1" w:type="pct"/>
            <w:shd w:val="clear" w:color="auto" w:fill="C00000"/>
            <w:vAlign w:val="center"/>
          </w:tcPr>
          <w:p w14:paraId="16F98BF3" w14:textId="77777777" w:rsidR="00A370B7" w:rsidRPr="00B2672A" w:rsidRDefault="00A370B7" w:rsidP="00E93E32">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If attribute “schemeName” is missing, the following assignment is valid:</w:t>
            </w:r>
          </w:p>
          <w:p w14:paraId="16F98BF4" w14:textId="77777777" w:rsidR="00A370B7" w:rsidRPr="00B2672A" w:rsidRDefault="00A370B7" w:rsidP="00E93E32">
            <w:pPr>
              <w:spacing w:line="240" w:lineRule="auto"/>
              <w:rPr>
                <w:rFonts w:eastAsia="Times New Roman"/>
                <w:color w:val="FFFFFF" w:themeColor="background1"/>
                <w:sz w:val="16"/>
                <w:lang w:eastAsia="de-DE"/>
              </w:rPr>
            </w:pPr>
          </w:p>
          <w:p w14:paraId="16F98BF5" w14:textId="77777777" w:rsidR="00A370B7" w:rsidRPr="00B2672A" w:rsidRDefault="00A370B7" w:rsidP="00E93E32">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Supplier</w:t>
            </w:r>
            <w:r w:rsidR="000B3194"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Number:</w:t>
            </w:r>
          </w:p>
          <w:p w14:paraId="16F98BF6" w14:textId="77777777" w:rsidR="00A370B7" w:rsidRPr="00B2672A" w:rsidRDefault="00A370B7" w:rsidP="00E93E32">
            <w:pPr>
              <w:spacing w:line="240" w:lineRule="auto"/>
              <w:rPr>
                <w:rFonts w:eastAsia="Times New Roman"/>
                <w:color w:val="FFFFFF" w:themeColor="background1"/>
                <w:sz w:val="16"/>
                <w:lang w:eastAsia="de-DE"/>
              </w:rPr>
            </w:pPr>
          </w:p>
          <w:p w14:paraId="16F98BF7" w14:textId="77777777" w:rsidR="00A370B7" w:rsidRPr="00B2672A" w:rsidRDefault="00A370B7" w:rsidP="00E93E32">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Defines the supplier’s number assigned by the customer. This ID is a key for response messages and identifies the supplier within AirSupply and all corresponding messages.</w:t>
            </w:r>
          </w:p>
        </w:tc>
      </w:tr>
      <w:tr w:rsidR="00A370B7" w:rsidRPr="00A370B7" w14:paraId="16F98C06" w14:textId="77777777" w:rsidTr="00B2672A">
        <w:trPr>
          <w:cantSplit/>
          <w:trHeight w:val="315"/>
        </w:trPr>
        <w:tc>
          <w:tcPr>
            <w:tcW w:w="1056" w:type="pct"/>
            <w:shd w:val="clear" w:color="auto" w:fill="92D050"/>
            <w:noWrap/>
            <w:vAlign w:val="center"/>
            <w:hideMark/>
          </w:tcPr>
          <w:p w14:paraId="16F98BF9" w14:textId="77777777" w:rsidR="00A370B7" w:rsidRPr="00A370B7" w:rsidRDefault="00A370B7" w:rsidP="00E93E32">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BFA" w14:textId="77777777" w:rsidR="00A370B7" w:rsidRPr="00A370B7" w:rsidRDefault="00A370B7" w:rsidP="00E93E3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BFB" w14:textId="77777777" w:rsidR="00A370B7" w:rsidRPr="00A370B7" w:rsidRDefault="00A370B7" w:rsidP="00E93E3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64</w:t>
            </w:r>
          </w:p>
        </w:tc>
        <w:tc>
          <w:tcPr>
            <w:tcW w:w="352" w:type="pct"/>
            <w:shd w:val="clear" w:color="auto" w:fill="92D050"/>
            <w:noWrap/>
            <w:vAlign w:val="center"/>
            <w:hideMark/>
          </w:tcPr>
          <w:p w14:paraId="16F98BFC" w14:textId="77777777" w:rsidR="00A370B7" w:rsidRPr="00A370B7" w:rsidRDefault="00A370B7" w:rsidP="00E93E3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5" w:type="pct"/>
            <w:shd w:val="clear" w:color="auto" w:fill="92D050"/>
            <w:noWrap/>
            <w:vAlign w:val="center"/>
            <w:hideMark/>
          </w:tcPr>
          <w:p w14:paraId="16F98BFD" w14:textId="77777777" w:rsidR="00A370B7" w:rsidRPr="00A370B7" w:rsidRDefault="00A370B7" w:rsidP="00E93E3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0000172763</w:t>
            </w:r>
          </w:p>
        </w:tc>
        <w:tc>
          <w:tcPr>
            <w:tcW w:w="302" w:type="pct"/>
            <w:shd w:val="clear" w:color="auto" w:fill="92D050"/>
            <w:noWrap/>
            <w:vAlign w:val="center"/>
            <w:hideMark/>
          </w:tcPr>
          <w:p w14:paraId="16F98BFE" w14:textId="77777777" w:rsidR="00A370B7" w:rsidRPr="00A370B7" w:rsidRDefault="00A370B7" w:rsidP="00E93E32">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BFF" w14:textId="77777777" w:rsidR="00A370B7" w:rsidRPr="00A370B7" w:rsidRDefault="00A370B7" w:rsidP="00E93E32">
            <w:pPr>
              <w:spacing w:line="240" w:lineRule="auto"/>
              <w:rPr>
                <w:rFonts w:eastAsia="Times New Roman"/>
                <w:color w:val="000000"/>
                <w:sz w:val="16"/>
                <w:lang w:eastAsia="de-DE"/>
              </w:rPr>
            </w:pPr>
            <w:r w:rsidRPr="00A370B7">
              <w:rPr>
                <w:rFonts w:eastAsia="Times New Roman"/>
                <w:color w:val="000000"/>
                <w:sz w:val="16"/>
                <w:lang w:eastAsia="de-DE"/>
              </w:rPr>
              <w:t>If attribute “schemeName” is equal to value "Local", the following assignment is valid:</w:t>
            </w:r>
          </w:p>
          <w:p w14:paraId="16F98C00" w14:textId="77777777" w:rsidR="00A370B7" w:rsidRDefault="00A370B7" w:rsidP="00E93E32">
            <w:pPr>
              <w:spacing w:line="240" w:lineRule="auto"/>
              <w:rPr>
                <w:rFonts w:eastAsia="Times New Roman"/>
                <w:color w:val="000000"/>
                <w:sz w:val="16"/>
                <w:lang w:eastAsia="de-DE"/>
              </w:rPr>
            </w:pPr>
          </w:p>
          <w:p w14:paraId="16F98C01" w14:textId="77777777" w:rsidR="0068072A" w:rsidRDefault="0068072A" w:rsidP="00E93E32">
            <w:pPr>
              <w:spacing w:line="240" w:lineRule="auto"/>
              <w:rPr>
                <w:rFonts w:eastAsia="Times New Roman"/>
                <w:color w:val="000000"/>
                <w:sz w:val="16"/>
                <w:lang w:eastAsia="de-DE"/>
              </w:rPr>
            </w:pPr>
            <w:r>
              <w:rPr>
                <w:rFonts w:eastAsia="Times New Roman"/>
                <w:color w:val="000000"/>
                <w:sz w:val="16"/>
                <w:lang w:eastAsia="de-DE"/>
              </w:rPr>
              <w:t>Additional Supplier</w:t>
            </w:r>
            <w:r w:rsidR="000B3194">
              <w:rPr>
                <w:rFonts w:eastAsia="Times New Roman"/>
                <w:color w:val="000000"/>
                <w:sz w:val="16"/>
                <w:lang w:eastAsia="de-DE"/>
              </w:rPr>
              <w:t xml:space="preserve"> </w:t>
            </w:r>
            <w:r>
              <w:rPr>
                <w:rFonts w:eastAsia="Times New Roman"/>
                <w:color w:val="000000"/>
                <w:sz w:val="16"/>
                <w:lang w:eastAsia="de-DE"/>
              </w:rPr>
              <w:t>code (not a key)</w:t>
            </w:r>
          </w:p>
          <w:p w14:paraId="16F98C02" w14:textId="77777777" w:rsidR="0068072A" w:rsidRDefault="0068072A" w:rsidP="00E93E32">
            <w:pPr>
              <w:spacing w:line="240" w:lineRule="auto"/>
              <w:rPr>
                <w:rFonts w:eastAsia="Times New Roman"/>
                <w:color w:val="000000"/>
                <w:sz w:val="16"/>
                <w:lang w:eastAsia="de-DE"/>
              </w:rPr>
            </w:pPr>
          </w:p>
          <w:p w14:paraId="16F98C03" w14:textId="77777777" w:rsidR="0068072A" w:rsidRDefault="0068072A" w:rsidP="00E93E32">
            <w:pPr>
              <w:spacing w:line="240" w:lineRule="auto"/>
              <w:rPr>
                <w:rFonts w:eastAsia="Times New Roman"/>
                <w:color w:val="000000"/>
                <w:sz w:val="16"/>
                <w:lang w:eastAsia="de-DE"/>
              </w:rPr>
            </w:pPr>
            <w:r>
              <w:rPr>
                <w:rFonts w:eastAsia="Times New Roman"/>
                <w:color w:val="000000"/>
                <w:sz w:val="16"/>
                <w:lang w:eastAsia="de-DE"/>
              </w:rPr>
              <w:t>For Airbus:</w:t>
            </w:r>
          </w:p>
          <w:p w14:paraId="16F98C04" w14:textId="77777777" w:rsidR="0068072A" w:rsidRPr="00A370B7" w:rsidRDefault="0068072A" w:rsidP="00E93E32">
            <w:pPr>
              <w:spacing w:line="240" w:lineRule="auto"/>
              <w:rPr>
                <w:rFonts w:eastAsia="Times New Roman"/>
                <w:color w:val="000000"/>
                <w:sz w:val="16"/>
                <w:lang w:eastAsia="de-DE"/>
              </w:rPr>
            </w:pPr>
          </w:p>
          <w:p w14:paraId="16F98C05" w14:textId="77777777" w:rsidR="00A370B7" w:rsidRPr="00A370B7" w:rsidRDefault="00A370B7" w:rsidP="00E93E32">
            <w:pPr>
              <w:spacing w:line="240" w:lineRule="auto"/>
              <w:rPr>
                <w:rFonts w:eastAsia="Times New Roman"/>
                <w:color w:val="000000"/>
                <w:sz w:val="16"/>
                <w:lang w:val="fr-FR" w:eastAsia="de-DE"/>
              </w:rPr>
            </w:pPr>
            <w:r w:rsidRPr="00A370B7">
              <w:rPr>
                <w:rFonts w:eastAsia="Times New Roman"/>
                <w:color w:val="000000"/>
                <w:sz w:val="16"/>
                <w:lang w:val="fr-FR" w:eastAsia="de-DE"/>
              </w:rPr>
              <w:t>Supplier</w:t>
            </w:r>
            <w:r w:rsidR="000B3194">
              <w:rPr>
                <w:rFonts w:eastAsia="Times New Roman"/>
                <w:color w:val="000000"/>
                <w:sz w:val="16"/>
                <w:lang w:val="fr-FR" w:eastAsia="de-DE"/>
              </w:rPr>
              <w:t xml:space="preserve"> </w:t>
            </w:r>
            <w:r w:rsidR="0068072A">
              <w:rPr>
                <w:rFonts w:eastAsia="Times New Roman"/>
                <w:color w:val="000000"/>
                <w:sz w:val="16"/>
                <w:lang w:val="fr-FR" w:eastAsia="de-DE"/>
              </w:rPr>
              <w:t>local</w:t>
            </w:r>
            <w:r w:rsidR="000B3194">
              <w:rPr>
                <w:rFonts w:eastAsia="Times New Roman"/>
                <w:color w:val="000000"/>
                <w:sz w:val="16"/>
                <w:lang w:val="fr-FR" w:eastAsia="de-DE"/>
              </w:rPr>
              <w:t xml:space="preserve"> </w:t>
            </w:r>
            <w:r w:rsidR="0068072A">
              <w:rPr>
                <w:rFonts w:eastAsia="Times New Roman"/>
                <w:color w:val="000000"/>
                <w:sz w:val="16"/>
                <w:lang w:val="fr-FR" w:eastAsia="de-DE"/>
              </w:rPr>
              <w:t>number (used in NatCo-System</w:t>
            </w:r>
            <w:r w:rsidR="0068072A" w:rsidRPr="00A370B7">
              <w:rPr>
                <w:rFonts w:eastAsia="Times New Roman"/>
                <w:color w:val="000000"/>
                <w:sz w:val="16"/>
                <w:lang w:val="fr-FR" w:eastAsia="de-DE"/>
              </w:rPr>
              <w:t xml:space="preserve">) </w:t>
            </w:r>
          </w:p>
        </w:tc>
      </w:tr>
      <w:tr w:rsidR="00A370B7" w:rsidRPr="00AD4FE7" w14:paraId="16F98C0E" w14:textId="77777777" w:rsidTr="00B2672A">
        <w:trPr>
          <w:cantSplit/>
          <w:trHeight w:val="315"/>
        </w:trPr>
        <w:tc>
          <w:tcPr>
            <w:tcW w:w="1056" w:type="pct"/>
            <w:shd w:val="clear" w:color="auto" w:fill="C00000"/>
            <w:noWrap/>
            <w:vAlign w:val="center"/>
            <w:hideMark/>
          </w:tcPr>
          <w:p w14:paraId="16F98C07"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w:t>
            </w:r>
            <w:r w:rsidRPr="00B2672A">
              <w:rPr>
                <w:rFonts w:cs="Arial"/>
                <w:bCs/>
                <w:color w:val="FFFFFF" w:themeColor="background1"/>
                <w:sz w:val="16"/>
                <w:szCs w:val="20"/>
                <w:lang w:val="de-DE"/>
              </w:rPr>
              <w:t>NameText</w:t>
            </w:r>
          </w:p>
        </w:tc>
        <w:tc>
          <w:tcPr>
            <w:tcW w:w="453" w:type="pct"/>
            <w:shd w:val="clear" w:color="auto" w:fill="C00000"/>
            <w:vAlign w:val="center"/>
            <w:hideMark/>
          </w:tcPr>
          <w:p w14:paraId="16F98C08"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C09"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50</w:t>
            </w:r>
          </w:p>
        </w:tc>
        <w:tc>
          <w:tcPr>
            <w:tcW w:w="352" w:type="pct"/>
            <w:shd w:val="clear" w:color="auto" w:fill="C00000"/>
            <w:noWrap/>
            <w:vAlign w:val="center"/>
            <w:hideMark/>
          </w:tcPr>
          <w:p w14:paraId="16F98C0A"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955" w:type="pct"/>
            <w:shd w:val="clear" w:color="auto" w:fill="C00000"/>
            <w:noWrap/>
            <w:vAlign w:val="center"/>
            <w:hideMark/>
          </w:tcPr>
          <w:p w14:paraId="16F98C0B" w14:textId="77777777" w:rsidR="00A370B7" w:rsidRPr="00B2672A" w:rsidRDefault="00A370B7" w:rsidP="00E93E32">
            <w:pPr>
              <w:spacing w:line="240" w:lineRule="auto"/>
              <w:rPr>
                <w:rFonts w:eastAsia="Times New Roman" w:cs="Arial"/>
                <w:color w:val="FFFFFF" w:themeColor="background1"/>
                <w:sz w:val="16"/>
                <w:szCs w:val="20"/>
                <w:lang w:val="de-DE" w:eastAsia="de-DE"/>
              </w:rPr>
            </w:pPr>
            <w:r w:rsidRPr="00B2672A">
              <w:rPr>
                <w:rFonts w:cs="Arial"/>
                <w:color w:val="FFFFFF" w:themeColor="background1"/>
                <w:sz w:val="16"/>
                <w:szCs w:val="20"/>
              </w:rPr>
              <w:t>RUAG Aerospace GmbH</w:t>
            </w:r>
          </w:p>
        </w:tc>
        <w:tc>
          <w:tcPr>
            <w:tcW w:w="302" w:type="pct"/>
            <w:shd w:val="clear" w:color="auto" w:fill="C00000"/>
            <w:noWrap/>
            <w:vAlign w:val="center"/>
            <w:hideMark/>
          </w:tcPr>
          <w:p w14:paraId="16F98C0C" w14:textId="77777777" w:rsidR="00A370B7" w:rsidRPr="00B2672A" w:rsidRDefault="00A370B7" w:rsidP="00E93E32">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1" w:type="pct"/>
            <w:shd w:val="clear" w:color="auto" w:fill="C00000"/>
            <w:vAlign w:val="center"/>
          </w:tcPr>
          <w:p w14:paraId="16F98C0D" w14:textId="77777777" w:rsidR="00A370B7" w:rsidRPr="00B2672A" w:rsidRDefault="00A370B7" w:rsidP="00E93E32">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Supplier</w:t>
            </w:r>
            <w:r w:rsidR="0068072A" w:rsidRPr="00B2672A">
              <w:rPr>
                <w:rFonts w:eastAsia="Times New Roman"/>
                <w:color w:val="FFFFFF" w:themeColor="background1"/>
                <w:sz w:val="16"/>
                <w:lang w:eastAsia="de-DE"/>
              </w:rPr>
              <w:t xml:space="preserve"> organization n</w:t>
            </w:r>
            <w:r w:rsidRPr="00B2672A">
              <w:rPr>
                <w:rFonts w:eastAsia="Times New Roman"/>
                <w:color w:val="FFFFFF" w:themeColor="background1"/>
                <w:sz w:val="16"/>
                <w:lang w:eastAsia="de-DE"/>
              </w:rPr>
              <w:t>ame</w:t>
            </w:r>
          </w:p>
        </w:tc>
      </w:tr>
    </w:tbl>
    <w:p w14:paraId="16F98C0F" w14:textId="77777777" w:rsidR="00E66A45" w:rsidRPr="00E66A45" w:rsidRDefault="00E66A45" w:rsidP="00E66A45"/>
    <w:p w14:paraId="16F98C10" w14:textId="77777777" w:rsidR="00E66A45" w:rsidRPr="00DF7A8E" w:rsidRDefault="00E66A45" w:rsidP="00DF7A8E">
      <w:pPr>
        <w:pStyle w:val="berschrift4"/>
        <w:ind w:left="851"/>
        <w:rPr>
          <w:szCs w:val="20"/>
        </w:rPr>
      </w:pPr>
      <w:bookmarkStart w:id="66" w:name="_Toc347482198"/>
      <w:r w:rsidRPr="00DF7A8E">
        <w:rPr>
          <w:szCs w:val="20"/>
        </w:rPr>
        <w:t>asram:SpecifiedCILegalOrganization</w:t>
      </w:r>
      <w:bookmarkEnd w:id="66"/>
    </w:p>
    <w:p w14:paraId="16F98C11" w14:textId="77777777" w:rsidR="000B3194" w:rsidRPr="000B3194" w:rsidRDefault="000B3194" w:rsidP="000B3194"/>
    <w:p w14:paraId="16F98C12" w14:textId="77777777" w:rsidR="00E66A45" w:rsidRDefault="000B3194" w:rsidP="00E66A45">
      <w:r>
        <w:rPr>
          <w:noProof/>
          <w:lang w:eastAsia="zh-TW"/>
        </w:rPr>
        <mc:AlternateContent>
          <mc:Choice Requires="wpg">
            <w:drawing>
              <wp:inline distT="0" distB="0" distL="0" distR="0" wp14:anchorId="16F991FC" wp14:editId="16F991FD">
                <wp:extent cx="4682361" cy="511810"/>
                <wp:effectExtent l="0" t="0" r="23495" b="2540"/>
                <wp:docPr id="944" name="Gruppieren 944"/>
                <wp:cNvGraphicFramePr/>
                <a:graphic xmlns:a="http://schemas.openxmlformats.org/drawingml/2006/main">
                  <a:graphicData uri="http://schemas.microsoft.com/office/word/2010/wordprocessingGroup">
                    <wpg:wgp>
                      <wpg:cNvGrpSpPr/>
                      <wpg:grpSpPr>
                        <a:xfrm>
                          <a:off x="0" y="0"/>
                          <a:ext cx="4682361" cy="511810"/>
                          <a:chOff x="0" y="0"/>
                          <a:chExt cx="4682361" cy="511810"/>
                        </a:xfrm>
                      </wpg:grpSpPr>
                      <wps:wsp>
                        <wps:cNvPr id="745" name="Rectangle 8087"/>
                        <wps:cNvSpPr>
                          <a:spLocks noChangeArrowheads="1"/>
                        </wps:cNvSpPr>
                        <wps:spPr bwMode="auto">
                          <a:xfrm>
                            <a:off x="266700" y="0"/>
                            <a:ext cx="2435599" cy="344170"/>
                          </a:xfrm>
                          <a:prstGeom prst="rect">
                            <a:avLst/>
                          </a:prstGeom>
                          <a:solidFill>
                            <a:srgbClr val="8DB3E2"/>
                          </a:solidFill>
                          <a:ln w="25400">
                            <a:solidFill>
                              <a:srgbClr val="000000"/>
                            </a:solidFill>
                            <a:miter lim="800000"/>
                            <a:headEnd/>
                            <a:tailEnd/>
                          </a:ln>
                        </wps:spPr>
                        <wps:txbx>
                          <w:txbxContent>
                            <w:p w14:paraId="16F99354" w14:textId="77777777" w:rsidR="009502FA" w:rsidRPr="00E66A45" w:rsidRDefault="009502FA" w:rsidP="00E66A45">
                              <w:pPr>
                                <w:spacing w:line="240" w:lineRule="auto"/>
                                <w:rPr>
                                  <w:b/>
                                  <w:szCs w:val="24"/>
                                </w:rPr>
                              </w:pPr>
                              <w:proofErr w:type="spellStart"/>
                              <w:proofErr w:type="gramStart"/>
                              <w:r w:rsidRPr="00E66A45">
                                <w:rPr>
                                  <w:rFonts w:cs="Arial"/>
                                  <w:b/>
                                  <w:bCs/>
                                  <w:szCs w:val="20"/>
                                </w:rPr>
                                <w:t>asram:</w:t>
                              </w:r>
                              <w:proofErr w:type="gramEnd"/>
                              <w:r w:rsidRPr="00E66A45">
                                <w:rPr>
                                  <w:rFonts w:cs="Arial"/>
                                  <w:b/>
                                  <w:bCs/>
                                  <w:szCs w:val="20"/>
                                </w:rPr>
                                <w:t>SpecifiedCILegalOrganization</w:t>
                              </w:r>
                              <w:proofErr w:type="spellEnd"/>
                            </w:p>
                          </w:txbxContent>
                        </wps:txbx>
                        <wps:bodyPr rot="0" vert="horz" wrap="square" lIns="91440" tIns="45720" rIns="91440" bIns="45720" anchor="t" anchorCtr="0" upright="1">
                          <a:noAutofit/>
                        </wps:bodyPr>
                      </wps:wsp>
                      <wps:wsp>
                        <wps:cNvPr id="748" name="Rectangle 8090"/>
                        <wps:cNvSpPr>
                          <a:spLocks noChangeArrowheads="1"/>
                        </wps:cNvSpPr>
                        <wps:spPr bwMode="auto">
                          <a:xfrm>
                            <a:off x="3476625" y="0"/>
                            <a:ext cx="1205736" cy="34417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55" w14:textId="77777777" w:rsidR="009502FA" w:rsidRPr="00E66A45" w:rsidRDefault="009502FA" w:rsidP="00E66A45">
                              <w:proofErr w:type="spellStart"/>
                              <w:r>
                                <w:rPr>
                                  <w:rFonts w:cs="Arial"/>
                                  <w:bCs/>
                                  <w:szCs w:val="20"/>
                                  <w:lang w:val="de-DE"/>
                                </w:rPr>
                                <w:t>asram:</w:t>
                              </w:r>
                              <w:r w:rsidRPr="00E66A45">
                                <w:rPr>
                                  <w:rFonts w:cs="Arial"/>
                                  <w:bCs/>
                                  <w:szCs w:val="20"/>
                                  <w:lang w:val="de-DE"/>
                                </w:rPr>
                                <w:t>NameText</w:t>
                              </w:r>
                              <w:proofErr w:type="spellEnd"/>
                            </w:p>
                          </w:txbxContent>
                        </wps:txbx>
                        <wps:bodyPr rot="0" vert="horz" wrap="square" lIns="91440" tIns="45720" rIns="91440" bIns="45720" anchor="t" anchorCtr="0" upright="1">
                          <a:noAutofit/>
                        </wps:bodyPr>
                      </wps:wsp>
                      <wps:wsp>
                        <wps:cNvPr id="749" name="Rectangle 8091"/>
                        <wps:cNvSpPr>
                          <a:spLocks noChangeArrowheads="1"/>
                        </wps:cNvSpPr>
                        <wps:spPr bwMode="auto">
                          <a:xfrm>
                            <a:off x="2714625" y="104775"/>
                            <a:ext cx="190480" cy="166064"/>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46" name="AutoShape 8088"/>
                        <wps:cNvCnPr>
                          <a:cxnSpLocks noChangeShapeType="1"/>
                        </wps:cNvCnPr>
                        <wps:spPr bwMode="auto">
                          <a:xfrm>
                            <a:off x="2905125" y="190500"/>
                            <a:ext cx="57588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0" name="AutoShape 8092"/>
                        <wps:cNvCnPr>
                          <a:cxnSpLocks noChangeShapeType="1"/>
                        </wps:cNvCnPr>
                        <wps:spPr bwMode="auto">
                          <a:xfrm>
                            <a:off x="2705100" y="190500"/>
                            <a:ext cx="2158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7" name="Rechteck 917"/>
                        <wps:cNvSpPr>
                          <a:spLocks noChangeArrowheads="1"/>
                        </wps:cNvSpPr>
                        <wps:spPr bwMode="auto">
                          <a:xfrm>
                            <a:off x="0" y="38100"/>
                            <a:ext cx="3441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56"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918" name="Rechteck 918"/>
                        <wps:cNvSpPr>
                          <a:spLocks noChangeArrowheads="1"/>
                        </wps:cNvSpPr>
                        <wps:spPr bwMode="auto">
                          <a:xfrm>
                            <a:off x="3200061" y="219075"/>
                            <a:ext cx="344170"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57"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g:wgp>
                  </a:graphicData>
                </a:graphic>
              </wp:inline>
            </w:drawing>
          </mc:Choice>
          <mc:Fallback>
            <w:pict>
              <v:group id="Gruppieren 944" o:spid="_x0000_s1563" style="width:368.7pt;height:40.3pt;mso-position-horizontal-relative:char;mso-position-vertical-relative:line" coordsize="46823,5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">
                <v:rect id="Rectangle 8087" o:spid="_x0000_s1564" style="position:absolute;left:2667;width:24355;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HvcQA&#10;AADcAAAADwAAAGRycy9kb3ducmV2LnhtbESPS4sCMRCE7wv+h9CCtzWj+NpZo4giiAfBB+y1d9JO&#10;BiedYRJ19NcbYWGPRVV9RU3njS3FjWpfOFbQ6yYgiDOnC84VnI7rzwkIH5A1lo5JwYM8zGetjymm&#10;2t15T7dDyEWEsE9RgQmhSqX0mSGLvusq4uidXW0xRFnnUtd4j3Bbyn6SjKTFguOCwYqWhrLL4WoV&#10;rK4/Zv10xm93VDz1L7rlV3+jVKfdLL5BBGrCf/ivvdEKxoMhvM/EIyB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lR73EAAAA3AAAAA8AAAAAAAAAAAAAAAAAmAIAAGRycy9k&#10;b3ducmV2LnhtbFBLBQYAAAAABAAEAPUAAACJAwAAAAA=&#10;" fillcolor="#8db3e2" strokeweight="2pt">
                  <v:textbox>
                    <w:txbxContent>
                      <w:p w14:paraId="16F99354" w14:textId="77777777" w:rsidR="009502FA" w:rsidRPr="00E66A45" w:rsidRDefault="009502FA" w:rsidP="00E66A45">
                        <w:pPr>
                          <w:spacing w:line="240" w:lineRule="auto"/>
                          <w:rPr>
                            <w:b/>
                            <w:szCs w:val="24"/>
                          </w:rPr>
                        </w:pPr>
                        <w:proofErr w:type="spellStart"/>
                        <w:proofErr w:type="gramStart"/>
                        <w:r w:rsidRPr="00E66A45">
                          <w:rPr>
                            <w:rFonts w:cs="Arial"/>
                            <w:b/>
                            <w:bCs/>
                            <w:szCs w:val="20"/>
                          </w:rPr>
                          <w:t>asram:</w:t>
                        </w:r>
                        <w:proofErr w:type="gramEnd"/>
                        <w:r w:rsidRPr="00E66A45">
                          <w:rPr>
                            <w:rFonts w:cs="Arial"/>
                            <w:b/>
                            <w:bCs/>
                            <w:szCs w:val="20"/>
                          </w:rPr>
                          <w:t>SpecifiedCILegalOrganization</w:t>
                        </w:r>
                        <w:proofErr w:type="spellEnd"/>
                      </w:p>
                    </w:txbxContent>
                  </v:textbox>
                </v:rect>
                <v:rect id="Rectangle 8090" o:spid="_x0000_s1565" style="position:absolute;left:34766;width:12057;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6m4sQA&#10;AADcAAAADwAAAGRycy9kb3ducmV2LnhtbESPwUrDQBCG70LfYRnBi7SbSLEldluKIoonk5aeh+yY&#10;BLOzYXdtt2/vHASPwz//N99sdtmN6kwhDp4NlIsCFHHr7cCdgePhdb4GFROyxdEzGbhShN12drPB&#10;yvoL13RuUqcEwrFCA31KU6V1bHtyGBd+IpbsyweHScbQaRvwInA36oeieNQOB5YLPU703FP73fw4&#10;0ShzfWre7q/+w7/UQ2nD8jOvjLm7zfsnUIly+l/+a79bA6ul2Mo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puLEAAAA3AAAAA8AAAAAAAAAAAAAAAAAmAIAAGRycy9k&#10;b3ducmV2LnhtbFBLBQYAAAAABAAEAPUAAACJAwAAAAA=&#10;" filled="f" fillcolor="#8db3e2" strokeweight="2pt">
                  <v:textbox>
                    <w:txbxContent>
                      <w:p w14:paraId="16F99355" w14:textId="77777777" w:rsidR="009502FA" w:rsidRPr="00E66A45" w:rsidRDefault="009502FA" w:rsidP="00E66A45">
                        <w:proofErr w:type="spellStart"/>
                        <w:r>
                          <w:rPr>
                            <w:rFonts w:cs="Arial"/>
                            <w:bCs/>
                            <w:szCs w:val="20"/>
                            <w:lang w:val="de-DE"/>
                          </w:rPr>
                          <w:t>asram:</w:t>
                        </w:r>
                        <w:r w:rsidRPr="00E66A45">
                          <w:rPr>
                            <w:rFonts w:cs="Arial"/>
                            <w:bCs/>
                            <w:szCs w:val="20"/>
                            <w:lang w:val="de-DE"/>
                          </w:rPr>
                          <w:t>NameText</w:t>
                        </w:r>
                        <w:proofErr w:type="spellEnd"/>
                      </w:p>
                    </w:txbxContent>
                  </v:textbox>
                </v:rect>
                <v:rect id="Rectangle 8091" o:spid="_x0000_s1566" style="position:absolute;left:27146;top:1047;width:1905;height:1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TvbsQA&#10;AADcAAAADwAAAGRycy9kb3ducmV2LnhtbESPQWsCMRSE7wX/Q3hCbzVbqVVXo0ihtCCC2np/bJ67&#10;Szcva5LV2F/fCAWPw8x8w8yX0TTiTM7XlhU8DzIQxIXVNZcKvr/enyYgfEDW2FgmBVfysFz0HuaY&#10;a3vhHZ33oRQJwj5HBVUIbS6lLyoy6Ae2JU7e0TqDIUlXSu3wkuCmkcMse5UGa04LFbb0VlHxs++M&#10;gnYz6j7Gp7X7PUy6bYHraMMwKvXYj6sZiEAx3MP/7U+tYPwyhdu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E727EAAAA3AAAAA8AAAAAAAAAAAAAAAAAmAIAAGRycy9k&#10;b3ducmV2LnhtbFBLBQYAAAAABAAEAPUAAACJAwAAAAA=&#10;" strokeweight="2pt"/>
                <v:shape id="AutoShape 8088" o:spid="_x0000_s1567" type="#_x0000_t32" style="position:absolute;left:29051;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cRsUAAADcAAAADwAAAGRycy9kb3ducmV2LnhtbESPQWvCQBSE7wX/w/KE3uqmJSRtdBUR&#10;pKVQg1b0+sg+k9Ds25DdJvHfuwWhx2FmvmEWq9E0oqfO1ZYVPM8iEMSF1TWXCo7f26dXEM4ja2ws&#10;k4IrOVgtJw8LzLQdeE/9wZciQNhlqKDyvs2kdEVFBt3MtsTBu9jOoA+yK6XucAhw08iXKEqkwZrD&#10;QoUtbSoqfg6/RkGfn3bptu3fc1+e4v1n/HZG86XU43Rcz0F4Gv1/+N7+0ArSOIG/M+EI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cRsUAAADcAAAADwAAAAAAAAAA&#10;AAAAAAChAgAAZHJzL2Rvd25yZXYueG1sUEsFBgAAAAAEAAQA+QAAAJMDAAAAAA==&#10;" strokeweight="2pt"/>
                <v:shape id="AutoShape 8092" o:spid="_x0000_s1568" type="#_x0000_t32" style="position:absolute;left:27051;top:1905;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Q3dMMAAADcAAAADwAAAGRycy9kb3ducmV2LnhtbERPW2vCMBR+F/YfwhH2pqnDzVmbyhjI&#10;huDEC/p6aI5tWXMSmqzWf28eBj5+fPds2ZtGdNT62rKCyTgBQVxYXXOp4HhYjd5B+ICssbFMCm7k&#10;YZk/DTJMtb3yjrp9KEUMYZ+igioEl0rpi4oM+rF1xJG72NZgiLAtpW7xGsNNI1+S5E0arDk2VOjo&#10;s6Lid/9nFHTb089s5bqvbShP0916Oj+j2Sj1POw/FiAC9eEh/nd/awWz1zg/nolH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UN3TDAAAA3AAAAA8AAAAAAAAAAAAA&#10;AAAAoQIAAGRycy9kb3ducmV2LnhtbFBLBQYAAAAABAAEAPkAAACRAwAAAAA=&#10;" strokeweight="2pt"/>
                <v:rect id="Rechteck 917" o:spid="_x0000_s1569" style="position:absolute;top:381;width:3441;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gKsQA&#10;AADcAAAADwAAAGRycy9kb3ducmV2LnhtbESP0WoCMRRE3wv+Q7hCX4omitS6GkWktUWfqn7AZXO7&#10;G7q5WZK4bv++KRR8HGbmDLPa9K4RHYVoPWuYjBUI4tIby5WGy/lt9AIiJmSDjWfS8EMRNuvBwwoL&#10;42/8Sd0pVSJDOBaooU6pLaSMZU0O49i3xNn78sFhyjJU0gS8Zbhr5FSpZ+nQcl6osaVdTeX36eo0&#10;zPbTw6t9UkfruiteDjKodz5q/Tjst0sQifp0D/+3P4yGxWQOf2fy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14CrEAAAA3AAAAA8AAAAAAAAAAAAAAAAAmAIAAGRycy9k&#10;b3ducmV2LnhtbFBLBQYAAAAABAAEAPUAAACJAwAAAAA=&#10;" filled="f" stroked="f">
                  <v:textbox style="mso-fit-shape-to-text:t">
                    <w:txbxContent>
                      <w:p w14:paraId="16F99356"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v:textbox>
                </v:rect>
                <v:rect id="Rechteck 918" o:spid="_x0000_s1570" style="position:absolute;left:32000;top:2190;width:3442;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p0WMAA&#10;AADcAAAADwAAAGRycy9kb3ducmV2LnhtbERPzWoCMRC+F3yHMEIvRRNFSrsaRUSr6KnWBxg2093Q&#10;zWRJ4rq+vTkIPX58/4tV7xrRUYjWs4bJWIEgLr2xXGm4/OxGHyBiQjbYeCYNd4qwWg5eFlgYf+Nv&#10;6s6pEjmEY4Ea6pTaQspY1uQwjn1LnLlfHxymDEMlTcBbDneNnCr1Lh1azg01trSpqfw7X52G2df0&#10;uLVv6mRdd8XLUQa155PWr8N+PQeRqE//4qf7YDR8TvLafCYfAbl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p0WMAAAADcAAAADwAAAAAAAAAAAAAAAACYAgAAZHJzL2Rvd25y&#10;ZXYueG1sUEsFBgAAAAAEAAQA9QAAAIUDAAAAAA==&#10;" filled="f" stroked="f">
                  <v:textbox style="mso-fit-shape-to-text:t">
                    <w:txbxContent>
                      <w:p w14:paraId="16F99357" w14:textId="77777777" w:rsidR="009502FA" w:rsidRDefault="009502FA" w:rsidP="000B3194">
                        <w:pPr>
                          <w:ind w:right="120"/>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C13" w14:textId="77777777" w:rsidR="00E66A45" w:rsidRDefault="00E66A45" w:rsidP="00E66A45"/>
    <w:p w14:paraId="16F98C14" w14:textId="77777777" w:rsidR="00E66A45" w:rsidRDefault="00E66A45" w:rsidP="00E66A45"/>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C1C" w14:textId="77777777" w:rsidTr="00DD1805">
        <w:trPr>
          <w:cantSplit/>
          <w:trHeight w:val="330"/>
        </w:trPr>
        <w:tc>
          <w:tcPr>
            <w:tcW w:w="1056" w:type="pct"/>
            <w:shd w:val="clear" w:color="auto" w:fill="FFFFCC"/>
            <w:noWrap/>
            <w:vAlign w:val="center"/>
            <w:hideMark/>
          </w:tcPr>
          <w:p w14:paraId="16F98C15" w14:textId="77777777" w:rsidR="00A370B7" w:rsidRPr="00A370B7" w:rsidRDefault="00E03299" w:rsidP="00E03299">
            <w:pPr>
              <w:spacing w:line="240" w:lineRule="auto"/>
              <w:rPr>
                <w:rFonts w:eastAsia="Times New Roman"/>
                <w:b/>
                <w:bCs/>
                <w:color w:val="000000"/>
                <w:lang w:val="de-DE" w:eastAsia="de-DE"/>
              </w:rPr>
            </w:pPr>
            <w:r>
              <w:rPr>
                <w:rFonts w:eastAsia="Times New Roman"/>
                <w:b/>
                <w:bCs/>
                <w:color w:val="000000"/>
                <w:lang w:eastAsia="de-DE"/>
              </w:rPr>
              <w:t>N</w:t>
            </w:r>
            <w:r w:rsidR="00A370B7" w:rsidRPr="00A370B7">
              <w:rPr>
                <w:rFonts w:eastAsia="Times New Roman"/>
                <w:b/>
                <w:bCs/>
                <w:color w:val="000000"/>
                <w:lang w:eastAsia="de-DE"/>
              </w:rPr>
              <w:t>ame</w:t>
            </w:r>
          </w:p>
        </w:tc>
        <w:tc>
          <w:tcPr>
            <w:tcW w:w="453" w:type="pct"/>
            <w:shd w:val="clear" w:color="auto" w:fill="FFFFCC"/>
            <w:noWrap/>
            <w:vAlign w:val="center"/>
            <w:hideMark/>
          </w:tcPr>
          <w:p w14:paraId="16F98C16"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C17"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C18"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C19"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C1A"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C1B" w14:textId="77777777" w:rsidR="00A370B7" w:rsidRPr="00A370B7" w:rsidRDefault="00A370B7" w:rsidP="00E03299">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C26" w14:textId="77777777" w:rsidTr="00B2672A">
        <w:trPr>
          <w:cantSplit/>
          <w:trHeight w:val="315"/>
        </w:trPr>
        <w:tc>
          <w:tcPr>
            <w:tcW w:w="1056" w:type="pct"/>
            <w:shd w:val="clear" w:color="auto" w:fill="C00000"/>
            <w:noWrap/>
            <w:vAlign w:val="center"/>
            <w:hideMark/>
          </w:tcPr>
          <w:p w14:paraId="16F98C1D" w14:textId="77777777" w:rsidR="00A370B7" w:rsidRPr="00B2672A" w:rsidRDefault="00A370B7" w:rsidP="00E03299">
            <w:pPr>
              <w:spacing w:line="240" w:lineRule="auto"/>
              <w:rPr>
                <w:rFonts w:eastAsia="Times New Roman" w:cs="Arial"/>
                <w:bCs/>
                <w:color w:val="FFFFFF" w:themeColor="background1"/>
                <w:sz w:val="16"/>
                <w:szCs w:val="20"/>
                <w:lang w:eastAsia="de-DE"/>
              </w:rPr>
            </w:pPr>
          </w:p>
          <w:p w14:paraId="16F98C1E" w14:textId="77777777" w:rsidR="00A370B7" w:rsidRPr="00B2672A" w:rsidRDefault="00A370B7" w:rsidP="00E03299">
            <w:pPr>
              <w:spacing w:line="240" w:lineRule="auto"/>
              <w:rPr>
                <w:rFonts w:eastAsia="Times New Roman" w:cs="Arial"/>
                <w:bCs/>
                <w:color w:val="FFFFFF" w:themeColor="background1"/>
                <w:sz w:val="16"/>
                <w:szCs w:val="20"/>
                <w:lang w:eastAsia="de-DE"/>
              </w:rPr>
            </w:pPr>
            <w:r w:rsidRPr="00B2672A">
              <w:rPr>
                <w:rFonts w:eastAsia="Times New Roman" w:cs="Arial"/>
                <w:bCs/>
                <w:color w:val="FFFFFF" w:themeColor="background1"/>
                <w:sz w:val="16"/>
                <w:szCs w:val="20"/>
                <w:lang w:eastAsia="de-DE"/>
              </w:rPr>
              <w:t>asram:</w:t>
            </w:r>
            <w:r w:rsidRPr="00B2672A">
              <w:rPr>
                <w:rFonts w:cs="Arial"/>
                <w:bCs/>
                <w:color w:val="FFFFFF" w:themeColor="background1"/>
                <w:sz w:val="16"/>
                <w:szCs w:val="20"/>
                <w:lang w:val="de-DE"/>
              </w:rPr>
              <w:t>NameText</w:t>
            </w:r>
          </w:p>
          <w:p w14:paraId="16F98C1F" w14:textId="77777777" w:rsidR="00A370B7" w:rsidRPr="00B2672A" w:rsidRDefault="00A370B7" w:rsidP="00E03299">
            <w:pPr>
              <w:spacing w:line="240" w:lineRule="auto"/>
              <w:rPr>
                <w:rFonts w:eastAsia="Times New Roman" w:cs="Arial"/>
                <w:color w:val="FFFFFF" w:themeColor="background1"/>
                <w:sz w:val="16"/>
                <w:szCs w:val="20"/>
                <w:lang w:val="de-DE" w:eastAsia="de-DE"/>
              </w:rPr>
            </w:pPr>
          </w:p>
        </w:tc>
        <w:tc>
          <w:tcPr>
            <w:tcW w:w="453" w:type="pct"/>
            <w:shd w:val="clear" w:color="auto" w:fill="C00000"/>
            <w:vAlign w:val="center"/>
            <w:hideMark/>
          </w:tcPr>
          <w:p w14:paraId="16F98C20" w14:textId="77777777" w:rsidR="00A370B7" w:rsidRPr="00B2672A" w:rsidRDefault="00A370B7" w:rsidP="00E03299">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String</w:t>
            </w:r>
          </w:p>
        </w:tc>
        <w:tc>
          <w:tcPr>
            <w:tcW w:w="402" w:type="pct"/>
            <w:shd w:val="clear" w:color="auto" w:fill="C00000"/>
            <w:noWrap/>
            <w:vAlign w:val="center"/>
            <w:hideMark/>
          </w:tcPr>
          <w:p w14:paraId="16F98C21" w14:textId="77777777" w:rsidR="00A370B7" w:rsidRPr="00B2672A" w:rsidRDefault="00A370B7" w:rsidP="00E03299">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50</w:t>
            </w:r>
          </w:p>
        </w:tc>
        <w:tc>
          <w:tcPr>
            <w:tcW w:w="352" w:type="pct"/>
            <w:shd w:val="clear" w:color="auto" w:fill="C00000"/>
            <w:noWrap/>
            <w:vAlign w:val="center"/>
            <w:hideMark/>
          </w:tcPr>
          <w:p w14:paraId="16F98C22" w14:textId="77777777" w:rsidR="00A370B7" w:rsidRPr="00B2672A" w:rsidRDefault="00A370B7" w:rsidP="00E03299">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6</w:t>
            </w:r>
          </w:p>
        </w:tc>
        <w:tc>
          <w:tcPr>
            <w:tcW w:w="955" w:type="pct"/>
            <w:shd w:val="clear" w:color="auto" w:fill="C00000"/>
            <w:noWrap/>
            <w:vAlign w:val="center"/>
            <w:hideMark/>
          </w:tcPr>
          <w:p w14:paraId="16F98C23" w14:textId="77777777" w:rsidR="00A370B7" w:rsidRPr="00B2672A" w:rsidRDefault="00FC365E" w:rsidP="00FC365E">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val="de-DE" w:eastAsia="de-DE"/>
              </w:rPr>
              <w:t>B-Supply Group Inc.</w:t>
            </w:r>
          </w:p>
        </w:tc>
        <w:tc>
          <w:tcPr>
            <w:tcW w:w="302" w:type="pct"/>
            <w:shd w:val="clear" w:color="auto" w:fill="C00000"/>
            <w:noWrap/>
            <w:vAlign w:val="center"/>
            <w:hideMark/>
          </w:tcPr>
          <w:p w14:paraId="16F98C24" w14:textId="77777777" w:rsidR="00A370B7" w:rsidRPr="00B2672A" w:rsidRDefault="00A370B7" w:rsidP="00E03299">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M</w:t>
            </w:r>
          </w:p>
        </w:tc>
        <w:tc>
          <w:tcPr>
            <w:tcW w:w="1481" w:type="pct"/>
            <w:shd w:val="clear" w:color="auto" w:fill="C00000"/>
            <w:vAlign w:val="center"/>
          </w:tcPr>
          <w:p w14:paraId="16F98C25" w14:textId="77777777" w:rsidR="00A370B7" w:rsidRPr="00B2672A" w:rsidRDefault="00A370B7" w:rsidP="00E03299">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Supplier</w:t>
            </w:r>
            <w:r w:rsidR="002E3838" w:rsidRPr="00B2672A">
              <w:rPr>
                <w:rFonts w:eastAsia="Times New Roman" w:cs="Arial"/>
                <w:color w:val="FFFFFF" w:themeColor="background1"/>
                <w:sz w:val="16"/>
                <w:szCs w:val="20"/>
                <w:lang w:eastAsia="de-DE"/>
              </w:rPr>
              <w:t xml:space="preserve"> </w:t>
            </w:r>
            <w:r w:rsidRPr="00B2672A">
              <w:rPr>
                <w:rFonts w:eastAsia="Times New Roman" w:cs="Arial"/>
                <w:color w:val="FFFFFF" w:themeColor="background1"/>
                <w:sz w:val="16"/>
                <w:szCs w:val="20"/>
                <w:lang w:eastAsia="de-DE"/>
              </w:rPr>
              <w:t>Group</w:t>
            </w:r>
            <w:r w:rsidR="002E3838" w:rsidRPr="00B2672A">
              <w:rPr>
                <w:rFonts w:eastAsia="Times New Roman" w:cs="Arial"/>
                <w:color w:val="FFFFFF" w:themeColor="background1"/>
                <w:sz w:val="16"/>
                <w:szCs w:val="20"/>
                <w:lang w:eastAsia="de-DE"/>
              </w:rPr>
              <w:t xml:space="preserve"> </w:t>
            </w:r>
            <w:r w:rsidRPr="00B2672A">
              <w:rPr>
                <w:rFonts w:eastAsia="Times New Roman" w:cs="Arial"/>
                <w:color w:val="FFFFFF" w:themeColor="background1"/>
                <w:sz w:val="16"/>
                <w:szCs w:val="20"/>
                <w:lang w:eastAsia="de-DE"/>
              </w:rPr>
              <w:t>Name</w:t>
            </w:r>
          </w:p>
        </w:tc>
      </w:tr>
    </w:tbl>
    <w:p w14:paraId="16F98C27" w14:textId="77777777" w:rsidR="00E66A45" w:rsidRDefault="00E66A45" w:rsidP="006F22C7"/>
    <w:p w14:paraId="16F98C28" w14:textId="77777777" w:rsidR="00B033A4" w:rsidRPr="00B033A4" w:rsidRDefault="00B033A4" w:rsidP="00B033A4"/>
    <w:p w14:paraId="16F98C29" w14:textId="77777777" w:rsidR="00334A0E" w:rsidRDefault="00334A0E">
      <w:pPr>
        <w:spacing w:line="240" w:lineRule="auto"/>
        <w:rPr>
          <w:rFonts w:eastAsia="Times New Roman"/>
          <w:bCs/>
          <w:sz w:val="24"/>
          <w:szCs w:val="24"/>
        </w:rPr>
      </w:pPr>
      <w:r>
        <w:rPr>
          <w:sz w:val="24"/>
          <w:szCs w:val="24"/>
        </w:rPr>
        <w:br w:type="page"/>
      </w:r>
    </w:p>
    <w:p w14:paraId="16F98C2A" w14:textId="77777777" w:rsidR="005C2634" w:rsidRPr="00DF7A8E" w:rsidRDefault="005C2634" w:rsidP="005C2634">
      <w:pPr>
        <w:pStyle w:val="berschrift3"/>
        <w:rPr>
          <w:sz w:val="22"/>
          <w:szCs w:val="22"/>
        </w:rPr>
      </w:pPr>
      <w:bookmarkStart w:id="67" w:name="_Toc347482199"/>
      <w:r w:rsidRPr="00DF7A8E">
        <w:rPr>
          <w:sz w:val="22"/>
          <w:szCs w:val="22"/>
        </w:rPr>
        <w:t>asram:NetPriceProductCITradePrice</w:t>
      </w:r>
      <w:bookmarkEnd w:id="67"/>
    </w:p>
    <w:p w14:paraId="16F98C2B" w14:textId="77777777" w:rsidR="00E03299" w:rsidRPr="00E03299" w:rsidRDefault="00E03299" w:rsidP="00E03299"/>
    <w:p w14:paraId="16F98C2C" w14:textId="77777777" w:rsidR="00C37461" w:rsidRDefault="00E03299" w:rsidP="00AB0651">
      <w:r>
        <w:rPr>
          <w:noProof/>
          <w:lang w:eastAsia="zh-TW"/>
        </w:rPr>
        <mc:AlternateContent>
          <mc:Choice Requires="wpg">
            <w:drawing>
              <wp:inline distT="0" distB="0" distL="0" distR="0" wp14:anchorId="16F991FE" wp14:editId="16F991FF">
                <wp:extent cx="6385397" cy="2387984"/>
                <wp:effectExtent l="0" t="0" r="15875" b="0"/>
                <wp:docPr id="6205" name="Gruppieren 6205"/>
                <wp:cNvGraphicFramePr/>
                <a:graphic xmlns:a="http://schemas.openxmlformats.org/drawingml/2006/main">
                  <a:graphicData uri="http://schemas.microsoft.com/office/word/2010/wordprocessingGroup">
                    <wpg:wgp>
                      <wpg:cNvGrpSpPr/>
                      <wpg:grpSpPr>
                        <a:xfrm>
                          <a:off x="0" y="0"/>
                          <a:ext cx="6385397" cy="2387984"/>
                          <a:chOff x="0" y="0"/>
                          <a:chExt cx="6385397" cy="2387984"/>
                        </a:xfrm>
                      </wpg:grpSpPr>
                      <wps:wsp>
                        <wps:cNvPr id="717" name="Rectangle 7135"/>
                        <wps:cNvSpPr>
                          <a:spLocks noChangeArrowheads="1"/>
                        </wps:cNvSpPr>
                        <wps:spPr bwMode="auto">
                          <a:xfrm>
                            <a:off x="5497032" y="1190847"/>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58" w14:textId="77777777" w:rsidR="009502FA" w:rsidRPr="0092092D" w:rsidRDefault="009502FA" w:rsidP="003555C2">
                              <w:pPr>
                                <w:spacing w:line="240" w:lineRule="auto"/>
                              </w:pPr>
                              <w:proofErr w:type="gramStart"/>
                              <w:r>
                                <w:rPr>
                                  <w:rFonts w:cs="Arial"/>
                                  <w:bCs/>
                                  <w:szCs w:val="20"/>
                                </w:rPr>
                                <w:t>attributes</w:t>
                              </w:r>
                              <w:proofErr w:type="gramEnd"/>
                            </w:p>
                            <w:p w14:paraId="16F99359" w14:textId="77777777" w:rsidR="009502FA" w:rsidRDefault="009502FA" w:rsidP="003555C2">
                              <w:pPr>
                                <w:spacing w:line="240" w:lineRule="auto"/>
                                <w:rPr>
                                  <w:noProof/>
                                  <w:lang w:val="de-DE" w:eastAsia="de-DE"/>
                                </w:rPr>
                              </w:pPr>
                            </w:p>
                            <w:p w14:paraId="16F9935A" w14:textId="77777777" w:rsidR="009502FA" w:rsidRPr="00C9342C" w:rsidRDefault="009502FA" w:rsidP="003555C2">
                              <w:pPr>
                                <w:spacing w:line="240" w:lineRule="auto"/>
                              </w:pPr>
                            </w:p>
                          </w:txbxContent>
                        </wps:txbx>
                        <wps:bodyPr rot="0" vert="horz" wrap="square" lIns="91440" tIns="45720" rIns="91440" bIns="45720" anchor="t" anchorCtr="0" upright="1">
                          <a:noAutofit/>
                        </wps:bodyPr>
                      </wps:wsp>
                      <wps:wsp>
                        <wps:cNvPr id="718" name="Rectangle 7136"/>
                        <wps:cNvSpPr>
                          <a:spLocks noChangeArrowheads="1"/>
                        </wps:cNvSpPr>
                        <wps:spPr bwMode="auto">
                          <a:xfrm>
                            <a:off x="5497032" y="1424763"/>
                            <a:ext cx="888365" cy="297815"/>
                          </a:xfrm>
                          <a:prstGeom prst="rect">
                            <a:avLst/>
                          </a:prstGeom>
                          <a:solidFill>
                            <a:srgbClr val="FFFFFF"/>
                          </a:solidFill>
                          <a:ln w="9525">
                            <a:solidFill>
                              <a:srgbClr val="000000"/>
                            </a:solidFill>
                            <a:miter lim="800000"/>
                            <a:headEnd/>
                            <a:tailEnd/>
                          </a:ln>
                        </wps:spPr>
                        <wps:txbx>
                          <w:txbxContent>
                            <w:p w14:paraId="16F9935B" w14:textId="77777777" w:rsidR="009502FA" w:rsidRPr="003555C2" w:rsidRDefault="009502FA" w:rsidP="003555C2">
                              <w:pPr>
                                <w:rPr>
                                  <w:lang w:val="de-DE"/>
                                </w:rPr>
                              </w:pPr>
                              <w:proofErr w:type="spellStart"/>
                              <w:r>
                                <w:rPr>
                                  <w:lang w:val="de-DE"/>
                                </w:rPr>
                                <w:t>currencyID</w:t>
                              </w:r>
                              <w:proofErr w:type="spellEnd"/>
                            </w:p>
                          </w:txbxContent>
                        </wps:txbx>
                        <wps:bodyPr rot="0" vert="horz" wrap="square" lIns="91440" tIns="45720" rIns="91440" bIns="45720" anchor="t" anchorCtr="0" upright="1">
                          <a:noAutofit/>
                        </wps:bodyPr>
                      </wps:wsp>
                      <wps:wsp>
                        <wps:cNvPr id="719" name="AutoShape 7137"/>
                        <wps:cNvCnPr>
                          <a:cxnSpLocks noChangeShapeType="1"/>
                        </wps:cNvCnPr>
                        <wps:spPr bwMode="auto">
                          <a:xfrm>
                            <a:off x="5167423" y="1552354"/>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20" name="Rectangle 6911"/>
                        <wps:cNvSpPr>
                          <a:spLocks noChangeArrowheads="1"/>
                        </wps:cNvSpPr>
                        <wps:spPr bwMode="auto">
                          <a:xfrm>
                            <a:off x="548640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5C" w14:textId="77777777" w:rsidR="009502FA" w:rsidRPr="0092092D" w:rsidRDefault="009502FA" w:rsidP="00C521DA">
                              <w:pPr>
                                <w:spacing w:line="240" w:lineRule="auto"/>
                              </w:pPr>
                              <w:proofErr w:type="gramStart"/>
                              <w:r>
                                <w:rPr>
                                  <w:rFonts w:cs="Arial"/>
                                  <w:bCs/>
                                  <w:szCs w:val="20"/>
                                </w:rPr>
                                <w:t>attributes</w:t>
                              </w:r>
                              <w:proofErr w:type="gramEnd"/>
                            </w:p>
                            <w:p w14:paraId="16F9935D" w14:textId="77777777" w:rsidR="009502FA" w:rsidRDefault="009502FA" w:rsidP="00C521DA">
                              <w:pPr>
                                <w:spacing w:line="240" w:lineRule="auto"/>
                                <w:rPr>
                                  <w:noProof/>
                                  <w:lang w:val="de-DE" w:eastAsia="de-DE"/>
                                </w:rPr>
                              </w:pPr>
                            </w:p>
                            <w:p w14:paraId="16F9935E" w14:textId="77777777" w:rsidR="009502FA" w:rsidRPr="00C9342C" w:rsidRDefault="009502FA" w:rsidP="00C521DA">
                              <w:pPr>
                                <w:spacing w:line="240" w:lineRule="auto"/>
                              </w:pPr>
                            </w:p>
                          </w:txbxContent>
                        </wps:txbx>
                        <wps:bodyPr rot="0" vert="horz" wrap="square" lIns="91440" tIns="45720" rIns="91440" bIns="45720" anchor="t" anchorCtr="0" upright="1">
                          <a:noAutofit/>
                        </wps:bodyPr>
                      </wps:wsp>
                      <wps:wsp>
                        <wps:cNvPr id="721" name="Rectangle 6912"/>
                        <wps:cNvSpPr>
                          <a:spLocks noChangeArrowheads="1"/>
                        </wps:cNvSpPr>
                        <wps:spPr bwMode="auto">
                          <a:xfrm>
                            <a:off x="5486400" y="244549"/>
                            <a:ext cx="888365" cy="297815"/>
                          </a:xfrm>
                          <a:prstGeom prst="rect">
                            <a:avLst/>
                          </a:prstGeom>
                          <a:solidFill>
                            <a:srgbClr val="FFFFFF"/>
                          </a:solidFill>
                          <a:ln w="9525">
                            <a:solidFill>
                              <a:srgbClr val="000000"/>
                            </a:solidFill>
                            <a:miter lim="800000"/>
                            <a:headEnd/>
                            <a:tailEnd/>
                          </a:ln>
                        </wps:spPr>
                        <wps:txbx>
                          <w:txbxContent>
                            <w:p w14:paraId="16F9935F" w14:textId="77777777" w:rsidR="009502FA" w:rsidRPr="003417BD" w:rsidRDefault="009502FA" w:rsidP="00C521DA">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722" name="AutoShape 6913"/>
                        <wps:cNvCnPr>
                          <a:cxnSpLocks noChangeShapeType="1"/>
                        </wps:cNvCnPr>
                        <wps:spPr bwMode="auto">
                          <a:xfrm>
                            <a:off x="5156790" y="37214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23" name="Rectangle 6581"/>
                        <wps:cNvSpPr>
                          <a:spLocks noChangeArrowheads="1"/>
                        </wps:cNvSpPr>
                        <wps:spPr bwMode="auto">
                          <a:xfrm>
                            <a:off x="3296093" y="3508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60" w14:textId="77777777" w:rsidR="009502FA" w:rsidRPr="002F612C" w:rsidRDefault="009502FA" w:rsidP="008E7AD6">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24" name="Rectangle 6558"/>
                        <wps:cNvSpPr>
                          <a:spLocks noChangeArrowheads="1"/>
                        </wps:cNvSpPr>
                        <wps:spPr bwMode="auto">
                          <a:xfrm>
                            <a:off x="414669" y="1116419"/>
                            <a:ext cx="2471420" cy="344805"/>
                          </a:xfrm>
                          <a:prstGeom prst="rect">
                            <a:avLst/>
                          </a:prstGeom>
                          <a:solidFill>
                            <a:srgbClr val="8DB3E2"/>
                          </a:solidFill>
                          <a:ln w="25400">
                            <a:solidFill>
                              <a:srgbClr val="000000"/>
                            </a:solidFill>
                            <a:miter lim="800000"/>
                            <a:headEnd/>
                            <a:tailEnd/>
                          </a:ln>
                        </wps:spPr>
                        <wps:txbx>
                          <w:txbxContent>
                            <w:p w14:paraId="16F99361" w14:textId="77777777" w:rsidR="009502FA" w:rsidRPr="00E272A1" w:rsidRDefault="009502FA" w:rsidP="00E272A1">
                              <w:pPr>
                                <w:rPr>
                                  <w:szCs w:val="20"/>
                                </w:rPr>
                              </w:pPr>
                              <w:proofErr w:type="spellStart"/>
                              <w:proofErr w:type="gramStart"/>
                              <w:r w:rsidRPr="00E272A1">
                                <w:rPr>
                                  <w:rFonts w:cs="Arial"/>
                                  <w:b/>
                                  <w:bCs/>
                                  <w:szCs w:val="20"/>
                                </w:rPr>
                                <w:t>asram:</w:t>
                              </w:r>
                              <w:proofErr w:type="gramEnd"/>
                              <w:r w:rsidRPr="00E272A1">
                                <w:rPr>
                                  <w:rFonts w:cs="Arial"/>
                                  <w:b/>
                                  <w:bCs/>
                                  <w:szCs w:val="20"/>
                                </w:rPr>
                                <w:t>NetPriceProductCITradePrice</w:t>
                              </w:r>
                              <w:proofErr w:type="spellEnd"/>
                            </w:p>
                          </w:txbxContent>
                        </wps:txbx>
                        <wps:bodyPr rot="0" vert="horz" wrap="square" lIns="91440" tIns="45720" rIns="91440" bIns="45720" anchor="t" anchorCtr="0" upright="1">
                          <a:noAutofit/>
                        </wps:bodyPr>
                      </wps:wsp>
                      <wps:wsp>
                        <wps:cNvPr id="725" name="Rectangle 6557"/>
                        <wps:cNvSpPr>
                          <a:spLocks noChangeArrowheads="1"/>
                        </wps:cNvSpPr>
                        <wps:spPr bwMode="auto">
                          <a:xfrm>
                            <a:off x="3306725" y="1531089"/>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62" w14:textId="77777777" w:rsidR="009502FA" w:rsidRPr="002F612C" w:rsidRDefault="009502FA" w:rsidP="00E272A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26" name="Rectangle 6559"/>
                        <wps:cNvSpPr>
                          <a:spLocks noChangeArrowheads="1"/>
                        </wps:cNvSpPr>
                        <wps:spPr bwMode="auto">
                          <a:xfrm>
                            <a:off x="3285460" y="956931"/>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63" w14:textId="77777777" w:rsidR="009502FA" w:rsidRPr="002F612C" w:rsidRDefault="009502FA" w:rsidP="00E272A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27" name="Rectangle 6561"/>
                        <wps:cNvSpPr>
                          <a:spLocks noChangeArrowheads="1"/>
                        </wps:cNvSpPr>
                        <wps:spPr bwMode="auto">
                          <a:xfrm>
                            <a:off x="3285460" y="2094614"/>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64" w14:textId="77777777" w:rsidR="009502FA" w:rsidRPr="002F612C" w:rsidRDefault="009502FA" w:rsidP="00E272A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28" name="Rectangle 6562"/>
                        <wps:cNvSpPr>
                          <a:spLocks noChangeArrowheads="1"/>
                        </wps:cNvSpPr>
                        <wps:spPr bwMode="auto">
                          <a:xfrm>
                            <a:off x="3678865" y="1871331"/>
                            <a:ext cx="21113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65" w14:textId="77777777" w:rsidR="009502FA" w:rsidRPr="00E272A1" w:rsidRDefault="009502FA" w:rsidP="00E272A1">
                              <w:proofErr w:type="spellStart"/>
                              <w:r w:rsidRPr="00E272A1">
                                <w:rPr>
                                  <w:rFonts w:cs="Arial"/>
                                  <w:bCs/>
                                  <w:szCs w:val="20"/>
                                  <w:lang w:val="de-DE"/>
                                </w:rPr>
                                <w:t>asram:ValidityCISpecifiedPeriod</w:t>
                              </w:r>
                              <w:proofErr w:type="spellEnd"/>
                            </w:p>
                          </w:txbxContent>
                        </wps:txbx>
                        <wps:bodyPr rot="0" vert="horz" wrap="square" lIns="91440" tIns="45720" rIns="91440" bIns="45720" anchor="t" anchorCtr="0" upright="1">
                          <a:noAutofit/>
                        </wps:bodyPr>
                      </wps:wsp>
                      <wps:wsp>
                        <wps:cNvPr id="729" name="AutoShape 6563"/>
                        <wps:cNvCnPr>
                          <a:cxnSpLocks noChangeShapeType="1"/>
                        </wps:cNvCnPr>
                        <wps:spPr bwMode="auto">
                          <a:xfrm>
                            <a:off x="3274827" y="2062717"/>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30" name="Group 6564"/>
                        <wpg:cNvGrpSpPr>
                          <a:grpSpLocks/>
                        </wpg:cNvGrpSpPr>
                        <wpg:grpSpPr bwMode="auto">
                          <a:xfrm>
                            <a:off x="5794744" y="1967024"/>
                            <a:ext cx="190500" cy="166370"/>
                            <a:chOff x="6283" y="5431"/>
                            <a:chExt cx="300" cy="262"/>
                          </a:xfrm>
                        </wpg:grpSpPr>
                        <wps:wsp>
                          <wps:cNvPr id="731" name="Rectangle 656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32" name="AutoShape 656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33" name="AutoShape 656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34" name="AutoShape 6568"/>
                        <wps:cNvCnPr>
                          <a:cxnSpLocks noChangeShapeType="1"/>
                        </wps:cNvCnPr>
                        <wps:spPr bwMode="auto">
                          <a:xfrm>
                            <a:off x="3051544" y="1307805"/>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35" name="AutoShape 6569"/>
                        <wps:cNvCnPr>
                          <a:cxnSpLocks noChangeShapeType="1"/>
                        </wps:cNvCnPr>
                        <wps:spPr bwMode="auto">
                          <a:xfrm>
                            <a:off x="3285460" y="3508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36" name="Rectangle 6570"/>
                        <wps:cNvSpPr>
                          <a:spLocks noChangeArrowheads="1"/>
                        </wps:cNvSpPr>
                        <wps:spPr bwMode="auto">
                          <a:xfrm>
                            <a:off x="2892055" y="122274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37" name="Rectangle 6571"/>
                        <wps:cNvSpPr>
                          <a:spLocks noChangeArrowheads="1"/>
                        </wps:cNvSpPr>
                        <wps:spPr bwMode="auto">
                          <a:xfrm>
                            <a:off x="3678865" y="765545"/>
                            <a:ext cx="26809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66" w14:textId="77777777" w:rsidR="009502FA" w:rsidRPr="00E272A1" w:rsidRDefault="009502FA" w:rsidP="00E272A1">
                              <w:proofErr w:type="spellStart"/>
                              <w:r w:rsidRPr="00E272A1">
                                <w:rPr>
                                  <w:rFonts w:cs="Arial"/>
                                  <w:bCs/>
                                  <w:szCs w:val="20"/>
                                  <w:lang w:val="de-DE"/>
                                </w:rPr>
                                <w:t>asram:OrderUnitConversionFactorNumeric</w:t>
                              </w:r>
                              <w:proofErr w:type="spellEnd"/>
                            </w:p>
                          </w:txbxContent>
                        </wps:txbx>
                        <wps:bodyPr rot="0" vert="horz" wrap="square" lIns="91440" tIns="45720" rIns="91440" bIns="45720" anchor="t" anchorCtr="0" upright="1">
                          <a:noAutofit/>
                        </wps:bodyPr>
                      </wps:wsp>
                      <wps:wsp>
                        <wps:cNvPr id="738" name="AutoShape 6572"/>
                        <wps:cNvCnPr>
                          <a:cxnSpLocks noChangeShapeType="1"/>
                        </wps:cNvCnPr>
                        <wps:spPr bwMode="auto">
                          <a:xfrm>
                            <a:off x="3274827" y="956931"/>
                            <a:ext cx="38417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39" name="AutoShape 6573"/>
                        <wps:cNvCnPr>
                          <a:cxnSpLocks noChangeShapeType="1"/>
                        </wps:cNvCnPr>
                        <wps:spPr bwMode="auto">
                          <a:xfrm>
                            <a:off x="2892055" y="1307805"/>
                            <a:ext cx="21590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40" name="Rectangle 6574"/>
                        <wps:cNvSpPr>
                          <a:spLocks noChangeArrowheads="1"/>
                        </wps:cNvSpPr>
                        <wps:spPr bwMode="auto">
                          <a:xfrm>
                            <a:off x="3668232" y="202019"/>
                            <a:ext cx="14725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67" w14:textId="77777777" w:rsidR="009502FA" w:rsidRPr="00E272A1" w:rsidRDefault="009502FA" w:rsidP="00E272A1">
                              <w:pPr>
                                <w:rPr>
                                  <w:szCs w:val="20"/>
                                </w:rPr>
                              </w:pPr>
                              <w:proofErr w:type="spellStart"/>
                              <w:proofErr w:type="gramStart"/>
                              <w:r w:rsidRPr="00E272A1">
                                <w:rPr>
                                  <w:rFonts w:cs="Arial"/>
                                  <w:bCs/>
                                  <w:szCs w:val="20"/>
                                </w:rPr>
                                <w:t>asram:</w:t>
                              </w:r>
                              <w:proofErr w:type="gramEnd"/>
                              <w:r w:rsidRPr="00E272A1">
                                <w:rPr>
                                  <w:rFonts w:cs="Arial"/>
                                  <w:bCs/>
                                  <w:szCs w:val="20"/>
                                </w:rPr>
                                <w:t>BasisQuantity</w:t>
                              </w:r>
                              <w:proofErr w:type="spellEnd"/>
                            </w:p>
                          </w:txbxContent>
                        </wps:txbx>
                        <wps:bodyPr rot="0" vert="horz" wrap="square" lIns="91440" tIns="45720" rIns="91440" bIns="45720" anchor="t" anchorCtr="0" upright="1">
                          <a:noAutofit/>
                        </wps:bodyPr>
                      </wps:wsp>
                      <wps:wsp>
                        <wps:cNvPr id="741" name="Rectangle 6575"/>
                        <wps:cNvSpPr>
                          <a:spLocks noChangeArrowheads="1"/>
                        </wps:cNvSpPr>
                        <wps:spPr bwMode="auto">
                          <a:xfrm>
                            <a:off x="3678865" y="1329070"/>
                            <a:ext cx="14687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68" w14:textId="77777777" w:rsidR="009502FA" w:rsidRPr="00E272A1" w:rsidRDefault="009502FA" w:rsidP="00E272A1">
                              <w:proofErr w:type="spellStart"/>
                              <w:r w:rsidRPr="00E272A1">
                                <w:rPr>
                                  <w:rFonts w:cs="Arial"/>
                                  <w:bCs/>
                                  <w:szCs w:val="20"/>
                                  <w:lang w:val="de-DE"/>
                                </w:rPr>
                                <w:t>asram:UnitAmount</w:t>
                              </w:r>
                              <w:proofErr w:type="spellEnd"/>
                            </w:p>
                          </w:txbxContent>
                        </wps:txbx>
                        <wps:bodyPr rot="0" vert="horz" wrap="square" lIns="91440" tIns="45720" rIns="91440" bIns="45720" anchor="t" anchorCtr="0" upright="1">
                          <a:noAutofit/>
                        </wps:bodyPr>
                      </wps:wsp>
                      <wps:wsp>
                        <wps:cNvPr id="742" name="AutoShape 6576"/>
                        <wps:cNvCnPr>
                          <a:cxnSpLocks noChangeShapeType="1"/>
                        </wps:cNvCnPr>
                        <wps:spPr bwMode="auto">
                          <a:xfrm>
                            <a:off x="3285460" y="340242"/>
                            <a:ext cx="0" cy="172339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43" name="AutoShape 6577"/>
                        <wps:cNvCnPr>
                          <a:cxnSpLocks noChangeShapeType="1"/>
                        </wps:cNvCnPr>
                        <wps:spPr bwMode="auto">
                          <a:xfrm>
                            <a:off x="3285460" y="153108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4" name="Rechteck 6204"/>
                        <wps:cNvSpPr>
                          <a:spLocks noChangeArrowheads="1"/>
                        </wps:cNvSpPr>
                        <wps:spPr bwMode="auto">
                          <a:xfrm>
                            <a:off x="0" y="1127052"/>
                            <a:ext cx="501015" cy="293370"/>
                          </a:xfrm>
                          <a:prstGeom prst="rect">
                            <a:avLst/>
                          </a:prstGeom>
                          <a:noFill/>
                          <a:ln>
                            <a:noFill/>
                          </a:ln>
                          <a:extLst/>
                        </wps:spPr>
                        <wps:txbx>
                          <w:txbxContent>
                            <w:p w14:paraId="16F99369" w14:textId="77777777" w:rsidR="009502FA" w:rsidRDefault="009502FA" w:rsidP="00AA44DD">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05" o:spid="_x0000_s1571" style="width:502.8pt;height:188.05pt;mso-position-horizontal-relative:char;mso-position-vertical-relative:line" coordsize="63853,23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">
                <v:rect id="Rectangle 7135" o:spid="_x0000_s1572" style="position:absolute;left:54970;top:11908;width:746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QMpcUA&#10;AADcAAAADwAAAGRycy9kb3ducmV2LnhtbESPQWvCQBSE70L/w/IKvUjdpIIp0VVKa0HworGIx2f2&#10;NUmbfRt2txr/vSsIPQ4z8w0zW/SmFSdyvrGsIB0lIIhLqxuuFHztPp9fQfiArLG1TAou5GExfxjM&#10;MNf2zFs6FaESEcI+RwV1CF0upS9rMuhHtiOO3rd1BkOUrpLa4TnCTStfkmQiDTYcF2rs6L2m8rf4&#10;Mwp26WZf/PDRrf1h+TEMazNeslHq6bF/m4II1If/8L290gqyNIPbmXgE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AylxQAAANwAAAAPAAAAAAAAAAAAAAAAAJgCAABkcnMv&#10;ZG93bnJldi54bWxQSwUGAAAAAAQABAD1AAAAigMAAAAA&#10;" filled="f" fillcolor="#8db3e2" strokeweight="1pt">
                  <v:textbox>
                    <w:txbxContent>
                      <w:p w14:paraId="16F99358" w14:textId="77777777" w:rsidR="009502FA" w:rsidRPr="0092092D" w:rsidRDefault="009502FA" w:rsidP="003555C2">
                        <w:pPr>
                          <w:spacing w:line="240" w:lineRule="auto"/>
                        </w:pPr>
                        <w:proofErr w:type="gramStart"/>
                        <w:r>
                          <w:rPr>
                            <w:rFonts w:cs="Arial"/>
                            <w:bCs/>
                            <w:szCs w:val="20"/>
                          </w:rPr>
                          <w:t>attributes</w:t>
                        </w:r>
                        <w:proofErr w:type="gramEnd"/>
                      </w:p>
                      <w:p w14:paraId="16F99359" w14:textId="77777777" w:rsidR="009502FA" w:rsidRDefault="009502FA" w:rsidP="003555C2">
                        <w:pPr>
                          <w:spacing w:line="240" w:lineRule="auto"/>
                          <w:rPr>
                            <w:noProof/>
                            <w:lang w:val="de-DE" w:eastAsia="de-DE"/>
                          </w:rPr>
                        </w:pPr>
                      </w:p>
                      <w:p w14:paraId="16F9935A" w14:textId="77777777" w:rsidR="009502FA" w:rsidRPr="00C9342C" w:rsidRDefault="009502FA" w:rsidP="003555C2">
                        <w:pPr>
                          <w:spacing w:line="240" w:lineRule="auto"/>
                        </w:pPr>
                      </w:p>
                    </w:txbxContent>
                  </v:textbox>
                </v:rect>
                <v:rect id="Rectangle 7136" o:spid="_x0000_s1573" style="position:absolute;left:54970;top:14247;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snscIA&#10;AADcAAAADwAAAGRycy9kb3ducmV2LnhtbERPTW+CQBC9m/gfNmPSmy7SpLbIYowNTXtUvPQ2ZUeg&#10;ZWcJuyDtr+8eTDy+vO90N5lWjNS7xrKC9SoCQVxa3XCl4Fzky2cQziNrbC2Tgl9ysMvmsxQTba98&#10;pPHkKxFC2CWooPa+S6R0ZU0G3cp2xIG72N6gD7CvpO7xGsJNK+MoepIGGw4NNXZ0qKn8OQ1GwVcT&#10;n/HvWLxF5iV/9B9T8T18vir1sJj2WxCeJn8X39zvWsFmHdaGM+EI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yexwgAAANwAAAAPAAAAAAAAAAAAAAAAAJgCAABkcnMvZG93&#10;bnJldi54bWxQSwUGAAAAAAQABAD1AAAAhwMAAAAA&#10;">
                  <v:textbox>
                    <w:txbxContent>
                      <w:p w14:paraId="16F9935B" w14:textId="77777777" w:rsidR="009502FA" w:rsidRPr="003555C2" w:rsidRDefault="009502FA" w:rsidP="003555C2">
                        <w:pPr>
                          <w:rPr>
                            <w:lang w:val="de-DE"/>
                          </w:rPr>
                        </w:pPr>
                        <w:proofErr w:type="spellStart"/>
                        <w:r>
                          <w:rPr>
                            <w:lang w:val="de-DE"/>
                          </w:rPr>
                          <w:t>currencyID</w:t>
                        </w:r>
                        <w:proofErr w:type="spellEnd"/>
                      </w:p>
                    </w:txbxContent>
                  </v:textbox>
                </v:rect>
                <v:shape id="AutoShape 7137" o:spid="_x0000_s1574" type="#_x0000_t32" style="position:absolute;left:51674;top:15523;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i1uMUAAADcAAAADwAAAGRycy9kb3ducmV2LnhtbESPzWrDMBCE74W8g9hALiWRnUNjO1FM&#10;WgiU3pqU4uNibWwTa2Us+SdvXxUKPQ4z8w1zyGfTipF611hWEG8iEMSl1Q1XCr6u53UCwnlkja1l&#10;UvAgB/lx8XTATNuJP2m8+EoECLsMFdTed5mUrqzJoNvYjjh4N9sb9EH2ldQ9TgFuWrmNohdpsOGw&#10;UGNHbzWV98tgFAztx/N1+PbxWL2Ou1uSJsVcOKVWy/m0B+Fp9v/hv/a7VrCLU/g9E46AP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li1uMUAAADcAAAADwAAAAAAAAAA&#10;AAAAAAChAgAAZHJzL2Rvd25yZXYueG1sUEsFBgAAAAAEAAQA+QAAAJMDAAAAAA==&#10;" strokeweight="1pt"/>
                <v:rect id="Rectangle 6911" o:spid="_x0000_s1575" style="position:absolute;left:54864;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FebMIA&#10;AADcAAAADwAAAGRycy9kb3ducmV2LnhtbERPz2vCMBS+D/wfwhN2GZrqQKUaRZzCwItWEY/P5tlW&#10;m5eSRO3+++Uw2PHj+z1btKYWT3K+sqxg0E9AEOdWV1woOB42vQkIH5A11pZJwQ95WMw7bzNMtX3x&#10;np5ZKEQMYZ+igjKEJpXS5yUZ9H3bEEfuap3BEKErpHb4iuGmlsMkGUmDFceGEhtalZTfs4dRcBjs&#10;TtmNL27rz+uvj7A1n2s2Sr132+UURKA2/Iv/3N9awXgY58cz8Qj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kV5swgAAANwAAAAPAAAAAAAAAAAAAAAAAJgCAABkcnMvZG93&#10;bnJldi54bWxQSwUGAAAAAAQABAD1AAAAhwMAAAAA&#10;" filled="f" fillcolor="#8db3e2" strokeweight="1pt">
                  <v:textbox>
                    <w:txbxContent>
                      <w:p w14:paraId="16F9935C" w14:textId="77777777" w:rsidR="009502FA" w:rsidRPr="0092092D" w:rsidRDefault="009502FA" w:rsidP="00C521DA">
                        <w:pPr>
                          <w:spacing w:line="240" w:lineRule="auto"/>
                        </w:pPr>
                        <w:proofErr w:type="gramStart"/>
                        <w:r>
                          <w:rPr>
                            <w:rFonts w:cs="Arial"/>
                            <w:bCs/>
                            <w:szCs w:val="20"/>
                          </w:rPr>
                          <w:t>attributes</w:t>
                        </w:r>
                        <w:proofErr w:type="gramEnd"/>
                      </w:p>
                      <w:p w14:paraId="16F9935D" w14:textId="77777777" w:rsidR="009502FA" w:rsidRDefault="009502FA" w:rsidP="00C521DA">
                        <w:pPr>
                          <w:spacing w:line="240" w:lineRule="auto"/>
                          <w:rPr>
                            <w:noProof/>
                            <w:lang w:val="de-DE" w:eastAsia="de-DE"/>
                          </w:rPr>
                        </w:pPr>
                      </w:p>
                      <w:p w14:paraId="16F9935E" w14:textId="77777777" w:rsidR="009502FA" w:rsidRPr="00C9342C" w:rsidRDefault="009502FA" w:rsidP="00C521DA">
                        <w:pPr>
                          <w:spacing w:line="240" w:lineRule="auto"/>
                        </w:pPr>
                      </w:p>
                    </w:txbxContent>
                  </v:textbox>
                </v:rect>
                <v:rect id="Rectangle 6912" o:spid="_x0000_s1576" style="position:absolute;left:54864;top:2445;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1EkcUA&#10;AADcAAAADwAAAGRycy9kb3ducmV2LnhtbESPQWvCQBSE74L/YXmF3nRjCrZNXUWUiD0m8dLba/Y1&#10;SZt9G7Ibjf56t1DocZiZb5jVZjStOFPvGssKFvMIBHFpdcOVglORzl5AOI+ssbVMCq7kYLOeTlaY&#10;aHvhjM65r0SAsEtQQe19l0jpypoMurntiIP3ZXuDPsi+krrHS4CbVsZRtJQGGw4LNXa0q6n8yQej&#10;4LOJT3jLikNkXtMn/z4W38PHXqnHh3H7BsLT6P/Df+2jVvAc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USRxQAAANwAAAAPAAAAAAAAAAAAAAAAAJgCAABkcnMv&#10;ZG93bnJldi54bWxQSwUGAAAAAAQABAD1AAAAigMAAAAA&#10;">
                  <v:textbox>
                    <w:txbxContent>
                      <w:p w14:paraId="16F9935F" w14:textId="77777777" w:rsidR="009502FA" w:rsidRPr="003417BD" w:rsidRDefault="009502FA" w:rsidP="00C521DA">
                        <w:proofErr w:type="spellStart"/>
                        <w:proofErr w:type="gramStart"/>
                        <w:r w:rsidRPr="003417BD">
                          <w:t>unitCode</w:t>
                        </w:r>
                        <w:proofErr w:type="spellEnd"/>
                        <w:proofErr w:type="gramEnd"/>
                      </w:p>
                    </w:txbxContent>
                  </v:textbox>
                </v:rect>
                <v:shape id="AutoShape 6913" o:spid="_x0000_s1577" type="#_x0000_t32" style="position:absolute;left:51567;top:3721;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DtdMUAAADcAAAADwAAAGRycy9kb3ducmV2LnhtbESPQWuDQBSE74X8h+UFcinJGg/VmKyS&#10;FAqlt5pScny4Lypx34q7GvPvu4VCj8PMfMMcitl0YqLBtZYVbDcRCOLK6pZrBV/nt3UKwnlkjZ1l&#10;UvAgB0W+eDpgpu2dP2kqfS0ChF2GChrv+0xKVzVk0G1sTxy8qx0M+iCHWuoB7wFuOhlH0Ys02HJY&#10;aLCn14aqWzkaBWP38Xwev/12qk9Tck136WW+OKVWy/m4B+Fp9v/hv/a7VpDEMfyeCUdA5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DtdMUAAADcAAAADwAAAAAAAAAA&#10;AAAAAAChAgAAZHJzL2Rvd25yZXYueG1sUEsFBgAAAAAEAAQA+QAAAJMDAAAAAA==&#10;" strokeweight="1pt"/>
                <v:rect id="Rectangle 6581" o:spid="_x0000_s1578" style="position:absolute;left:32960;top:3508;width:501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Sg38UA&#10;AADcAAAADwAAAGRycy9kb3ducmV2LnhtbESPQWvCQBSE74L/YXlCb3W32qYa3QQpCIW2h8aC10f2&#10;mYRm38bsqvHfu4WCx2FmvmHW+WBbcabeN441PE0VCOLSmYYrDT+77eMChA/IBlvHpOFKHvJsPFpj&#10;atyFv+lchEpECPsUNdQhdKmUvqzJop+6jjh6B9dbDFH2lTQ9XiLctnKmVCItNhwXauzorabytzhZ&#10;DZg8m+PXYf65+zgluKwGtX3ZK60fJsNmBSLQEO7h//a70fA6m8Pf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DfxQAAANwAAAAPAAAAAAAAAAAAAAAAAJgCAABkcnMv&#10;ZG93bnJldi54bWxQSwUGAAAAAAQABAD1AAAAigMAAAAA&#10;" stroked="f">
                  <v:textbox>
                    <w:txbxContent>
                      <w:p w14:paraId="16F99360" w14:textId="77777777" w:rsidR="009502FA" w:rsidRPr="002F612C" w:rsidRDefault="009502FA" w:rsidP="008E7AD6">
                        <w:pPr>
                          <w:rPr>
                            <w:rFonts w:cs="Arial"/>
                            <w:b/>
                            <w:sz w:val="24"/>
                            <w:szCs w:val="24"/>
                            <w:lang w:val="de-DE"/>
                          </w:rPr>
                        </w:pPr>
                        <w:r>
                          <w:rPr>
                            <w:rFonts w:cs="Arial"/>
                            <w:b/>
                            <w:sz w:val="24"/>
                            <w:szCs w:val="24"/>
                            <w:lang w:val="de-DE"/>
                          </w:rPr>
                          <w:t>0..1</w:t>
                        </w:r>
                      </w:p>
                    </w:txbxContent>
                  </v:textbox>
                </v:rect>
                <v:rect id="Rectangle 6558" o:spid="_x0000_s1579" style="position:absolute;left:4146;top:11164;width:2471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YHhsUA&#10;AADcAAAADwAAAGRycy9kb3ducmV2LnhtbESPQWvCQBSE70L/w/IKvemmQapGN6FEBOmhoBW8PrOv&#10;2dDs25DdaOqv7xYKPQ4z8w2zKUbbiiv1vnGs4HmWgCCunG64VnD62E2XIHxA1tg6JgXf5KHIHyYb&#10;zLS78YGux1CLCGGfoQITQpdJ6StDFv3MdcTR+3S9xRBlX0vd4y3CbSvTJHmRFhuOCwY7Kg1VX8fB&#10;KtgOZ7O7O+Pf3qm56wu6cpXulXp6HF/XIAKN4T/8195rBYt0Dr9n4h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dgeGxQAAANwAAAAPAAAAAAAAAAAAAAAAAJgCAABkcnMv&#10;ZG93bnJldi54bWxQSwUGAAAAAAQABAD1AAAAigMAAAAA&#10;" fillcolor="#8db3e2" strokeweight="2pt">
                  <v:textbox>
                    <w:txbxContent>
                      <w:p w14:paraId="16F99361" w14:textId="77777777" w:rsidR="009502FA" w:rsidRPr="00E272A1" w:rsidRDefault="009502FA" w:rsidP="00E272A1">
                        <w:pPr>
                          <w:rPr>
                            <w:szCs w:val="20"/>
                          </w:rPr>
                        </w:pPr>
                        <w:proofErr w:type="spellStart"/>
                        <w:proofErr w:type="gramStart"/>
                        <w:r w:rsidRPr="00E272A1">
                          <w:rPr>
                            <w:rFonts w:cs="Arial"/>
                            <w:b/>
                            <w:bCs/>
                            <w:szCs w:val="20"/>
                          </w:rPr>
                          <w:t>asram:</w:t>
                        </w:r>
                        <w:proofErr w:type="gramEnd"/>
                        <w:r w:rsidRPr="00E272A1">
                          <w:rPr>
                            <w:rFonts w:cs="Arial"/>
                            <w:b/>
                            <w:bCs/>
                            <w:szCs w:val="20"/>
                          </w:rPr>
                          <w:t>NetPriceProductCITradePrice</w:t>
                        </w:r>
                        <w:proofErr w:type="spellEnd"/>
                      </w:p>
                    </w:txbxContent>
                  </v:textbox>
                </v:rect>
                <v:rect id="Rectangle 6557" o:spid="_x0000_s1580" style="position:absolute;left:33067;top:1531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GdMMUA&#10;AADcAAAADwAAAGRycy9kb3ducmV2LnhtbESPW4vCMBSE34X9D+Es+LYm3qrbNcoiCILrgxfw9dAc&#10;22Jz0m2i1n9vFhZ8HGbmG2a2aG0lbtT40rGGfk+BIM6cKTnXcDysPqYgfEA2WDkmDQ/ysJi/dWaY&#10;GnfnHd32IRcRwj5FDUUIdSqlzwqy6HuuJo7e2TUWQ5RNLk2D9wi3lRwolUiLJceFAmtaFpRd9ler&#10;AZOR+d2ehz+HzTXBz7xVq/FJad19b7+/QARqwyv8314bDZPBGP7Ox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Z0wxQAAANwAAAAPAAAAAAAAAAAAAAAAAJgCAABkcnMv&#10;ZG93bnJldi54bWxQSwUGAAAAAAQABAD1AAAAigMAAAAA&#10;" stroked="f">
                  <v:textbox>
                    <w:txbxContent>
                      <w:p w14:paraId="16F99362" w14:textId="77777777" w:rsidR="009502FA" w:rsidRPr="002F612C" w:rsidRDefault="009502FA" w:rsidP="00E272A1">
                        <w:pPr>
                          <w:rPr>
                            <w:rFonts w:cs="Arial"/>
                            <w:b/>
                            <w:sz w:val="24"/>
                            <w:szCs w:val="24"/>
                            <w:lang w:val="de-DE"/>
                          </w:rPr>
                        </w:pPr>
                        <w:r>
                          <w:rPr>
                            <w:rFonts w:cs="Arial"/>
                            <w:b/>
                            <w:sz w:val="24"/>
                            <w:szCs w:val="24"/>
                            <w:lang w:val="de-DE"/>
                          </w:rPr>
                          <w:t>0..1</w:t>
                        </w:r>
                      </w:p>
                    </w:txbxContent>
                  </v:textbox>
                </v:rect>
                <v:rect id="Rectangle 6559" o:spid="_x0000_s1581" style="position:absolute;left:32854;top:9569;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MDR8QA&#10;AADcAAAADwAAAGRycy9kb3ducmV2LnhtbESPT4vCMBTE7wt+h/AEb2vin63aNYoIguB6UBf2+mie&#10;bdnmpTZR67c3wsIeh5n5DTNftrYSN2p86VjDoK9AEGfOlJxr+D5t3qcgfEA2WDkmDQ/ysFx03uaY&#10;GnfnA92OIRcRwj5FDUUIdSqlzwqy6PuuJo7e2TUWQ5RNLk2D9wi3lRwqlUiLJceFAmtaF5T9Hq9W&#10;AyZjc9mfR1+n3TXBWd6qzceP0rrXbVefIAK14T/8194aDZNhAq8z8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A0fEAAAA3AAAAA8AAAAAAAAAAAAAAAAAmAIAAGRycy9k&#10;b3ducmV2LnhtbFBLBQYAAAAABAAEAPUAAACJAwAAAAA=&#10;" stroked="f">
                  <v:textbox>
                    <w:txbxContent>
                      <w:p w14:paraId="16F99363" w14:textId="77777777" w:rsidR="009502FA" w:rsidRPr="002F612C" w:rsidRDefault="009502FA" w:rsidP="00E272A1">
                        <w:pPr>
                          <w:rPr>
                            <w:rFonts w:cs="Arial"/>
                            <w:b/>
                            <w:sz w:val="24"/>
                            <w:szCs w:val="24"/>
                            <w:lang w:val="de-DE"/>
                          </w:rPr>
                        </w:pPr>
                        <w:r>
                          <w:rPr>
                            <w:rFonts w:cs="Arial"/>
                            <w:b/>
                            <w:sz w:val="24"/>
                            <w:szCs w:val="24"/>
                            <w:lang w:val="de-DE"/>
                          </w:rPr>
                          <w:t>0..1</w:t>
                        </w:r>
                      </w:p>
                    </w:txbxContent>
                  </v:textbox>
                </v:rect>
                <v:rect id="Rectangle 6561" o:spid="_x0000_s1582" style="position:absolute;left:32854;top:2094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m3MUA&#10;AADcAAAADwAAAGRycy9kb3ducmV2LnhtbESPW4vCMBSE34X9D+Es+KaJl61u1yiLIAiuD17A10Nz&#10;bIvNSbeJWv+9WVjwcZiZb5jZorWVuFHjS8caBn0FgjhzpuRcw/Gw6k1B+IBssHJMGh7kYTF/68ww&#10;Ne7OO7rtQy4ihH2KGooQ6lRKnxVk0fddTRy9s2sshiibXJoG7xFuKzlUKpEWS44LBda0LCi77K9W&#10;AyZj87s9j34Om2uCn3mrVh8npXX3vf3+AhGoDa/wf3ttNEyGE/g7E4+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6bcxQAAANwAAAAPAAAAAAAAAAAAAAAAAJgCAABkcnMv&#10;ZG93bnJldi54bWxQSwUGAAAAAAQABAD1AAAAigMAAAAA&#10;" stroked="f">
                  <v:textbox>
                    <w:txbxContent>
                      <w:p w14:paraId="16F99364" w14:textId="77777777" w:rsidR="009502FA" w:rsidRPr="002F612C" w:rsidRDefault="009502FA" w:rsidP="00E272A1">
                        <w:pPr>
                          <w:rPr>
                            <w:rFonts w:cs="Arial"/>
                            <w:b/>
                            <w:sz w:val="24"/>
                            <w:szCs w:val="24"/>
                            <w:lang w:val="de-DE"/>
                          </w:rPr>
                        </w:pPr>
                        <w:r>
                          <w:rPr>
                            <w:rFonts w:cs="Arial"/>
                            <w:b/>
                            <w:sz w:val="24"/>
                            <w:szCs w:val="24"/>
                            <w:lang w:val="de-DE"/>
                          </w:rPr>
                          <w:t>0..1</w:t>
                        </w:r>
                      </w:p>
                    </w:txbxContent>
                  </v:textbox>
                </v:rect>
                <v:rect id="Rectangle 6562" o:spid="_x0000_s1583" style="position:absolute;left:36788;top:18713;width:2111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FDQsQA&#10;AADcAAAADwAAAGRycy9kb3ducmV2LnhtbESPwUrDQBCG70LfYRmhF2k3KWIldluKIhVPJpWeh+yY&#10;BLOzYXdtt2/vHASPwz//N99sdtmN6kwhDp4NlMsCFHHr7cCdgc/j6+IRVEzIFkfPZOBKEXbb2c0G&#10;K+svXNO5SZ0SCMcKDfQpTZXWse3JYVz6iViyLx8cJhlDp23Ai8DdqFdF8aAdDiwXepzouaf2u/lx&#10;olHm+tQc7q7+3b/UQ2nD/UdeGzO/zfsnUIly+l/+a79ZA+uV2Mo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hQ0LEAAAA3AAAAA8AAAAAAAAAAAAAAAAAmAIAAGRycy9k&#10;b3ducmV2LnhtbFBLBQYAAAAABAAEAPUAAACJAwAAAAA=&#10;" filled="f" fillcolor="#8db3e2" strokeweight="2pt">
                  <v:textbox>
                    <w:txbxContent>
                      <w:p w14:paraId="16F99365" w14:textId="77777777" w:rsidR="009502FA" w:rsidRPr="00E272A1" w:rsidRDefault="009502FA" w:rsidP="00E272A1">
                        <w:proofErr w:type="spellStart"/>
                        <w:r w:rsidRPr="00E272A1">
                          <w:rPr>
                            <w:rFonts w:cs="Arial"/>
                            <w:bCs/>
                            <w:szCs w:val="20"/>
                            <w:lang w:val="de-DE"/>
                          </w:rPr>
                          <w:t>asram:ValidityCISpecifiedPeriod</w:t>
                        </w:r>
                        <w:proofErr w:type="spellEnd"/>
                      </w:p>
                    </w:txbxContent>
                  </v:textbox>
                </v:rect>
                <v:shape id="AutoShape 6563" o:spid="_x0000_s1584" type="#_x0000_t32" style="position:absolute;left:32748;top:2062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tlMQAAADcAAAADwAAAGRycy9kb3ducmV2LnhtbESP3YrCMBSE74V9h3AW9k7TFfGnGkUE&#10;2UVQqYreHppjW7Y5KU221rc3guDlMDPfMLNFa0rRUO0Kywq+exEI4tTqgjMFp+O6OwbhPLLG0jIp&#10;uJODxfyjM8NY2xsn1Bx8JgKEXYwKcu+rWEqX5mTQ9WxFHLyrrQ36IOtM6hpvAW5K2Y+ioTRYcFjI&#10;saJVTunf4d8oaPbn3WhdNT97n50HyWYwuaDZKvX12S6nIDy1/h1+tX+1glF/As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O2UxAAAANwAAAAPAAAAAAAAAAAA&#10;AAAAAKECAABkcnMvZG93bnJldi54bWxQSwUGAAAAAAQABAD5AAAAkgMAAAAA&#10;" strokeweight="2pt"/>
                <v:group id="Group 6564" o:spid="_x0000_s1585" style="position:absolute;left:57947;top:1967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rect id="Rectangle 6565" o:spid="_x0000_s158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SQFcQA&#10;AADcAAAADwAAAGRycy9kb3ducmV2LnhtbESP3WoCMRSE7wu+QzhC72pWS6usRhFBLEih/t0fNsfd&#10;xc3JmmQ17dM3hYKXw8x8w8wW0TTiRs7XlhUMBxkI4sLqmksFx8P6ZQLCB2SNjWVS8E0eFvPe0wxz&#10;be+8o9s+lCJB2OeooAqhzaX0RUUG/cC2xMk7W2cwJOlKqR3eE9w0cpRl79JgzWmhwpZWFRWXfWcU&#10;tJ9v3WZ83bqf06T7KnAbbRhFpZ77cTkFESiGR/i//aEVjF+H8HcmHQ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0kBXEAAAA3AAAAA8AAAAAAAAAAAAAAAAAmAIAAGRycy9k&#10;b3ducmV2LnhtbFBLBQYAAAAABAAEAPUAAACJAwAAAAA=&#10;" strokeweight="2pt"/>
                  <v:shape id="AutoShape 6566" o:spid="_x0000_s158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8ok8IAAADcAAAADwAAAGRycy9kb3ducmV2LnhtbESPQWvCQBSE7wX/w/IK3uqmGqpEVxFB&#10;yDVp8PzIPpPQ7Ns0uzHrv+8WCj0OM/MNczgF04sHja6zrOB9lYAgrq3uuFFQfV7fdiCcR9bYWyYF&#10;T3JwOi5eDphpO3NBj9I3IkLYZaig9X7IpHR1Swbdyg7E0bvb0aCPcmykHnGOcNPLdZJ8SIMdx4UW&#10;B7q0VH+Vk1FQFN/NbXJhPu/uYZtWOjXJlCu1fA3nPQhPwf+H/9q5VrDdrOH3TDwC8v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8ok8IAAADcAAAADwAAAAAAAAAAAAAA&#10;AAChAgAAZHJzL2Rvd25yZXYueG1sUEsFBgAAAAAEAAQA+QAAAJADAAAAAA==&#10;" strokeweight="1.25pt"/>
                  <v:shape id="AutoShape 6567" o:spid="_x0000_s158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AYaMcAAADcAAAADwAAAGRycy9kb3ducmV2LnhtbESPQWvCQBSE74X+h+UVvNWNilpSV5Fq&#10;oQcrJNWDt9fsaxLMvg3ZNYn++m6h4HGYmW+Yxao3lWipcaVlBaNhBII4s7rkXMHh6/35BYTzyBor&#10;y6TgSg5Wy8eHBcbadpxQm/pcBAi7GBUU3texlC4ryKAb2po4eD+2MeiDbHKpG+wC3FRyHEUzabDk&#10;sFBgTW8FZef0YhRML933aTbiZP253RyTW5vtz8edUoOnfv0KwlPv7+H/9odWMJ9M4O9MO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kBhoxwAAANwAAAAPAAAAAAAA&#10;AAAAAAAAAKECAABkcnMvZG93bnJldi54bWxQSwUGAAAAAAQABAD5AAAAlQMAAAAA&#10;" strokeweight="1.25pt"/>
                </v:group>
                <v:shape id="AutoShape 6568" o:spid="_x0000_s1589" type="#_x0000_t32" style="position:absolute;left:30515;top:13078;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DU18YAAADcAAAADwAAAGRycy9kb3ducmV2LnhtbESPQWvCQBSE74L/YXmCN7NpDY2NriIF&#10;aSlUUUu8PrKvSTD7NmS3Mf333ULB4zAz3zCrzWAa0VPnassKHqIYBHFhdc2lgs/zbrYA4TyyxsYy&#10;KfghB5v1eLTCTNsbH6k/+VIECLsMFVTet5mUrqjIoItsSxy8L9sZ9EF2pdQd3gLcNPIxjp+kwZrD&#10;QoUtvVRUXE/fRkF/yPfpru1fD77Mk+N78nxB86HUdDJslyA8Df4e/m+/aQXpPIG/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w1NfGAAAA3AAAAA8AAAAAAAAA&#10;AAAAAAAAoQIAAGRycy9kb3ducmV2LnhtbFBLBQYAAAAABAAEAPkAAACUAwAAAAA=&#10;" strokeweight="2pt"/>
                <v:shape id="AutoShape 6569" o:spid="_x0000_s1590" type="#_x0000_t32" style="position:absolute;left:32854;top:350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xTMYAAADcAAAADwAAAGRycy9kb3ducmV2LnhtbESP3WrCQBSE7wu+w3KE3tWNP601uooI&#10;0lLQYFri7SF7TILZsyG7jenbdwsFL4eZ+YZZbXpTi45aV1lWMB5FIIhzqysuFHx97p9eQTiPrLG2&#10;TAp+yMFmPXhYYaztjU/Upb4QAcIuRgWl900spctLMuhGtiEO3sW2Bn2QbSF1i7cAN7WcRNGLNFhx&#10;WCixoV1J+TX9Ngq6JDvO9033lvgim50+ZoszmoNSj8N+uwThqff38H/7XSuYT5/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8cUzGAAAA3AAAAA8AAAAAAAAA&#10;AAAAAAAAoQIAAGRycy9kb3ducmV2LnhtbFBLBQYAAAAABAAEAPkAAACUAwAAAAA=&#10;" strokeweight="2pt"/>
                <v:rect id="Rectangle 6570" o:spid="_x0000_s1591" style="position:absolute;left:28920;top:1222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0IYcQA&#10;AADcAAAADwAAAGRycy9kb3ducmV2LnhtbESP3WoCMRSE7wu+QzhC72pWpSqrUaRQLEih/t0fNsfd&#10;xc3JmmQ17dM3hYKXw8x8wyxW0TTiRs7XlhUMBxkI4sLqmksFx8P7ywyED8gaG8uk4Js8rJa9pwXm&#10;2t55R7d9KEWCsM9RQRVCm0vpi4oM+oFtiZN3ts5gSNKVUju8J7hp5CjLJtJgzWmhwpbeKiou+84o&#10;aD9fu830unU/p1n3VeA22jCKSj3343oOIlAMj/B/+0MrmI4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dCGHEAAAA3AAAAA8AAAAAAAAAAAAAAAAAmAIAAGRycy9k&#10;b3ducmV2LnhtbFBLBQYAAAAABAAEAPUAAACJAwAAAAA=&#10;" strokeweight="2pt"/>
                <v:rect id="Rectangle 6571" o:spid="_x0000_s1592" style="position:absolute;left:36788;top:7655;width:268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B7cUA&#10;AADcAAAADwAAAGRycy9kb3ducmV2LnhtbESPwWrDMBBE74X8g9hALqWRnZS4uFFCSAkpPcVu6Xmx&#10;traptTKSmih/HxUKPQ6z82ZnvY1mEGdyvresIJ9nIIgbq3tuFXy8Hx6eQPiArHGwTAqu5GG7mdyt&#10;sdT2whWd69CKBGFfooIuhLGU0jcdGfRzOxIn78s6gyFJ10rt8JLgZpCLLFtJgz2nhg5H2nfUfNc/&#10;Jr2Rx+qzPt5f7Zt9qfpcu8dTLJSaTePuGUSgGP6P/9KvWkGxLOB3TCK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J0HtxQAAANwAAAAPAAAAAAAAAAAAAAAAAJgCAABkcnMv&#10;ZG93bnJldi54bWxQSwUGAAAAAAQABAD1AAAAigMAAAAA&#10;" filled="f" fillcolor="#8db3e2" strokeweight="2pt">
                  <v:textbox>
                    <w:txbxContent>
                      <w:p w14:paraId="16F99366" w14:textId="77777777" w:rsidR="009502FA" w:rsidRPr="00E272A1" w:rsidRDefault="009502FA" w:rsidP="00E272A1">
                        <w:proofErr w:type="spellStart"/>
                        <w:r w:rsidRPr="00E272A1">
                          <w:rPr>
                            <w:rFonts w:cs="Arial"/>
                            <w:bCs/>
                            <w:szCs w:val="20"/>
                            <w:lang w:val="de-DE"/>
                          </w:rPr>
                          <w:t>asram:OrderUnitConversionFactorNumeric</w:t>
                        </w:r>
                        <w:proofErr w:type="spellEnd"/>
                      </w:p>
                    </w:txbxContent>
                  </v:textbox>
                </v:rect>
                <v:shape id="AutoShape 6572" o:spid="_x0000_s1593" type="#_x0000_t32" style="position:absolute;left:32748;top:9569;width:384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3e0sIAAADcAAAADwAAAGRycy9kb3ducmV2LnhtbERPy4rCMBTdC/MP4Q6403RUfFSjiCAz&#10;CGPxgW4vzbUt09yUJtb695OF4PJw3otVa0rRUO0Kywq++hEI4tTqgjMF59O2NwXhPLLG0jIpeJKD&#10;1fKjs8BY2wcfqDn6TIQQdjEqyL2vYildmpNB17cVceButjboA6wzqWt8hHBTykEUjaXBgkNDjhVt&#10;ckr/jnejoEku+8m2ar4Tn11Gh91odkXzq1T3s13PQXhq/Vv8cv9oBZNhWBvOh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T3e0sIAAADcAAAADwAAAAAAAAAAAAAA&#10;AAChAgAAZHJzL2Rvd25yZXYueG1sUEsFBgAAAAAEAAQA+QAAAJADAAAAAA==&#10;" strokeweight="2pt"/>
                <v:shape id="AutoShape 6573" o:spid="_x0000_s1594" type="#_x0000_t32" style="position:absolute;left:28920;top:13078;width:215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F7ScUAAADcAAAADwAAAGRycy9kb3ducmV2LnhtbESP3YrCMBSE7wXfIRzBO01dZdVqFFmQ&#10;lQUVf9DbQ3Nsi81JabK1vv1GWPBymJlvmPmyMYWoqXK5ZQWDfgSCOLE651TB+bTuTUA4j6yxsEwK&#10;nuRguWi35hhr++AD1UefigBhF6OCzPsyltIlGRl0fVsSB+9mK4M+yCqVusJHgJtCfkTRpzSYc1jI&#10;sKSvjJL78dcoqPeX3Xhd1t97n15Gh5/R9Ipmq1S306xmIDw1/h3+b2+0gvFwCq8z4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F7ScUAAADcAAAADwAAAAAAAAAA&#10;AAAAAAChAgAAZHJzL2Rvd25yZXYueG1sUEsFBgAAAAAEAAQA+QAAAJMDAAAAAA==&#10;" strokeweight="2pt"/>
                <v:rect id="Rectangle 6574" o:spid="_x0000_s1595" style="position:absolute;left:36682;top:2020;width:1472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iq5MQA&#10;AADcAAAADwAAAGRycy9kb3ducmV2LnhtbESPwUrDQBCG70LfYRnBi7SbSLEldluKIoonk5aeh+yY&#10;BLOzYXdtt2/vHASPwz//N99sdtmN6kwhDp4NlIsCFHHr7cCdgePhdb4GFROyxdEzGbhShN12drPB&#10;yvoL13RuUqcEwrFCA31KU6V1bHtyGBd+IpbsyweHScbQaRvwInA36oeieNQOB5YLPU703FP73fw4&#10;0ShzfWre7q/+w7/UQ2nD8jOvjLm7zfsnUIly+l/+a79bA6ul6Ms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IquTEAAAA3AAAAA8AAAAAAAAAAAAAAAAAmAIAAGRycy9k&#10;b3ducmV2LnhtbFBLBQYAAAAABAAEAPUAAACJAwAAAAA=&#10;" filled="f" fillcolor="#8db3e2" strokeweight="2pt">
                  <v:textbox>
                    <w:txbxContent>
                      <w:p w14:paraId="16F99367" w14:textId="77777777" w:rsidR="009502FA" w:rsidRPr="00E272A1" w:rsidRDefault="009502FA" w:rsidP="00E272A1">
                        <w:pPr>
                          <w:rPr>
                            <w:szCs w:val="20"/>
                          </w:rPr>
                        </w:pPr>
                        <w:proofErr w:type="spellStart"/>
                        <w:proofErr w:type="gramStart"/>
                        <w:r w:rsidRPr="00E272A1">
                          <w:rPr>
                            <w:rFonts w:cs="Arial"/>
                            <w:bCs/>
                            <w:szCs w:val="20"/>
                          </w:rPr>
                          <w:t>asram:</w:t>
                        </w:r>
                        <w:proofErr w:type="gramEnd"/>
                        <w:r w:rsidRPr="00E272A1">
                          <w:rPr>
                            <w:rFonts w:cs="Arial"/>
                            <w:bCs/>
                            <w:szCs w:val="20"/>
                          </w:rPr>
                          <w:t>BasisQuantity</w:t>
                        </w:r>
                        <w:proofErr w:type="spellEnd"/>
                      </w:p>
                    </w:txbxContent>
                  </v:textbox>
                </v:rect>
                <v:rect id="Rectangle 6575" o:spid="_x0000_s1596" style="position:absolute;left:36788;top:13290;width:1468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Pf8QA&#10;AADcAAAADwAAAGRycy9kb3ducmV2LnhtbESPQWsCMRCF7wX/Qxihl6LZFamyGkUsUumpuy2eh824&#10;u7iZLEmq8d+bQqHHx5v3vXnrbTS9uJLznWUF+TQDQVxb3XGj4PvrMFmC8AFZY2+ZFNzJw3Yzelpj&#10;oe2NS7pWoREJwr5ABW0IQyGlr1sy6Kd2IE7e2TqDIUnXSO3wluCml7Mse5UGO04NLQ60b6m+VD8m&#10;vZHH8lS9v9zth30ru1y7+WdcKPU8jrsViEAx/B//pY9awWKew++YRAC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ED3/EAAAA3AAAAA8AAAAAAAAAAAAAAAAAmAIAAGRycy9k&#10;b3ducmV2LnhtbFBLBQYAAAAABAAEAPUAAACJAwAAAAA=&#10;" filled="f" fillcolor="#8db3e2" strokeweight="2pt">
                  <v:textbox>
                    <w:txbxContent>
                      <w:p w14:paraId="16F99368" w14:textId="77777777" w:rsidR="009502FA" w:rsidRPr="00E272A1" w:rsidRDefault="009502FA" w:rsidP="00E272A1">
                        <w:proofErr w:type="spellStart"/>
                        <w:r w:rsidRPr="00E272A1">
                          <w:rPr>
                            <w:rFonts w:cs="Arial"/>
                            <w:bCs/>
                            <w:szCs w:val="20"/>
                            <w:lang w:val="de-DE"/>
                          </w:rPr>
                          <w:t>asram:UnitAmount</w:t>
                        </w:r>
                        <w:proofErr w:type="spellEnd"/>
                      </w:p>
                    </w:txbxContent>
                  </v:textbox>
                </v:rect>
                <v:shape id="AutoShape 6576" o:spid="_x0000_s1597" type="#_x0000_t32" style="position:absolute;left:32854;top:3402;width:0;height:172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OaRcUAAADcAAAADwAAAGRycy9kb3ducmV2LnhtbESPQWvCQBSE7wX/w/IEb3VTCdqmriJC&#10;sAhWkhZ7fWRfk9Ds25DdJvHfu0Khx2FmvmHW29E0oqfO1ZYVPM0jEMSF1TWXCj4/0sdnEM4ja2ws&#10;k4IrOdhuJg9rTLQdOKM+96UIEHYJKqi8bxMpXVGRQTe3LXHwvm1n0AfZlVJ3OAS4aeQiipbSYM1h&#10;ocKW9hUVP/mvUdCfL++rtO0PZ19e4uwYv3yhOSk1m467VxCeRv8f/mu/aQWreAH3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OaRcUAAADcAAAADwAAAAAAAAAA&#10;AAAAAAChAgAAZHJzL2Rvd25yZXYueG1sUEsFBgAAAAAEAAQA+QAAAJMDAAAAAA==&#10;" strokeweight="2pt"/>
                <v:shape id="AutoShape 6577" o:spid="_x0000_s1598" type="#_x0000_t32" style="position:absolute;left:32854;top:1531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8/3sYAAADcAAAADwAAAGRycy9kb3ducmV2LnhtbESPQWvCQBSE74L/YXmCN7NpDY2NriIF&#10;aSlUUUu8PrKvSTD7NmS3Mf333ULB4zAz3zCrzWAa0VPnassKHqIYBHFhdc2lgs/zbrYA4TyyxsYy&#10;KfghB5v1eLTCTNsbH6k/+VIECLsMFVTet5mUrqjIoItsSxy8L9sZ9EF2pdQd3gLcNPIxjp+kwZrD&#10;QoUtvVRUXE/fRkF/yPfpru1fD77Mk+N78nxB86HUdDJslyA8Df4e/m+/aQVpMoe/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fP97GAAAA3AAAAA8AAAAAAAAA&#10;AAAAAAAAoQIAAGRycy9kb3ducmV2LnhtbFBLBQYAAAAABAAEAPkAAACUAwAAAAA=&#10;" strokeweight="2pt"/>
                <v:rect id="Rechteck 6204" o:spid="_x0000_s1599" style="position:absolute;top:1127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6WJ8YA&#10;AADdAAAADwAAAGRycy9kb3ducmV2LnhtbESP3WrCQBSE7wu+w3IEb0rdKCIlzUZEEEMRpPHn+pA9&#10;TUKzZ2N2TdK37xYKvRxm5hsm2YymET11rrasYDGPQBAXVtdcKric9y+vIJxH1thYJgXf5GCTTp4S&#10;jLUd+IP63JciQNjFqKDyvo2ldEVFBt3ctsTB+7SdQR9kV0rd4RDgppHLKFpLgzWHhQpb2lVUfOUP&#10;o2AoTv3tfDzI0/Mts3zP7rv8+q7UbDpu30B4Gv1/+K+daQXrZbSC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6WJ8YAAADdAAAADwAAAAAAAAAAAAAAAACYAgAAZHJz&#10;L2Rvd25yZXYueG1sUEsFBgAAAAAEAAQA9QAAAIsDAAAAAA==&#10;" filled="f" stroked="f">
                  <v:textbox>
                    <w:txbxContent>
                      <w:p w14:paraId="16F99369" w14:textId="77777777" w:rsidR="009502FA" w:rsidRDefault="009502FA" w:rsidP="00AA44DD">
                        <w:pPr>
                          <w:rPr>
                            <w:rFonts w:cs="Arial"/>
                            <w:b/>
                            <w:sz w:val="24"/>
                            <w:szCs w:val="24"/>
                            <w:lang w:val="de-DE"/>
                          </w:rPr>
                        </w:pPr>
                        <w:r>
                          <w:rPr>
                            <w:rFonts w:cs="Arial"/>
                            <w:b/>
                            <w:sz w:val="24"/>
                            <w:szCs w:val="24"/>
                            <w:lang w:val="de-DE"/>
                          </w:rPr>
                          <w:t>0..1</w:t>
                        </w:r>
                      </w:p>
                    </w:txbxContent>
                  </v:textbox>
                </v:rect>
                <w10:anchorlock/>
              </v:group>
            </w:pict>
          </mc:Fallback>
        </mc:AlternateContent>
      </w:r>
    </w:p>
    <w:p w14:paraId="16F98C2D" w14:textId="77777777" w:rsidR="00C37461" w:rsidRDefault="00C37461" w:rsidP="00AB0651"/>
    <w:p w14:paraId="16F98C2E" w14:textId="77777777" w:rsidR="0097587A" w:rsidRDefault="0097587A"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2"/>
        <w:gridCol w:w="1558"/>
        <w:gridCol w:w="1278"/>
        <w:gridCol w:w="851"/>
        <w:gridCol w:w="1944"/>
        <w:gridCol w:w="871"/>
        <w:gridCol w:w="4270"/>
      </w:tblGrid>
      <w:tr w:rsidR="00A370B7" w:rsidRPr="00AD4FE7" w14:paraId="16F98C36" w14:textId="77777777" w:rsidTr="006E4280">
        <w:trPr>
          <w:cantSplit/>
          <w:trHeight w:val="330"/>
        </w:trPr>
        <w:tc>
          <w:tcPr>
            <w:tcW w:w="1266" w:type="pct"/>
            <w:shd w:val="clear" w:color="auto" w:fill="FFFFCC"/>
            <w:noWrap/>
            <w:vAlign w:val="center"/>
            <w:hideMark/>
          </w:tcPr>
          <w:p w14:paraId="16F98C2F"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540" w:type="pct"/>
            <w:shd w:val="clear" w:color="auto" w:fill="FFFFCC"/>
            <w:noWrap/>
            <w:vAlign w:val="center"/>
            <w:hideMark/>
          </w:tcPr>
          <w:p w14:paraId="16F98C30"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43" w:type="pct"/>
            <w:shd w:val="clear" w:color="auto" w:fill="FFFFCC"/>
            <w:noWrap/>
            <w:vAlign w:val="center"/>
            <w:hideMark/>
          </w:tcPr>
          <w:p w14:paraId="16F98C31"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295" w:type="pct"/>
            <w:shd w:val="clear" w:color="auto" w:fill="FFFFCC"/>
            <w:noWrap/>
            <w:vAlign w:val="center"/>
            <w:hideMark/>
          </w:tcPr>
          <w:p w14:paraId="16F98C32"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674" w:type="pct"/>
            <w:shd w:val="clear" w:color="auto" w:fill="FFFFCC"/>
            <w:noWrap/>
            <w:vAlign w:val="center"/>
            <w:hideMark/>
          </w:tcPr>
          <w:p w14:paraId="16F98C33"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C34"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C35" w14:textId="77777777" w:rsidR="00A370B7" w:rsidRPr="00A370B7" w:rsidRDefault="00A370B7" w:rsidP="00E03299">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C3E" w14:textId="77777777" w:rsidTr="006E4280">
        <w:trPr>
          <w:cantSplit/>
          <w:trHeight w:val="315"/>
        </w:trPr>
        <w:tc>
          <w:tcPr>
            <w:tcW w:w="1266" w:type="pct"/>
            <w:shd w:val="clear" w:color="auto" w:fill="92D050"/>
            <w:noWrap/>
            <w:vAlign w:val="center"/>
            <w:hideMark/>
          </w:tcPr>
          <w:p w14:paraId="16F98C37"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asram:BasisQuantity</w:t>
            </w:r>
          </w:p>
        </w:tc>
        <w:tc>
          <w:tcPr>
            <w:tcW w:w="540" w:type="pct"/>
            <w:shd w:val="clear" w:color="auto" w:fill="92D050"/>
            <w:vAlign w:val="center"/>
            <w:hideMark/>
          </w:tcPr>
          <w:p w14:paraId="16F98C38"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Numeric</w:t>
            </w:r>
          </w:p>
        </w:tc>
        <w:tc>
          <w:tcPr>
            <w:tcW w:w="443" w:type="pct"/>
            <w:shd w:val="clear" w:color="auto" w:fill="92D050"/>
            <w:noWrap/>
            <w:vAlign w:val="center"/>
            <w:hideMark/>
          </w:tcPr>
          <w:p w14:paraId="16F98C39"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3</w:t>
            </w:r>
          </w:p>
        </w:tc>
        <w:tc>
          <w:tcPr>
            <w:tcW w:w="295" w:type="pct"/>
            <w:shd w:val="clear" w:color="auto" w:fill="92D050"/>
            <w:noWrap/>
            <w:vAlign w:val="center"/>
            <w:hideMark/>
          </w:tcPr>
          <w:p w14:paraId="16F98C3A"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674" w:type="pct"/>
            <w:shd w:val="clear" w:color="auto" w:fill="92D050"/>
            <w:noWrap/>
            <w:vAlign w:val="center"/>
            <w:hideMark/>
          </w:tcPr>
          <w:p w14:paraId="16F98C3B"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1</w:t>
            </w:r>
          </w:p>
        </w:tc>
        <w:tc>
          <w:tcPr>
            <w:tcW w:w="302" w:type="pct"/>
            <w:shd w:val="clear" w:color="auto" w:fill="92D050"/>
            <w:noWrap/>
            <w:vAlign w:val="center"/>
            <w:hideMark/>
          </w:tcPr>
          <w:p w14:paraId="16F98C3C" w14:textId="77777777" w:rsidR="00A370B7" w:rsidRPr="00A370B7" w:rsidRDefault="00A370B7" w:rsidP="00E03299">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C3D" w14:textId="77777777" w:rsidR="00A370B7" w:rsidRPr="00A370B7" w:rsidRDefault="0068072A" w:rsidP="00E03299">
            <w:pPr>
              <w:spacing w:line="240" w:lineRule="auto"/>
              <w:rPr>
                <w:rFonts w:eastAsia="Times New Roman"/>
                <w:color w:val="000000"/>
                <w:sz w:val="16"/>
                <w:lang w:eastAsia="de-DE"/>
              </w:rPr>
            </w:pPr>
            <w:r>
              <w:rPr>
                <w:rFonts w:eastAsia="Times New Roman"/>
                <w:color w:val="000000"/>
                <w:sz w:val="16"/>
                <w:lang w:eastAsia="de-DE"/>
              </w:rPr>
              <w:t>Price u</w:t>
            </w:r>
            <w:r w:rsidR="00A370B7" w:rsidRPr="00A370B7">
              <w:rPr>
                <w:rFonts w:eastAsia="Times New Roman"/>
                <w:color w:val="000000"/>
                <w:sz w:val="16"/>
                <w:lang w:eastAsia="de-DE"/>
              </w:rPr>
              <w:t>nit</w:t>
            </w:r>
          </w:p>
        </w:tc>
      </w:tr>
      <w:tr w:rsidR="00A370B7" w:rsidRPr="00AD4FE7" w14:paraId="16F98C46" w14:textId="77777777" w:rsidTr="006E4280">
        <w:trPr>
          <w:cantSplit/>
          <w:trHeight w:val="315"/>
        </w:trPr>
        <w:tc>
          <w:tcPr>
            <w:tcW w:w="1266" w:type="pct"/>
            <w:shd w:val="clear" w:color="auto" w:fill="92D050"/>
            <w:noWrap/>
            <w:vAlign w:val="center"/>
            <w:hideMark/>
          </w:tcPr>
          <w:p w14:paraId="16F98C3F"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unitCode</w:t>
            </w:r>
          </w:p>
        </w:tc>
        <w:tc>
          <w:tcPr>
            <w:tcW w:w="540" w:type="pct"/>
            <w:shd w:val="clear" w:color="auto" w:fill="92D050"/>
            <w:vAlign w:val="center"/>
            <w:hideMark/>
          </w:tcPr>
          <w:p w14:paraId="16F98C40"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3" w:type="pct"/>
            <w:shd w:val="clear" w:color="auto" w:fill="92D050"/>
            <w:noWrap/>
            <w:vAlign w:val="center"/>
            <w:hideMark/>
          </w:tcPr>
          <w:p w14:paraId="16F98C41"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3</w:t>
            </w:r>
          </w:p>
        </w:tc>
        <w:tc>
          <w:tcPr>
            <w:tcW w:w="295" w:type="pct"/>
            <w:shd w:val="clear" w:color="auto" w:fill="92D050"/>
            <w:noWrap/>
            <w:vAlign w:val="center"/>
            <w:hideMark/>
          </w:tcPr>
          <w:p w14:paraId="16F98C42"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674" w:type="pct"/>
            <w:shd w:val="clear" w:color="auto" w:fill="92D050"/>
            <w:noWrap/>
            <w:vAlign w:val="center"/>
            <w:hideMark/>
          </w:tcPr>
          <w:p w14:paraId="16F98C43"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PCE</w:t>
            </w:r>
          </w:p>
        </w:tc>
        <w:tc>
          <w:tcPr>
            <w:tcW w:w="302" w:type="pct"/>
            <w:shd w:val="clear" w:color="auto" w:fill="92D050"/>
            <w:noWrap/>
            <w:vAlign w:val="center"/>
            <w:hideMark/>
          </w:tcPr>
          <w:p w14:paraId="16F98C44" w14:textId="77777777" w:rsidR="00A370B7" w:rsidRPr="00A370B7" w:rsidRDefault="00A370B7" w:rsidP="00E03299">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0" w:type="pct"/>
            <w:shd w:val="clear" w:color="auto" w:fill="92D050"/>
            <w:vAlign w:val="center"/>
          </w:tcPr>
          <w:p w14:paraId="16F98C45" w14:textId="77777777" w:rsidR="00A370B7" w:rsidRPr="00A370B7" w:rsidRDefault="00A370B7" w:rsidP="00E03299">
            <w:pPr>
              <w:spacing w:line="240" w:lineRule="auto"/>
              <w:rPr>
                <w:rFonts w:eastAsia="Times New Roman"/>
                <w:color w:val="000000"/>
                <w:sz w:val="16"/>
                <w:lang w:eastAsia="de-DE"/>
              </w:rPr>
            </w:pPr>
            <w:r w:rsidRPr="00A370B7">
              <w:rPr>
                <w:rFonts w:eastAsia="Times New Roman"/>
                <w:color w:val="000000"/>
                <w:sz w:val="16"/>
                <w:lang w:eastAsia="de-DE"/>
              </w:rPr>
              <w:t>Unit</w:t>
            </w:r>
            <w:r w:rsidR="0068072A">
              <w:rPr>
                <w:rFonts w:eastAsia="Times New Roman"/>
                <w:color w:val="000000"/>
                <w:sz w:val="16"/>
                <w:lang w:eastAsia="de-DE"/>
              </w:rPr>
              <w:t xml:space="preserve"> o</w:t>
            </w:r>
            <w:r w:rsidRPr="00A370B7">
              <w:rPr>
                <w:rFonts w:eastAsia="Times New Roman"/>
                <w:color w:val="000000"/>
                <w:sz w:val="16"/>
                <w:lang w:eastAsia="de-DE"/>
              </w:rPr>
              <w:t>f</w:t>
            </w:r>
            <w:r w:rsidR="0068072A">
              <w:rPr>
                <w:rFonts w:eastAsia="Times New Roman"/>
                <w:color w:val="000000"/>
                <w:sz w:val="16"/>
                <w:lang w:eastAsia="de-DE"/>
              </w:rPr>
              <w:t xml:space="preserve"> m</w:t>
            </w:r>
            <w:r w:rsidRPr="00A370B7">
              <w:rPr>
                <w:rFonts w:eastAsia="Times New Roman"/>
                <w:color w:val="000000"/>
                <w:sz w:val="16"/>
                <w:lang w:eastAsia="de-DE"/>
              </w:rPr>
              <w:t>easure</w:t>
            </w:r>
          </w:p>
        </w:tc>
      </w:tr>
      <w:tr w:rsidR="00A370B7" w:rsidRPr="00AD4FE7" w14:paraId="16F98C50" w14:textId="77777777" w:rsidTr="006E4280">
        <w:trPr>
          <w:cantSplit/>
          <w:trHeight w:val="429"/>
        </w:trPr>
        <w:tc>
          <w:tcPr>
            <w:tcW w:w="1266" w:type="pct"/>
            <w:shd w:val="clear" w:color="auto" w:fill="92D050"/>
            <w:noWrap/>
            <w:vAlign w:val="center"/>
            <w:hideMark/>
          </w:tcPr>
          <w:p w14:paraId="16F98C47" w14:textId="77777777" w:rsidR="00A370B7" w:rsidRPr="00A370B7" w:rsidRDefault="00A370B7" w:rsidP="00E03299">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asram:OrderUnitConversionFactorNumeric</w:t>
            </w:r>
          </w:p>
        </w:tc>
        <w:tc>
          <w:tcPr>
            <w:tcW w:w="540" w:type="pct"/>
            <w:shd w:val="clear" w:color="auto" w:fill="92D050"/>
            <w:vAlign w:val="center"/>
            <w:hideMark/>
          </w:tcPr>
          <w:p w14:paraId="16F98C48"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Numeric</w:t>
            </w:r>
          </w:p>
        </w:tc>
        <w:tc>
          <w:tcPr>
            <w:tcW w:w="443" w:type="pct"/>
            <w:shd w:val="clear" w:color="auto" w:fill="92D050"/>
            <w:noWrap/>
            <w:vAlign w:val="center"/>
            <w:hideMark/>
          </w:tcPr>
          <w:p w14:paraId="16F98C49"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8</w:t>
            </w:r>
          </w:p>
        </w:tc>
        <w:tc>
          <w:tcPr>
            <w:tcW w:w="295" w:type="pct"/>
            <w:shd w:val="clear" w:color="auto" w:fill="92D050"/>
            <w:noWrap/>
            <w:vAlign w:val="center"/>
            <w:hideMark/>
          </w:tcPr>
          <w:p w14:paraId="16F98C4A"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5</w:t>
            </w:r>
          </w:p>
        </w:tc>
        <w:tc>
          <w:tcPr>
            <w:tcW w:w="674" w:type="pct"/>
            <w:shd w:val="clear" w:color="auto" w:fill="92D050"/>
            <w:noWrap/>
            <w:vAlign w:val="center"/>
            <w:hideMark/>
          </w:tcPr>
          <w:p w14:paraId="16F98C4B" w14:textId="77777777" w:rsidR="00A370B7" w:rsidRPr="00A370B7" w:rsidRDefault="00A370B7" w:rsidP="00E03299">
            <w:pPr>
              <w:rPr>
                <w:rFonts w:cs="Arial"/>
                <w:sz w:val="16"/>
                <w:szCs w:val="20"/>
              </w:rPr>
            </w:pPr>
            <w:r w:rsidRPr="00A370B7">
              <w:rPr>
                <w:rFonts w:cs="Arial"/>
                <w:sz w:val="16"/>
                <w:szCs w:val="20"/>
              </w:rPr>
              <w:t>312</w:t>
            </w:r>
          </w:p>
        </w:tc>
        <w:tc>
          <w:tcPr>
            <w:tcW w:w="302" w:type="pct"/>
            <w:shd w:val="clear" w:color="auto" w:fill="92D050"/>
            <w:noWrap/>
            <w:vAlign w:val="center"/>
            <w:hideMark/>
          </w:tcPr>
          <w:p w14:paraId="16F98C4C"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C4D"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Quantity</w:t>
            </w:r>
            <w:r w:rsidR="0068072A">
              <w:rPr>
                <w:rFonts w:eastAsia="Times New Roman" w:cs="Arial"/>
                <w:color w:val="000000"/>
                <w:sz w:val="16"/>
                <w:szCs w:val="20"/>
                <w:lang w:eastAsia="de-DE"/>
              </w:rPr>
              <w:t xml:space="preserve"> c</w:t>
            </w:r>
            <w:r w:rsidRPr="00A370B7">
              <w:rPr>
                <w:rFonts w:eastAsia="Times New Roman" w:cs="Arial"/>
                <w:color w:val="000000"/>
                <w:sz w:val="16"/>
                <w:szCs w:val="20"/>
                <w:lang w:eastAsia="de-DE"/>
              </w:rPr>
              <w:t>onversion</w:t>
            </w:r>
            <w:r w:rsidR="0068072A">
              <w:rPr>
                <w:rFonts w:eastAsia="Times New Roman" w:cs="Arial"/>
                <w:color w:val="000000"/>
                <w:sz w:val="16"/>
                <w:szCs w:val="20"/>
                <w:lang w:eastAsia="de-DE"/>
              </w:rPr>
              <w:t xml:space="preserve"> f</w:t>
            </w:r>
            <w:r w:rsidRPr="00A370B7">
              <w:rPr>
                <w:rFonts w:eastAsia="Times New Roman" w:cs="Arial"/>
                <w:color w:val="000000"/>
                <w:sz w:val="16"/>
                <w:szCs w:val="20"/>
                <w:lang w:eastAsia="de-DE"/>
              </w:rPr>
              <w:t>actor: Factor for conv. of order price unit into order unit</w:t>
            </w:r>
          </w:p>
          <w:p w14:paraId="16F98C4E" w14:textId="77777777" w:rsidR="00A370B7" w:rsidRPr="00A370B7" w:rsidRDefault="00A370B7" w:rsidP="00E03299">
            <w:pPr>
              <w:spacing w:line="240" w:lineRule="auto"/>
              <w:rPr>
                <w:rFonts w:eastAsia="Times New Roman" w:cs="Arial"/>
                <w:color w:val="000000"/>
                <w:sz w:val="16"/>
                <w:szCs w:val="20"/>
                <w:lang w:eastAsia="de-DE"/>
              </w:rPr>
            </w:pPr>
          </w:p>
          <w:p w14:paraId="16F98C4F"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The factor gets calculated as “Quantity</w:t>
            </w:r>
            <w:r w:rsidR="000B3194">
              <w:rPr>
                <w:rFonts w:eastAsia="Times New Roman" w:cs="Arial"/>
                <w:color w:val="000000"/>
                <w:sz w:val="16"/>
                <w:szCs w:val="20"/>
                <w:lang w:eastAsia="de-DE"/>
              </w:rPr>
              <w:t xml:space="preserve"> </w:t>
            </w:r>
            <w:r w:rsidRPr="00A370B7">
              <w:rPr>
                <w:rFonts w:eastAsia="Times New Roman" w:cs="Arial"/>
                <w:color w:val="000000"/>
                <w:sz w:val="16"/>
                <w:szCs w:val="20"/>
                <w:lang w:eastAsia="de-DE"/>
              </w:rPr>
              <w:t>Conversion” divided by “Quantity</w:t>
            </w:r>
            <w:r w:rsidR="000B3194">
              <w:rPr>
                <w:rFonts w:eastAsia="Times New Roman" w:cs="Arial"/>
                <w:color w:val="000000"/>
                <w:sz w:val="16"/>
                <w:szCs w:val="20"/>
                <w:lang w:eastAsia="de-DE"/>
              </w:rPr>
              <w:t xml:space="preserve"> </w:t>
            </w:r>
            <w:r w:rsidRPr="00A370B7">
              <w:rPr>
                <w:rFonts w:eastAsia="Times New Roman" w:cs="Arial"/>
                <w:color w:val="000000"/>
                <w:sz w:val="16"/>
                <w:szCs w:val="20"/>
                <w:lang w:eastAsia="de-DE"/>
              </w:rPr>
              <w:t>Conversion</w:t>
            </w:r>
            <w:r w:rsidR="000B3194">
              <w:rPr>
                <w:rFonts w:eastAsia="Times New Roman" w:cs="Arial"/>
                <w:color w:val="000000"/>
                <w:sz w:val="16"/>
                <w:szCs w:val="20"/>
                <w:lang w:eastAsia="de-DE"/>
              </w:rPr>
              <w:t xml:space="preserve"> </w:t>
            </w:r>
            <w:r w:rsidRPr="00A370B7">
              <w:rPr>
                <w:rFonts w:eastAsia="Times New Roman" w:cs="Arial"/>
                <w:color w:val="000000"/>
                <w:sz w:val="16"/>
                <w:szCs w:val="20"/>
                <w:lang w:eastAsia="de-DE"/>
              </w:rPr>
              <w:t>Denominator</w:t>
            </w:r>
            <w:r w:rsidR="0068072A">
              <w:rPr>
                <w:rFonts w:eastAsia="Times New Roman" w:cs="Arial"/>
                <w:color w:val="000000"/>
                <w:sz w:val="16"/>
                <w:szCs w:val="20"/>
                <w:lang w:eastAsia="de-DE"/>
              </w:rPr>
              <w:t>”</w:t>
            </w:r>
          </w:p>
        </w:tc>
      </w:tr>
      <w:tr w:rsidR="00A370B7" w:rsidRPr="00AD4FE7" w14:paraId="16F98C58" w14:textId="77777777" w:rsidTr="006E4280">
        <w:trPr>
          <w:cantSplit/>
          <w:trHeight w:val="429"/>
        </w:trPr>
        <w:tc>
          <w:tcPr>
            <w:tcW w:w="1266" w:type="pct"/>
            <w:shd w:val="clear" w:color="auto" w:fill="92D050"/>
            <w:noWrap/>
            <w:vAlign w:val="center"/>
            <w:hideMark/>
          </w:tcPr>
          <w:p w14:paraId="16F98C51" w14:textId="77777777" w:rsidR="00A370B7" w:rsidRPr="00A370B7" w:rsidRDefault="00A370B7" w:rsidP="00E03299">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asram:UnitAmount</w:t>
            </w:r>
          </w:p>
        </w:tc>
        <w:tc>
          <w:tcPr>
            <w:tcW w:w="540" w:type="pct"/>
            <w:shd w:val="clear" w:color="auto" w:fill="92D050"/>
            <w:vAlign w:val="center"/>
            <w:hideMark/>
          </w:tcPr>
          <w:p w14:paraId="16F98C52"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Decimal</w:t>
            </w:r>
          </w:p>
        </w:tc>
        <w:tc>
          <w:tcPr>
            <w:tcW w:w="443" w:type="pct"/>
            <w:shd w:val="clear" w:color="auto" w:fill="92D050"/>
            <w:noWrap/>
            <w:vAlign w:val="center"/>
            <w:hideMark/>
          </w:tcPr>
          <w:p w14:paraId="16F98C53"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15+5</w:t>
            </w:r>
          </w:p>
        </w:tc>
        <w:tc>
          <w:tcPr>
            <w:tcW w:w="295" w:type="pct"/>
            <w:shd w:val="clear" w:color="auto" w:fill="92D050"/>
            <w:noWrap/>
            <w:vAlign w:val="center"/>
            <w:hideMark/>
          </w:tcPr>
          <w:p w14:paraId="16F98C54"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674" w:type="pct"/>
            <w:shd w:val="clear" w:color="auto" w:fill="92D050"/>
            <w:noWrap/>
            <w:vAlign w:val="center"/>
            <w:hideMark/>
          </w:tcPr>
          <w:p w14:paraId="16F98C55"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1</w:t>
            </w:r>
          </w:p>
        </w:tc>
        <w:tc>
          <w:tcPr>
            <w:tcW w:w="302" w:type="pct"/>
            <w:shd w:val="clear" w:color="auto" w:fill="92D050"/>
            <w:noWrap/>
            <w:vAlign w:val="center"/>
            <w:hideMark/>
          </w:tcPr>
          <w:p w14:paraId="16F98C56" w14:textId="77777777" w:rsidR="00A370B7" w:rsidRPr="00A370B7" w:rsidRDefault="00A370B7" w:rsidP="00E03299">
            <w:pPr>
              <w:spacing w:line="240" w:lineRule="auto"/>
              <w:rPr>
                <w:rFonts w:eastAsia="Times New Roman"/>
                <w:color w:val="000000"/>
                <w:sz w:val="16"/>
                <w:lang w:eastAsia="de-DE"/>
              </w:rPr>
            </w:pPr>
            <w:r w:rsidRPr="00A370B7">
              <w:rPr>
                <w:rFonts w:eastAsia="Times New Roman"/>
                <w:color w:val="000000"/>
                <w:sz w:val="16"/>
                <w:lang w:eastAsia="de-DE"/>
              </w:rPr>
              <w:t>C</w:t>
            </w:r>
          </w:p>
        </w:tc>
        <w:tc>
          <w:tcPr>
            <w:tcW w:w="1480" w:type="pct"/>
            <w:shd w:val="clear" w:color="auto" w:fill="92D050"/>
            <w:vAlign w:val="center"/>
          </w:tcPr>
          <w:p w14:paraId="16F98C57" w14:textId="77777777" w:rsidR="00A370B7" w:rsidRPr="00A370B7" w:rsidRDefault="0068072A" w:rsidP="00E03299">
            <w:pPr>
              <w:spacing w:line="240" w:lineRule="auto"/>
              <w:rPr>
                <w:rFonts w:eastAsia="Times New Roman"/>
                <w:color w:val="000000"/>
                <w:sz w:val="16"/>
                <w:lang w:eastAsia="de-DE"/>
              </w:rPr>
            </w:pPr>
            <w:r>
              <w:rPr>
                <w:rFonts w:eastAsia="Times New Roman"/>
                <w:color w:val="000000"/>
                <w:sz w:val="16"/>
                <w:lang w:eastAsia="de-DE"/>
              </w:rPr>
              <w:t>Net p</w:t>
            </w:r>
            <w:r w:rsidR="00A370B7" w:rsidRPr="00A370B7">
              <w:rPr>
                <w:rFonts w:eastAsia="Times New Roman"/>
                <w:color w:val="000000"/>
                <w:sz w:val="16"/>
                <w:lang w:eastAsia="de-DE"/>
              </w:rPr>
              <w:t>rice</w:t>
            </w:r>
          </w:p>
        </w:tc>
      </w:tr>
      <w:tr w:rsidR="00A370B7" w:rsidRPr="00AD4FE7" w14:paraId="16F98C60" w14:textId="77777777" w:rsidTr="006E4280">
        <w:trPr>
          <w:cantSplit/>
          <w:trHeight w:val="429"/>
        </w:trPr>
        <w:tc>
          <w:tcPr>
            <w:tcW w:w="1266" w:type="pct"/>
            <w:shd w:val="clear" w:color="auto" w:fill="92D050"/>
            <w:noWrap/>
            <w:vAlign w:val="center"/>
            <w:hideMark/>
          </w:tcPr>
          <w:p w14:paraId="16F98C59" w14:textId="77777777" w:rsidR="00A370B7" w:rsidRPr="00A370B7" w:rsidRDefault="00A370B7" w:rsidP="00E03299">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currencyID</w:t>
            </w:r>
          </w:p>
        </w:tc>
        <w:tc>
          <w:tcPr>
            <w:tcW w:w="540" w:type="pct"/>
            <w:shd w:val="clear" w:color="auto" w:fill="92D050"/>
            <w:vAlign w:val="center"/>
            <w:hideMark/>
          </w:tcPr>
          <w:p w14:paraId="16F98C5A"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String</w:t>
            </w:r>
          </w:p>
        </w:tc>
        <w:tc>
          <w:tcPr>
            <w:tcW w:w="443" w:type="pct"/>
            <w:shd w:val="clear" w:color="auto" w:fill="92D050"/>
            <w:noWrap/>
            <w:vAlign w:val="center"/>
            <w:hideMark/>
          </w:tcPr>
          <w:p w14:paraId="16F98C5B" w14:textId="77777777" w:rsidR="00A370B7" w:rsidRPr="00A370B7" w:rsidRDefault="00A370B7" w:rsidP="00E03299">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w:t>
            </w:r>
          </w:p>
        </w:tc>
        <w:tc>
          <w:tcPr>
            <w:tcW w:w="295" w:type="pct"/>
            <w:shd w:val="clear" w:color="auto" w:fill="92D050"/>
            <w:noWrap/>
            <w:vAlign w:val="center"/>
            <w:hideMark/>
          </w:tcPr>
          <w:p w14:paraId="16F98C5C"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674" w:type="pct"/>
            <w:shd w:val="clear" w:color="auto" w:fill="92D050"/>
            <w:noWrap/>
            <w:vAlign w:val="center"/>
            <w:hideMark/>
          </w:tcPr>
          <w:p w14:paraId="16F98C5D"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EUR</w:t>
            </w:r>
          </w:p>
        </w:tc>
        <w:tc>
          <w:tcPr>
            <w:tcW w:w="302" w:type="pct"/>
            <w:shd w:val="clear" w:color="auto" w:fill="92D050"/>
            <w:noWrap/>
            <w:vAlign w:val="center"/>
            <w:hideMark/>
          </w:tcPr>
          <w:p w14:paraId="16F98C5E" w14:textId="77777777" w:rsidR="00A370B7" w:rsidRPr="00A370B7" w:rsidRDefault="00A370B7" w:rsidP="00E03299">
            <w:pPr>
              <w:spacing w:line="240" w:lineRule="auto"/>
              <w:rPr>
                <w:rFonts w:eastAsia="Times New Roman"/>
                <w:color w:val="000000"/>
                <w:sz w:val="16"/>
                <w:lang w:eastAsia="de-DE"/>
              </w:rPr>
            </w:pPr>
            <w:r w:rsidRPr="00A370B7">
              <w:rPr>
                <w:rFonts w:eastAsia="Times New Roman"/>
                <w:color w:val="000000"/>
                <w:sz w:val="16"/>
                <w:lang w:eastAsia="de-DE"/>
              </w:rPr>
              <w:t>C</w:t>
            </w:r>
          </w:p>
        </w:tc>
        <w:tc>
          <w:tcPr>
            <w:tcW w:w="1480" w:type="pct"/>
            <w:shd w:val="clear" w:color="auto" w:fill="92D050"/>
            <w:vAlign w:val="center"/>
          </w:tcPr>
          <w:p w14:paraId="16F98C5F" w14:textId="77777777" w:rsidR="00A370B7" w:rsidRPr="00A370B7" w:rsidRDefault="00A370B7" w:rsidP="00E03299">
            <w:pPr>
              <w:spacing w:line="240" w:lineRule="auto"/>
              <w:rPr>
                <w:rFonts w:eastAsia="Times New Roman"/>
                <w:color w:val="000000"/>
                <w:sz w:val="16"/>
                <w:lang w:eastAsia="de-DE"/>
              </w:rPr>
            </w:pPr>
            <w:r w:rsidRPr="00A370B7">
              <w:rPr>
                <w:rFonts w:eastAsia="Times New Roman"/>
                <w:color w:val="000000"/>
                <w:sz w:val="16"/>
                <w:lang w:eastAsia="de-DE"/>
              </w:rPr>
              <w:t>Currency</w:t>
            </w:r>
          </w:p>
        </w:tc>
      </w:tr>
    </w:tbl>
    <w:p w14:paraId="16F98C61" w14:textId="77777777" w:rsidR="00E03299" w:rsidRDefault="00E03299" w:rsidP="00AB0651"/>
    <w:p w14:paraId="16F98C62" w14:textId="77777777" w:rsidR="00E03299" w:rsidRDefault="00E03299">
      <w:pPr>
        <w:spacing w:line="240" w:lineRule="auto"/>
      </w:pPr>
      <w:r>
        <w:br w:type="page"/>
      </w:r>
    </w:p>
    <w:p w14:paraId="16F98C63" w14:textId="77777777" w:rsidR="00224B79" w:rsidRPr="00427758" w:rsidRDefault="00224B79" w:rsidP="00C7140E">
      <w:pPr>
        <w:pStyle w:val="berschrift4"/>
      </w:pPr>
      <w:bookmarkStart w:id="68" w:name="_Toc347482200"/>
      <w:r w:rsidRPr="00427758">
        <w:t>asram:ValidityCISpecifiedPeriod</w:t>
      </w:r>
      <w:bookmarkEnd w:id="68"/>
    </w:p>
    <w:p w14:paraId="16F98C64" w14:textId="77777777" w:rsidR="005C2634" w:rsidRDefault="005C2634" w:rsidP="00AB0651"/>
    <w:p w14:paraId="16F98C65" w14:textId="77777777" w:rsidR="005C2634" w:rsidRDefault="00E03299" w:rsidP="00AB0651">
      <w:r>
        <w:rPr>
          <w:noProof/>
          <w:lang w:eastAsia="zh-TW"/>
        </w:rPr>
        <mc:AlternateContent>
          <mc:Choice Requires="wpg">
            <w:drawing>
              <wp:inline distT="0" distB="0" distL="0" distR="0" wp14:anchorId="16F99200" wp14:editId="16F99201">
                <wp:extent cx="5152660" cy="484756"/>
                <wp:effectExtent l="0" t="0" r="10160" b="0"/>
                <wp:docPr id="6208" name="Gruppieren 6208"/>
                <wp:cNvGraphicFramePr/>
                <a:graphic xmlns:a="http://schemas.openxmlformats.org/drawingml/2006/main">
                  <a:graphicData uri="http://schemas.microsoft.com/office/word/2010/wordprocessingGroup">
                    <wpg:wgp>
                      <wpg:cNvGrpSpPr/>
                      <wpg:grpSpPr>
                        <a:xfrm>
                          <a:off x="0" y="0"/>
                          <a:ext cx="5152660" cy="484756"/>
                          <a:chOff x="0" y="0"/>
                          <a:chExt cx="5152660" cy="484756"/>
                        </a:xfrm>
                      </wpg:grpSpPr>
                      <wps:wsp>
                        <wps:cNvPr id="710" name="Rectangle 6585"/>
                        <wps:cNvSpPr>
                          <a:spLocks noChangeArrowheads="1"/>
                        </wps:cNvSpPr>
                        <wps:spPr bwMode="auto">
                          <a:xfrm>
                            <a:off x="414670" y="0"/>
                            <a:ext cx="2436971" cy="344805"/>
                          </a:xfrm>
                          <a:prstGeom prst="rect">
                            <a:avLst/>
                          </a:prstGeom>
                          <a:solidFill>
                            <a:srgbClr val="8DB3E2"/>
                          </a:solidFill>
                          <a:ln w="25400">
                            <a:solidFill>
                              <a:srgbClr val="000000"/>
                            </a:solidFill>
                            <a:miter lim="800000"/>
                            <a:headEnd/>
                            <a:tailEnd/>
                          </a:ln>
                        </wps:spPr>
                        <wps:txbx>
                          <w:txbxContent>
                            <w:p w14:paraId="16F9936A" w14:textId="77777777" w:rsidR="009502FA" w:rsidRPr="00B9795D" w:rsidRDefault="009502FA" w:rsidP="00B9795D">
                              <w:pPr>
                                <w:rPr>
                                  <w:szCs w:val="24"/>
                                </w:rPr>
                              </w:pPr>
                              <w:proofErr w:type="spellStart"/>
                              <w:r w:rsidRPr="00B9795D">
                                <w:rPr>
                                  <w:rFonts w:cs="Arial"/>
                                  <w:b/>
                                  <w:bCs/>
                                  <w:szCs w:val="20"/>
                                  <w:lang w:val="de-DE"/>
                                </w:rPr>
                                <w:t>asram:ValidityCISpecifiedPeriod</w:t>
                              </w:r>
                              <w:proofErr w:type="spellEnd"/>
                            </w:p>
                          </w:txbxContent>
                        </wps:txbx>
                        <wps:bodyPr rot="0" vert="horz" wrap="square" lIns="91440" tIns="45720" rIns="91440" bIns="45720" anchor="t" anchorCtr="0" upright="1">
                          <a:noAutofit/>
                        </wps:bodyPr>
                      </wps:wsp>
                      <wps:wsp>
                        <wps:cNvPr id="711" name="Rectangle 6586"/>
                        <wps:cNvSpPr>
                          <a:spLocks noChangeArrowheads="1"/>
                        </wps:cNvSpPr>
                        <wps:spPr bwMode="auto">
                          <a:xfrm>
                            <a:off x="3242931" y="191386"/>
                            <a:ext cx="50098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6B" w14:textId="77777777" w:rsidR="009502FA" w:rsidRPr="002F612C" w:rsidRDefault="009502FA" w:rsidP="00B9795D">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712" name="Rectangle 6587"/>
                        <wps:cNvSpPr>
                          <a:spLocks noChangeArrowheads="1"/>
                        </wps:cNvSpPr>
                        <wps:spPr bwMode="auto">
                          <a:xfrm>
                            <a:off x="2860158" y="106326"/>
                            <a:ext cx="1907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13" name="Rectangle 6588"/>
                        <wps:cNvSpPr>
                          <a:spLocks noChangeArrowheads="1"/>
                        </wps:cNvSpPr>
                        <wps:spPr bwMode="auto">
                          <a:xfrm>
                            <a:off x="3625703" y="0"/>
                            <a:ext cx="152695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6C" w14:textId="77777777" w:rsidR="009502FA" w:rsidRPr="00A1774D" w:rsidRDefault="009502FA" w:rsidP="00B9795D">
                              <w:pPr>
                                <w:spacing w:line="240" w:lineRule="auto"/>
                              </w:pPr>
                              <w:proofErr w:type="spellStart"/>
                              <w:r w:rsidRPr="0015020D">
                                <w:rPr>
                                  <w:rFonts w:cs="Arial"/>
                                  <w:bCs/>
                                  <w:szCs w:val="20"/>
                                  <w:lang w:val="de-DE"/>
                                </w:rPr>
                                <w:t>asram:DescriptionText</w:t>
                              </w:r>
                              <w:proofErr w:type="spellEnd"/>
                            </w:p>
                          </w:txbxContent>
                        </wps:txbx>
                        <wps:bodyPr rot="0" vert="horz" wrap="square" lIns="91440" tIns="45720" rIns="91440" bIns="45720" anchor="t" anchorCtr="0" upright="1">
                          <a:noAutofit/>
                        </wps:bodyPr>
                      </wps:wsp>
                      <wps:wsp>
                        <wps:cNvPr id="714" name="AutoShape 6589"/>
                        <wps:cNvCnPr>
                          <a:cxnSpLocks noChangeShapeType="1"/>
                        </wps:cNvCnPr>
                        <wps:spPr bwMode="auto">
                          <a:xfrm>
                            <a:off x="3051545" y="191386"/>
                            <a:ext cx="57572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15" name="AutoShape 6590"/>
                        <wps:cNvCnPr>
                          <a:cxnSpLocks noChangeShapeType="1"/>
                        </wps:cNvCnPr>
                        <wps:spPr bwMode="auto">
                          <a:xfrm>
                            <a:off x="2062717" y="191386"/>
                            <a:ext cx="15400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6" name="Rechteck 6206"/>
                        <wps:cNvSpPr>
                          <a:spLocks noChangeArrowheads="1"/>
                        </wps:cNvSpPr>
                        <wps:spPr bwMode="auto">
                          <a:xfrm>
                            <a:off x="0" y="31898"/>
                            <a:ext cx="501015" cy="293370"/>
                          </a:xfrm>
                          <a:prstGeom prst="rect">
                            <a:avLst/>
                          </a:prstGeom>
                          <a:noFill/>
                          <a:ln>
                            <a:noFill/>
                          </a:ln>
                          <a:extLst/>
                        </wps:spPr>
                        <wps:txbx>
                          <w:txbxContent>
                            <w:p w14:paraId="16F9936D" w14:textId="77777777" w:rsidR="009502FA" w:rsidRDefault="009502FA" w:rsidP="00E0329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08" o:spid="_x0000_s1600" style="width:405.7pt;height:38.15pt;mso-position-horizontal-relative:char;mso-position-vertical-relative:line" coordsize="51526,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">
                <v:rect id="Rectangle 6585" o:spid="_x0000_s1601" style="position:absolute;left:4146;width:2437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HLOMEA&#10;AADcAAAADwAAAGRycy9kb3ducmV2LnhtbERPz2vCMBS+D/wfwhN2m6k9qKumZSgF2UGYDnZ9a55N&#10;WPNSmqidf/1yGHj8+H5vqtF14kpDsJ4VzGcZCOLGa8utgs9T/bICESKyxs4zKfilAFU5edpgof2N&#10;P+h6jK1IIRwKVGBi7AspQ2PIYZj5njhxZz84jAkOrdQD3lK462SeZQvp0HJqMNjT1lDzc7w4BbvL&#10;l6nv3oT3A9m7/ka/fc33Sj1Px7c1iEhjfIj/3XutYDlP89OZdARk+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hyzjBAAAA3AAAAA8AAAAAAAAAAAAAAAAAmAIAAGRycy9kb3du&#10;cmV2LnhtbFBLBQYAAAAABAAEAPUAAACGAwAAAAA=&#10;" fillcolor="#8db3e2" strokeweight="2pt">
                  <v:textbox>
                    <w:txbxContent>
                      <w:p w14:paraId="16F9936A" w14:textId="77777777" w:rsidR="009502FA" w:rsidRPr="00B9795D" w:rsidRDefault="009502FA" w:rsidP="00B9795D">
                        <w:pPr>
                          <w:rPr>
                            <w:szCs w:val="24"/>
                          </w:rPr>
                        </w:pPr>
                        <w:proofErr w:type="spellStart"/>
                        <w:r w:rsidRPr="00B9795D">
                          <w:rPr>
                            <w:rFonts w:cs="Arial"/>
                            <w:b/>
                            <w:bCs/>
                            <w:szCs w:val="20"/>
                            <w:lang w:val="de-DE"/>
                          </w:rPr>
                          <w:t>asram:ValidityCISpecifiedPeriod</w:t>
                        </w:r>
                        <w:proofErr w:type="spellEnd"/>
                      </w:p>
                    </w:txbxContent>
                  </v:textbox>
                </v:rect>
                <v:rect id="Rectangle 6586" o:spid="_x0000_s1602" style="position:absolute;left:32429;top:191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ZRjsQA&#10;AADcAAAADwAAAGRycy9kb3ducmV2LnhtbESPQWvCQBSE74L/YXmCN91N1bRNXUUEQVAP1UKvj+wz&#10;Cc2+TbOrpv++Kwgeh5n5hpkvO1uLK7W+cqwhGSsQxLkzFRcavk6b0RsIH5AN1o5Jwx95WC76vTlm&#10;xt34k67HUIgIYZ+hhjKEJpPS5yVZ9GPXEEfv7FqLIcq2kKbFW4TbWr4olUqLFceFEhtal5T/HC9W&#10;A6ZT83s4T/an3SXF96JTm9m30no46FYfIAJ14Rl+tLdGw2uSwP1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UY7EAAAA3AAAAA8AAAAAAAAAAAAAAAAAmAIAAGRycy9k&#10;b3ducmV2LnhtbFBLBQYAAAAABAAEAPUAAACJAwAAAAA=&#10;" stroked="f">
                  <v:textbox>
                    <w:txbxContent>
                      <w:p w14:paraId="16F9936B" w14:textId="77777777" w:rsidR="009502FA" w:rsidRPr="002F612C" w:rsidRDefault="009502FA" w:rsidP="00B9795D">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6587" o:spid="_x0000_s1603" style="position:absolute;left:28601;top:1063;width:1907;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NSAsQA&#10;AADcAAAADwAAAGRycy9kb3ducmV2LnhtbESPUWvCMBSF3wX/Q7jC3jS1MC3VKEMYG8hguu390lzb&#10;suamJqlm+/VmIOzxcM75Dme9jaYTF3K+taxgPstAEFdWt1wr+Px4nhYgfEDW2FkmBT/kYbsZj9ZY&#10;anvlA12OoRYJwr5EBU0IfSmlrxoy6Ge2J07eyTqDIUlXS+3wmuCmk3mWLaTBltNCgz3tGqq+j4NR&#10;0L89Di/L8979fhXDe4X7aEMelXqYxKcViEAx/Ifv7VetYDnP4e9MOg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TUgLEAAAA3AAAAA8AAAAAAAAAAAAAAAAAmAIAAGRycy9k&#10;b3ducmV2LnhtbFBLBQYAAAAABAAEAPUAAACJAwAAAAA=&#10;" strokeweight="2pt"/>
                <v:rect id="Rectangle 6588" o:spid="_x0000_s1604" style="position:absolute;left:36257;width:1526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bjsUA&#10;AADcAAAADwAAAGRycy9kb3ducmV2LnhtbESPQWsCMRCF7wX/QxjBi2h2VbRsjVJaSktP7iqeh810&#10;d+lmsiSpxn9vCoUeH2/e9+Zt99H04kLOd5YV5PMMBHFtdceNgtPxbfYIwgdkjb1lUnAjD/vd6GGL&#10;hbZXLulShUYkCPsCFbQhDIWUvm7JoJ/bgTh5X9YZDEm6RmqH1wQ3vVxk2Voa7Dg1tDjQS0v1d/Vj&#10;0ht5LM/V+/RmP+1r2eXarQ5xo9RkHJ+fQASK4f/4L/2hFWzyJfyOSQSQu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RuOxQAAANwAAAAPAAAAAAAAAAAAAAAAAJgCAABkcnMv&#10;ZG93bnJldi54bWxQSwUGAAAAAAQABAD1AAAAigMAAAAA&#10;" filled="f" fillcolor="#8db3e2" strokeweight="2pt">
                  <v:textbox>
                    <w:txbxContent>
                      <w:p w14:paraId="16F9936C" w14:textId="77777777" w:rsidR="009502FA" w:rsidRPr="00A1774D" w:rsidRDefault="009502FA" w:rsidP="00B9795D">
                        <w:pPr>
                          <w:spacing w:line="240" w:lineRule="auto"/>
                        </w:pPr>
                        <w:proofErr w:type="spellStart"/>
                        <w:r w:rsidRPr="0015020D">
                          <w:rPr>
                            <w:rFonts w:cs="Arial"/>
                            <w:bCs/>
                            <w:szCs w:val="20"/>
                            <w:lang w:val="de-DE"/>
                          </w:rPr>
                          <w:t>asram:DescriptionText</w:t>
                        </w:r>
                        <w:proofErr w:type="spellEnd"/>
                      </w:p>
                    </w:txbxContent>
                  </v:textbox>
                </v:rect>
                <v:shape id="AutoShape 6589" o:spid="_x0000_s1605" type="#_x0000_t32" style="position:absolute;left:30515;top:1913;width:57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WIt8UAAADcAAAADwAAAGRycy9kb3ducmV2LnhtbESPQWvCQBSE74X+h+UJvdWNEkyNrlIE&#10;aRHakCh6fWSfSTD7NmS3Mf333UKhx2FmvmHW29G0YqDeNZYVzKYRCOLS6oYrBafj/vkFhPPIGlvL&#10;pOCbHGw3jw9rTLW9c05D4SsRIOxSVFB736VSurImg25qO+LgXW1v0AfZV1L3eA9w08p5FC2kwYbD&#10;Qo0d7Woqb8WXUTBk589k3w1vma/OcX6Ilxc0H0o9TcbXFQhPo/8P/7XftYJkFsPvmXA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8WIt8UAAADcAAAADwAAAAAAAAAA&#10;AAAAAAChAgAAZHJzL2Rvd25yZXYueG1sUEsFBgAAAAAEAAQA+QAAAJMDAAAAAA==&#10;" strokeweight="2pt"/>
                <v:shape id="AutoShape 6590" o:spid="_x0000_s1606" type="#_x0000_t32" style="position:absolute;left:20627;top:1913;width:1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ktLMUAAADcAAAADwAAAGRycy9kb3ducmV2LnhtbESP3YrCMBSE7xd8h3AE79ZUcVetRhFB&#10;FGEVf9DbQ3Nsi81JaWLtvr1ZWPBymJlvmOm8MYWoqXK5ZQW9bgSCOLE651TB+bT6HIFwHlljYZkU&#10;/JKD+az1McVY2ycfqD76VAQIuxgVZN6XsZQuycig69qSOHg3Wxn0QVap1BU+A9wUsh9F39JgzmEh&#10;w5KWGSX348MoqPeX3XBV1uu9Ty+Dw3YwvqL5UarTbhYTEJ4a/w7/tzdawbD3BX9nwhGQs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ktLMUAAADcAAAADwAAAAAAAAAA&#10;AAAAAAChAgAAZHJzL2Rvd25yZXYueG1sUEsFBgAAAAAEAAQA+QAAAJMDAAAAAA==&#10;" strokeweight="2pt"/>
                <v:rect id="Rechteck 6206" o:spid="_x0000_s1607" style="position:absolute;top:31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ty8YA&#10;AADdAAAADwAAAGRycy9kb3ducmV2LnhtbESPT2vCQBTE7wW/w/IEL0U39RBKdBURxCCCNP45P7LP&#10;JJh9G7PbJH77bqHQ4zAzv2GW68HUoqPWVZYVfMwiEMS51RUXCi7n3fQThPPIGmvLpOBFDtar0dsS&#10;E217/qIu84UIEHYJKii9bxIpXV6SQTezDXHw7rY16INsC6lb7APc1HIeRbE0WHFYKLGhbUn5I/s2&#10;Cvr81N3Ox708vd9Sy8/0uc2uB6Um42GzAOFp8P/hv3aqFcTzKIb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Cty8YAAADdAAAADwAAAAAAAAAAAAAAAACYAgAAZHJz&#10;L2Rvd25yZXYueG1sUEsFBgAAAAAEAAQA9QAAAIsDAAAAAA==&#10;" filled="f" stroked="f">
                  <v:textbox>
                    <w:txbxContent>
                      <w:p w14:paraId="16F9936D" w14:textId="77777777" w:rsidR="009502FA" w:rsidRDefault="009502FA" w:rsidP="00E03299">
                        <w:pPr>
                          <w:rPr>
                            <w:rFonts w:cs="Arial"/>
                            <w:b/>
                            <w:sz w:val="24"/>
                            <w:szCs w:val="24"/>
                            <w:lang w:val="de-DE"/>
                          </w:rPr>
                        </w:pPr>
                        <w:r>
                          <w:rPr>
                            <w:rFonts w:cs="Arial"/>
                            <w:b/>
                            <w:sz w:val="24"/>
                            <w:szCs w:val="24"/>
                            <w:lang w:val="de-DE"/>
                          </w:rPr>
                          <w:t>0..1</w:t>
                        </w:r>
                      </w:p>
                    </w:txbxContent>
                  </v:textbox>
                </v:rect>
                <w10:anchorlock/>
              </v:group>
            </w:pict>
          </mc:Fallback>
        </mc:AlternateContent>
      </w:r>
    </w:p>
    <w:p w14:paraId="16F98C66" w14:textId="77777777" w:rsidR="005C2634" w:rsidRDefault="005C2634"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C6E" w14:textId="77777777" w:rsidTr="00DD1805">
        <w:trPr>
          <w:cantSplit/>
          <w:trHeight w:val="330"/>
        </w:trPr>
        <w:tc>
          <w:tcPr>
            <w:tcW w:w="1056" w:type="pct"/>
            <w:shd w:val="clear" w:color="auto" w:fill="FFFFCC"/>
            <w:noWrap/>
            <w:vAlign w:val="center"/>
            <w:hideMark/>
          </w:tcPr>
          <w:p w14:paraId="16F98C67"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C68"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C69"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C6A"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C6B"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C6C" w14:textId="77777777" w:rsidR="00A370B7" w:rsidRPr="00A370B7" w:rsidRDefault="00A370B7" w:rsidP="00E03299">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C6D" w14:textId="77777777" w:rsidR="00A370B7" w:rsidRPr="00A370B7" w:rsidRDefault="00A370B7" w:rsidP="00E03299">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C76" w14:textId="77777777" w:rsidTr="00B2672A">
        <w:trPr>
          <w:cantSplit/>
          <w:trHeight w:val="315"/>
        </w:trPr>
        <w:tc>
          <w:tcPr>
            <w:tcW w:w="1056" w:type="pct"/>
            <w:shd w:val="clear" w:color="auto" w:fill="92D050"/>
            <w:noWrap/>
            <w:vAlign w:val="center"/>
            <w:hideMark/>
          </w:tcPr>
          <w:p w14:paraId="16F98C6F"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asram:DescriptionText</w:t>
            </w:r>
          </w:p>
        </w:tc>
        <w:tc>
          <w:tcPr>
            <w:tcW w:w="453" w:type="pct"/>
            <w:shd w:val="clear" w:color="auto" w:fill="92D050"/>
            <w:vAlign w:val="center"/>
            <w:hideMark/>
          </w:tcPr>
          <w:p w14:paraId="16F98C70"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C71"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8</w:t>
            </w:r>
          </w:p>
        </w:tc>
        <w:tc>
          <w:tcPr>
            <w:tcW w:w="352" w:type="pct"/>
            <w:shd w:val="clear" w:color="auto" w:fill="92D050"/>
            <w:noWrap/>
            <w:vAlign w:val="center"/>
            <w:hideMark/>
          </w:tcPr>
          <w:p w14:paraId="16F98C72"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C73" w14:textId="77777777" w:rsidR="00A370B7" w:rsidRPr="00A370B7" w:rsidRDefault="00A370B7" w:rsidP="00E03299">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1</w:t>
            </w:r>
          </w:p>
        </w:tc>
        <w:tc>
          <w:tcPr>
            <w:tcW w:w="302" w:type="pct"/>
            <w:shd w:val="clear" w:color="auto" w:fill="92D050"/>
            <w:noWrap/>
            <w:vAlign w:val="center"/>
            <w:hideMark/>
          </w:tcPr>
          <w:p w14:paraId="16F98C74" w14:textId="77777777" w:rsidR="00A370B7" w:rsidRPr="00A370B7" w:rsidRDefault="00A370B7" w:rsidP="00E03299">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C75" w14:textId="77777777" w:rsidR="00A370B7" w:rsidRPr="00A370B7" w:rsidRDefault="00A370B7" w:rsidP="00E03299">
            <w:pPr>
              <w:spacing w:line="240" w:lineRule="auto"/>
              <w:rPr>
                <w:rFonts w:eastAsia="Times New Roman"/>
                <w:color w:val="000000"/>
                <w:sz w:val="16"/>
                <w:lang w:eastAsia="de-DE"/>
              </w:rPr>
            </w:pPr>
            <w:r w:rsidRPr="00A370B7">
              <w:rPr>
                <w:rFonts w:eastAsia="Times New Roman"/>
                <w:color w:val="000000"/>
                <w:sz w:val="16"/>
                <w:lang w:eastAsia="de-DE"/>
              </w:rPr>
              <w:t>Price</w:t>
            </w:r>
            <w:r w:rsidR="0068072A">
              <w:rPr>
                <w:rFonts w:eastAsia="Times New Roman"/>
                <w:color w:val="000000"/>
                <w:sz w:val="16"/>
                <w:lang w:eastAsia="de-DE"/>
              </w:rPr>
              <w:t xml:space="preserve"> v</w:t>
            </w:r>
            <w:r w:rsidRPr="00A370B7">
              <w:rPr>
                <w:rFonts w:eastAsia="Times New Roman"/>
                <w:color w:val="000000"/>
                <w:sz w:val="16"/>
                <w:lang w:eastAsia="de-DE"/>
              </w:rPr>
              <w:t>alidity</w:t>
            </w:r>
          </w:p>
        </w:tc>
      </w:tr>
    </w:tbl>
    <w:p w14:paraId="16F98C77" w14:textId="77777777" w:rsidR="005C2634" w:rsidRDefault="005C2634" w:rsidP="00AB0651"/>
    <w:p w14:paraId="16F98C78" w14:textId="77777777" w:rsidR="00427758" w:rsidRDefault="00427758" w:rsidP="00AB0651"/>
    <w:p w14:paraId="16F98C79" w14:textId="77777777" w:rsidR="00C11421" w:rsidRPr="00427758" w:rsidRDefault="00437BE9" w:rsidP="00C11421">
      <w:pPr>
        <w:pStyle w:val="berschrift2"/>
        <w:rPr>
          <w:szCs w:val="22"/>
        </w:rPr>
      </w:pPr>
      <w:bookmarkStart w:id="69" w:name="_asram:IncludedCISDFLSupplyChainTrad"/>
      <w:bookmarkStart w:id="70" w:name="_Toc347482201"/>
      <w:bookmarkEnd w:id="69"/>
      <w:r w:rsidRPr="00427758">
        <w:rPr>
          <w:szCs w:val="22"/>
        </w:rPr>
        <w:t>asram:IncludedCISDFLSupplyChainTradeLineItem</w:t>
      </w:r>
      <w:bookmarkEnd w:id="70"/>
    </w:p>
    <w:p w14:paraId="16F98C7A" w14:textId="77777777" w:rsidR="00C11421" w:rsidRPr="00C11421" w:rsidRDefault="00C11421" w:rsidP="00C11421"/>
    <w:p w14:paraId="16F98C7B" w14:textId="77777777" w:rsidR="00AB0651" w:rsidRDefault="00C11421" w:rsidP="00AB0651">
      <w:r>
        <w:rPr>
          <w:noProof/>
          <w:sz w:val="32"/>
          <w:szCs w:val="32"/>
          <w:lang w:eastAsia="zh-TW"/>
        </w:rPr>
        <mc:AlternateContent>
          <mc:Choice Requires="wpg">
            <w:drawing>
              <wp:inline distT="0" distB="0" distL="0" distR="0" wp14:anchorId="16F99202" wp14:editId="16F99203">
                <wp:extent cx="7134213" cy="2188805"/>
                <wp:effectExtent l="0" t="0" r="10160" b="2540"/>
                <wp:docPr id="974" name="Gruppieren 974"/>
                <wp:cNvGraphicFramePr/>
                <a:graphic xmlns:a="http://schemas.openxmlformats.org/drawingml/2006/main">
                  <a:graphicData uri="http://schemas.microsoft.com/office/word/2010/wordprocessingGroup">
                    <wpg:wgp>
                      <wpg:cNvGrpSpPr/>
                      <wpg:grpSpPr>
                        <a:xfrm>
                          <a:off x="0" y="0"/>
                          <a:ext cx="7134213" cy="2188805"/>
                          <a:chOff x="0" y="0"/>
                          <a:chExt cx="7134213" cy="2188805"/>
                        </a:xfrm>
                      </wpg:grpSpPr>
                      <wps:wsp>
                        <wps:cNvPr id="676" name="Rectangle 7142"/>
                        <wps:cNvSpPr>
                          <a:spLocks noChangeArrowheads="1"/>
                        </wps:cNvSpPr>
                        <wps:spPr bwMode="auto">
                          <a:xfrm>
                            <a:off x="361950" y="914400"/>
                            <a:ext cx="2967809" cy="344758"/>
                          </a:xfrm>
                          <a:prstGeom prst="rect">
                            <a:avLst/>
                          </a:prstGeom>
                          <a:solidFill>
                            <a:srgbClr val="8DB3E2"/>
                          </a:solidFill>
                          <a:ln w="25400">
                            <a:solidFill>
                              <a:srgbClr val="000000"/>
                            </a:solidFill>
                            <a:miter lim="800000"/>
                            <a:headEnd/>
                            <a:tailEnd/>
                          </a:ln>
                        </wps:spPr>
                        <wps:txbx>
                          <w:txbxContent>
                            <w:p w14:paraId="16F9936E" w14:textId="77777777" w:rsidR="009502FA" w:rsidRPr="00BD159D" w:rsidRDefault="009502FA" w:rsidP="00C11421">
                              <w:pPr>
                                <w:rPr>
                                  <w:szCs w:val="20"/>
                                </w:rPr>
                              </w:pPr>
                              <w:proofErr w:type="spellStart"/>
                              <w:proofErr w:type="gramStart"/>
                              <w:r w:rsidRPr="00981E3C">
                                <w:rPr>
                                  <w:rFonts w:cs="Arial"/>
                                  <w:b/>
                                  <w:bCs/>
                                  <w:sz w:val="18"/>
                                  <w:szCs w:val="18"/>
                                </w:rPr>
                                <w:t>asram:</w:t>
                              </w:r>
                              <w:proofErr w:type="gramEnd"/>
                              <w:r w:rsidRPr="00981E3C">
                                <w:rPr>
                                  <w:rFonts w:cs="Arial"/>
                                  <w:b/>
                                  <w:bCs/>
                                  <w:sz w:val="18"/>
                                  <w:szCs w:val="18"/>
                                </w:rPr>
                                <w:t>IncludedCISDFLSupplyChainTradeLineItem</w:t>
                              </w:r>
                              <w:proofErr w:type="spellEnd"/>
                            </w:p>
                          </w:txbxContent>
                        </wps:txbx>
                        <wps:bodyPr rot="0" vert="horz" wrap="square" lIns="91440" tIns="45720" rIns="91440" bIns="45720" anchor="t" anchorCtr="0" upright="1">
                          <a:noAutofit/>
                        </wps:bodyPr>
                      </wps:wsp>
                      <wpg:grpSp>
                        <wpg:cNvPr id="677" name="Group 5798"/>
                        <wpg:cNvGrpSpPr>
                          <a:grpSpLocks/>
                        </wpg:cNvGrpSpPr>
                        <wpg:grpSpPr bwMode="auto">
                          <a:xfrm>
                            <a:off x="6686550" y="85725"/>
                            <a:ext cx="190488" cy="166347"/>
                            <a:chOff x="6283" y="5431"/>
                            <a:chExt cx="300" cy="262"/>
                          </a:xfrm>
                        </wpg:grpSpPr>
                        <wps:wsp>
                          <wps:cNvPr id="678" name="Rectangle 579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79" name="AutoShape 580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80" name="AutoShape 580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81" name="Group 5806"/>
                        <wpg:cNvGrpSpPr>
                          <a:grpSpLocks/>
                        </wpg:cNvGrpSpPr>
                        <wpg:grpSpPr bwMode="auto">
                          <a:xfrm>
                            <a:off x="6019800" y="647700"/>
                            <a:ext cx="190488" cy="166347"/>
                            <a:chOff x="6283" y="5431"/>
                            <a:chExt cx="300" cy="262"/>
                          </a:xfrm>
                        </wpg:grpSpPr>
                        <wps:wsp>
                          <wps:cNvPr id="682" name="Rectangle 580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83" name="AutoShape 580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84" name="AutoShape 580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956" name="Rechteck 956"/>
                        <wps:cNvSpPr>
                          <a:spLocks noChangeArrowheads="1"/>
                        </wps:cNvSpPr>
                        <wps:spPr bwMode="auto">
                          <a:xfrm>
                            <a:off x="3781095" y="771315"/>
                            <a:ext cx="4883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6F" w14:textId="77777777" w:rsidR="009502FA" w:rsidRDefault="009502FA" w:rsidP="00C11421">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s:wsp>
                        <wps:cNvPr id="691" name="Rectangle 7144"/>
                        <wps:cNvSpPr>
                          <a:spLocks noChangeArrowheads="1"/>
                        </wps:cNvSpPr>
                        <wps:spPr bwMode="auto">
                          <a:xfrm>
                            <a:off x="3752850" y="171450"/>
                            <a:ext cx="500984" cy="293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70" w14:textId="77777777" w:rsidR="009502FA" w:rsidRPr="002F612C" w:rsidRDefault="009502FA" w:rsidP="00C1142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55" name="Rechteck 955"/>
                        <wps:cNvSpPr>
                          <a:spLocks noChangeArrowheads="1"/>
                        </wps:cNvSpPr>
                        <wps:spPr bwMode="auto">
                          <a:xfrm>
                            <a:off x="0" y="914151"/>
                            <a:ext cx="4883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71" w14:textId="77777777" w:rsidR="009502FA" w:rsidRDefault="009502FA" w:rsidP="00C11421">
                              <w:pPr>
                                <w:ind w:right="120"/>
                                <w:jc w:val="right"/>
                                <w:rPr>
                                  <w:rFonts w:cs="Arial"/>
                                  <w:b/>
                                  <w:color w:val="C00000"/>
                                  <w:sz w:val="24"/>
                                  <w:szCs w:val="24"/>
                                  <w:lang w:val="de-DE"/>
                                </w:rPr>
                              </w:pPr>
                              <w:r>
                                <w:rPr>
                                  <w:rFonts w:cs="Arial"/>
                                  <w:b/>
                                  <w:color w:val="C00000"/>
                                  <w:sz w:val="24"/>
                                  <w:szCs w:val="24"/>
                                  <w:lang w:val="de-DE"/>
                                </w:rPr>
                                <w:t>1..*</w:t>
                              </w:r>
                            </w:p>
                          </w:txbxContent>
                        </wps:txbx>
                        <wps:bodyPr rot="0" vert="horz" wrap="none" lIns="91440" tIns="45720" rIns="91440" bIns="45720" anchor="t" anchorCtr="0" upright="1">
                          <a:spAutoFit/>
                        </wps:bodyPr>
                      </wps:wsp>
                      <wpg:grpSp>
                        <wpg:cNvPr id="685" name="Group 5810"/>
                        <wpg:cNvGrpSpPr>
                          <a:grpSpLocks/>
                        </wpg:cNvGrpSpPr>
                        <wpg:grpSpPr bwMode="auto">
                          <a:xfrm>
                            <a:off x="6943725" y="1247775"/>
                            <a:ext cx="190488" cy="166347"/>
                            <a:chOff x="6283" y="5431"/>
                            <a:chExt cx="300" cy="262"/>
                          </a:xfrm>
                        </wpg:grpSpPr>
                        <wps:wsp>
                          <wps:cNvPr id="686" name="Rectangle 581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87" name="AutoShape 581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88" name="AutoShape 581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90" name="Rectangle 7143"/>
                        <wps:cNvSpPr>
                          <a:spLocks noChangeArrowheads="1"/>
                        </wps:cNvSpPr>
                        <wps:spPr bwMode="auto">
                          <a:xfrm>
                            <a:off x="3752850" y="1343025"/>
                            <a:ext cx="500984" cy="293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72" w14:textId="77777777" w:rsidR="009502FA" w:rsidRPr="002F612C" w:rsidRDefault="009502FA" w:rsidP="00C1142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92" name="Rectangle 7145"/>
                        <wps:cNvSpPr>
                          <a:spLocks noChangeArrowheads="1"/>
                        </wps:cNvSpPr>
                        <wps:spPr bwMode="auto">
                          <a:xfrm>
                            <a:off x="3743325" y="1895475"/>
                            <a:ext cx="500984" cy="293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73" w14:textId="77777777" w:rsidR="009502FA" w:rsidRPr="002F612C" w:rsidRDefault="009502FA" w:rsidP="00C1142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00" name="AutoShape 7153"/>
                        <wps:cNvCnPr>
                          <a:cxnSpLocks noChangeShapeType="1"/>
                        </wps:cNvCnPr>
                        <wps:spPr bwMode="auto">
                          <a:xfrm>
                            <a:off x="3733800" y="152400"/>
                            <a:ext cx="39621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2" name="Rectangle 7155"/>
                        <wps:cNvSpPr>
                          <a:spLocks noChangeArrowheads="1"/>
                        </wps:cNvSpPr>
                        <wps:spPr bwMode="auto">
                          <a:xfrm>
                            <a:off x="4133850" y="561975"/>
                            <a:ext cx="1885200" cy="34475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74" w14:textId="77777777" w:rsidR="009502FA" w:rsidRPr="00BD159D" w:rsidRDefault="009502FA" w:rsidP="00C11421">
                              <w:pPr>
                                <w:rPr>
                                  <w:sz w:val="18"/>
                                  <w:szCs w:val="18"/>
                                </w:rPr>
                              </w:pPr>
                              <w:proofErr w:type="spellStart"/>
                              <w:r w:rsidRPr="00BD159D">
                                <w:rPr>
                                  <w:rFonts w:cs="Arial"/>
                                  <w:bCs/>
                                  <w:sz w:val="18"/>
                                  <w:szCs w:val="18"/>
                                  <w:lang w:val="de-DE"/>
                                </w:rPr>
                                <w:t>asram:SpecifiedCITradeProduct</w:t>
                              </w:r>
                              <w:proofErr w:type="spellEnd"/>
                            </w:p>
                          </w:txbxContent>
                        </wps:txbx>
                        <wps:bodyPr rot="0" vert="horz" wrap="square" lIns="91440" tIns="45720" rIns="91440" bIns="45720" anchor="t" anchorCtr="0" upright="1">
                          <a:noAutofit/>
                        </wps:bodyPr>
                      </wps:wsp>
                      <wps:wsp>
                        <wps:cNvPr id="703" name="AutoShape 7156"/>
                        <wps:cNvCnPr>
                          <a:cxnSpLocks noChangeShapeType="1"/>
                        </wps:cNvCnPr>
                        <wps:spPr bwMode="auto">
                          <a:xfrm>
                            <a:off x="3733800" y="752475"/>
                            <a:ext cx="384152"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5" name="Rectangle 7158"/>
                        <wps:cNvSpPr>
                          <a:spLocks noChangeArrowheads="1"/>
                        </wps:cNvSpPr>
                        <wps:spPr bwMode="auto">
                          <a:xfrm>
                            <a:off x="4124325" y="0"/>
                            <a:ext cx="2549370" cy="34475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75" w14:textId="77777777" w:rsidR="009502FA" w:rsidRPr="00BD159D" w:rsidRDefault="009502FA" w:rsidP="00C11421">
                              <w:pPr>
                                <w:rPr>
                                  <w:sz w:val="18"/>
                                  <w:szCs w:val="18"/>
                                </w:rPr>
                              </w:pPr>
                              <w:proofErr w:type="spellStart"/>
                              <w:proofErr w:type="gramStart"/>
                              <w:r w:rsidRPr="00BD159D">
                                <w:rPr>
                                  <w:sz w:val="18"/>
                                  <w:szCs w:val="18"/>
                                </w:rPr>
                                <w:t>asram:</w:t>
                              </w:r>
                              <w:proofErr w:type="gramEnd"/>
                              <w:r w:rsidRPr="00BD159D">
                                <w:rPr>
                                  <w:sz w:val="18"/>
                                  <w:szCs w:val="18"/>
                                </w:rPr>
                                <w:t>AssociatedCIDocumentLineDocument</w:t>
                              </w:r>
                              <w:proofErr w:type="spellEnd"/>
                            </w:p>
                          </w:txbxContent>
                        </wps:txbx>
                        <wps:bodyPr rot="0" vert="horz" wrap="square" lIns="91440" tIns="45720" rIns="91440" bIns="45720" anchor="t" anchorCtr="0" upright="1">
                          <a:noAutofit/>
                        </wps:bodyPr>
                      </wps:wsp>
                      <wps:wsp>
                        <wps:cNvPr id="707" name="AutoShape 7160"/>
                        <wps:cNvCnPr>
                          <a:cxnSpLocks noChangeShapeType="1"/>
                        </wps:cNvCnPr>
                        <wps:spPr bwMode="auto">
                          <a:xfrm>
                            <a:off x="3743325" y="152400"/>
                            <a:ext cx="0" cy="1723157"/>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3" name="Rectangle 7146"/>
                        <wps:cNvSpPr>
                          <a:spLocks noChangeArrowheads="1"/>
                        </wps:cNvSpPr>
                        <wps:spPr bwMode="auto">
                          <a:xfrm>
                            <a:off x="4124325" y="1666875"/>
                            <a:ext cx="2812878" cy="34475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76" w14:textId="77777777" w:rsidR="009502FA" w:rsidRPr="00BD159D" w:rsidRDefault="009502FA" w:rsidP="00C11421">
                              <w:pPr>
                                <w:rPr>
                                  <w:sz w:val="18"/>
                                  <w:szCs w:val="18"/>
                                </w:rPr>
                              </w:pPr>
                              <w:proofErr w:type="spellStart"/>
                              <w:r w:rsidRPr="00BD159D">
                                <w:rPr>
                                  <w:rFonts w:cs="Arial"/>
                                  <w:bCs/>
                                  <w:sz w:val="18"/>
                                  <w:szCs w:val="18"/>
                                  <w:lang w:val="de-DE"/>
                                </w:rPr>
                                <w:t>asram:SpecifiedCISDFLSupplyChainTradeDelivery</w:t>
                              </w:r>
                              <w:proofErr w:type="spellEnd"/>
                            </w:p>
                          </w:txbxContent>
                        </wps:txbx>
                        <wps:bodyPr rot="0" vert="horz" wrap="square" lIns="91440" tIns="45720" rIns="91440" bIns="45720" anchor="t" anchorCtr="0" upright="1">
                          <a:noAutofit/>
                        </wps:bodyPr>
                      </wps:wsp>
                      <wps:wsp>
                        <wps:cNvPr id="694" name="AutoShape 7147"/>
                        <wps:cNvCnPr>
                          <a:cxnSpLocks noChangeShapeType="1"/>
                        </wps:cNvCnPr>
                        <wps:spPr bwMode="auto">
                          <a:xfrm>
                            <a:off x="3733800" y="1866900"/>
                            <a:ext cx="39621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95" name="Group 7148"/>
                        <wpg:cNvGrpSpPr>
                          <a:grpSpLocks/>
                        </wpg:cNvGrpSpPr>
                        <wpg:grpSpPr bwMode="auto">
                          <a:xfrm>
                            <a:off x="6943725" y="1762125"/>
                            <a:ext cx="190488" cy="166347"/>
                            <a:chOff x="6283" y="5431"/>
                            <a:chExt cx="300" cy="262"/>
                          </a:xfrm>
                        </wpg:grpSpPr>
                        <wps:wsp>
                          <wps:cNvPr id="696" name="Rectangle 714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97" name="AutoShape 715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98" name="AutoShape 715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99" name="AutoShape 7152"/>
                        <wps:cNvCnPr>
                          <a:cxnSpLocks noChangeShapeType="1"/>
                        </wps:cNvCnPr>
                        <wps:spPr bwMode="auto">
                          <a:xfrm>
                            <a:off x="3505200" y="1104900"/>
                            <a:ext cx="25398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1" name="Rectangle 7154"/>
                        <wps:cNvSpPr>
                          <a:spLocks noChangeArrowheads="1"/>
                        </wps:cNvSpPr>
                        <wps:spPr bwMode="auto">
                          <a:xfrm>
                            <a:off x="3352800" y="1019175"/>
                            <a:ext cx="190488" cy="16634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04" name="AutoShape 7157"/>
                        <wps:cNvCnPr>
                          <a:cxnSpLocks noChangeShapeType="1"/>
                        </wps:cNvCnPr>
                        <wps:spPr bwMode="auto">
                          <a:xfrm>
                            <a:off x="3343275" y="1104900"/>
                            <a:ext cx="215887"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6" name="Rectangle 7159"/>
                        <wps:cNvSpPr>
                          <a:spLocks noChangeArrowheads="1"/>
                        </wps:cNvSpPr>
                        <wps:spPr bwMode="auto">
                          <a:xfrm>
                            <a:off x="4133850" y="1123950"/>
                            <a:ext cx="2810339" cy="34475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77" w14:textId="77777777" w:rsidR="009502FA" w:rsidRPr="00BD159D" w:rsidRDefault="009502FA" w:rsidP="00C11421">
                              <w:pPr>
                                <w:rPr>
                                  <w:sz w:val="18"/>
                                  <w:szCs w:val="18"/>
                                </w:rPr>
                              </w:pPr>
                              <w:proofErr w:type="spellStart"/>
                              <w:r w:rsidRPr="00BD159D">
                                <w:rPr>
                                  <w:rFonts w:cs="Arial"/>
                                  <w:bCs/>
                                  <w:sz w:val="18"/>
                                  <w:szCs w:val="18"/>
                                  <w:lang w:val="de-DE"/>
                                </w:rPr>
                                <w:t>asram:SpecifiedCISSupplyChainTradeAgreement</w:t>
                              </w:r>
                              <w:proofErr w:type="spellEnd"/>
                            </w:p>
                          </w:txbxContent>
                        </wps:txbx>
                        <wps:bodyPr rot="0" vert="horz" wrap="square" lIns="91440" tIns="45720" rIns="91440" bIns="45720" anchor="t" anchorCtr="0" upright="1">
                          <a:noAutofit/>
                        </wps:bodyPr>
                      </wps:wsp>
                      <wps:wsp>
                        <wps:cNvPr id="708" name="AutoShape 7161"/>
                        <wps:cNvCnPr>
                          <a:cxnSpLocks noChangeShapeType="1"/>
                        </wps:cNvCnPr>
                        <wps:spPr bwMode="auto">
                          <a:xfrm>
                            <a:off x="3733800" y="1323975"/>
                            <a:ext cx="39621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uppieren 974" o:spid="_x0000_s1608" style="width:561.75pt;height:172.35pt;mso-position-horizontal-relative:char;mso-position-vertical-relative:line" coordsize="71342,21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">
                <v:rect id="Rectangle 7142" o:spid="_x0000_s1609" style="position:absolute;left:3619;top:9144;width:29678;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c6sUA&#10;AADcAAAADwAAAGRycy9kb3ducmV2LnhtbESPQWvCQBSE7wX/w/IEb82mHlKbZpWiBKQHoSr0+pp9&#10;zYZm34bsJqb+erdQ8DjMzDdMsZlsK0bqfeNYwVOSgiCunG64VnA+lY8rED4ga2wdk4Jf8rBZzx4K&#10;zLW78AeNx1CLCGGfowITQpdL6StDFn3iOuLofbveYoiyr6Xu8RLhtpXLNM2kxYbjgsGOtoaqn+Ng&#10;FeyGT1NenfHvB2qu+gvd9mW5V2oxn95eQQSawj38395rBdlzBn9n4h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hzqxQAAANwAAAAPAAAAAAAAAAAAAAAAAJgCAABkcnMv&#10;ZG93bnJldi54bWxQSwUGAAAAAAQABAD1AAAAigMAAAAA&#10;" fillcolor="#8db3e2" strokeweight="2pt">
                  <v:textbox>
                    <w:txbxContent>
                      <w:p w14:paraId="16F9936E" w14:textId="77777777" w:rsidR="009502FA" w:rsidRPr="00BD159D" w:rsidRDefault="009502FA" w:rsidP="00C11421">
                        <w:pPr>
                          <w:rPr>
                            <w:szCs w:val="20"/>
                          </w:rPr>
                        </w:pPr>
                        <w:proofErr w:type="spellStart"/>
                        <w:proofErr w:type="gramStart"/>
                        <w:r w:rsidRPr="00981E3C">
                          <w:rPr>
                            <w:rFonts w:cs="Arial"/>
                            <w:b/>
                            <w:bCs/>
                            <w:sz w:val="18"/>
                            <w:szCs w:val="18"/>
                          </w:rPr>
                          <w:t>asram:</w:t>
                        </w:r>
                        <w:proofErr w:type="gramEnd"/>
                        <w:r w:rsidRPr="00981E3C">
                          <w:rPr>
                            <w:rFonts w:cs="Arial"/>
                            <w:b/>
                            <w:bCs/>
                            <w:sz w:val="18"/>
                            <w:szCs w:val="18"/>
                          </w:rPr>
                          <w:t>IncludedCISDFLSupplyChainTradeLineItem</w:t>
                        </w:r>
                        <w:proofErr w:type="spellEnd"/>
                      </w:p>
                    </w:txbxContent>
                  </v:textbox>
                </v:rect>
                <v:group id="Group 5798" o:spid="_x0000_s1610" style="position:absolute;left:66865;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rect id="Rectangle 5799" o:spid="_x0000_s161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WP1cIA&#10;AADcAAAADwAAAGRycy9kb3ducmV2LnhtbERPXWvCMBR9H/gfwhX2NlMLU+mMZQhDQYSt6vuluWvL&#10;mpsuSTXbrzcPgz0ezve6jKYXV3K+s6xgPstAENdWd9woOJ/enlYgfEDW2FsmBT/kodxMHtZYaHvj&#10;D7pWoREphH2BCtoQhkJKX7dk0M/sQJy4T+sMhgRdI7XDWwo3vcyzbCENdpwaWhxo21L9VY1GwXB8&#10;HnfL74P7vazG9xoP0YY8KvU4ja8vIALF8C/+c++1gsUyrU1n0hGQm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hY/VwgAAANwAAAAPAAAAAAAAAAAAAAAAAJgCAABkcnMvZG93&#10;bnJldi54bWxQSwUGAAAAAAQABAD1AAAAhwMAAAAA&#10;" strokeweight="2pt"/>
                  <v:shape id="AutoShape 5800" o:spid="_x0000_s161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AMv8IAAADcAAAADwAAAGRycy9kb3ducmV2LnhtbESPT4vCMBTE78J+h/AW9qapi/ina1pk&#10;QfBaFc+P5tmWbV5qk9r47TeC4HGYmd8w2zyYVtypd41lBfNZAoK4tLrhSsH5tJ+uQTiPrLG1TAoe&#10;5CDPPiZbTLUduaD70VciQtilqKD2vkuldGVNBt3MdsTRu9reoI+yr6TucYxw08rvJFlKgw3HhRo7&#10;+q2p/DsORkFR3KrL4MK4W1/DanHWC5MMB6W+PsPuB4Sn4N/hV/ugFSxXG3ieiUd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wAMv8IAAADcAAAADwAAAAAAAAAAAAAA&#10;AAChAgAAZHJzL2Rvd25yZXYueG1sUEsFBgAAAAAEAAQA+QAAAJADAAAAAA==&#10;" strokeweight="1.25pt"/>
                  <v:shape id="AutoShape 5801" o:spid="_x0000_s161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xAZcQAAADcAAAADwAAAGRycy9kb3ducmV2LnhtbERPTWvCQBC9F/oflil4qxsFg6RugtgK&#10;HqwQWw/exuyYBLOzIbsmaX999yD0+Hjfq2w0jeipc7VlBbNpBIK4sLrmUsH31/Z1CcJ5ZI2NZVLw&#10;Qw6y9PlphYm2A+fUH30pQgi7BBVU3reJlK6oyKCb2pY4cFfbGfQBdqXUHQ4h3DRyHkWxNFhzaKiw&#10;pU1Fxe14NwoW9+Fyjmecrz8/3k/5b18cbqe9UpOXcf0GwtPo/8UP904riJdhfjgTjoB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EBlxAAAANwAAAAPAAAAAAAAAAAA&#10;AAAAAKECAABkcnMvZG93bnJldi54bWxQSwUGAAAAAAQABAD5AAAAkgMAAAAA&#10;" strokeweight="1.25pt"/>
                </v:group>
                <v:group id="Group 5806" o:spid="_x0000_s1614" style="position:absolute;left:60198;top:6477;width:1904;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rect id="Rectangle 5807" o:spid="_x0000_s161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jIGMUA&#10;AADcAAAADwAAAGRycy9kb3ducmV2LnhtbESPX2vCMBTF34V9h3AHvmm6wrR0RhmDsYEI88/eL81d&#10;W9bcdEmq0U+/CIKPh3PO73AWq2g6cSTnW8sKnqYZCOLK6pZrBYf9+6QA4QOyxs4yKTiTh9XyYbTA&#10;UtsTb+m4C7VIEPYlKmhC6EspfdWQQT+1PXHyfqwzGJJ0tdQOTwluOpln2UwabDktNNjTW0PV724w&#10;CvrN8/Ax/1u7y3cxfFW4jjbkUanxY3x9AREohnv41v7UCmZFDt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MgYxQAAANwAAAAPAAAAAAAAAAAAAAAAAJgCAABkcnMv&#10;ZG93bnJldi54bWxQSwUGAAAAAAQABAD1AAAAigMAAAAA&#10;" strokeweight="2pt"/>
                  <v:shape id="AutoShape 5808" o:spid="_x0000_s161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1LcsEAAADcAAAADwAAAGRycy9kb3ducmV2LnhtbESPQYvCMBSE74L/ITxhb5q6ipZqFBEW&#10;vFbF86N5tsXmpTapjf9+s7DgcZiZb5jtPphGvKhztWUF81kCgriwuuZSwfXyM01BOI+ssbFMCt7k&#10;YL8bj7aYaTtwTq+zL0WEsMtQQeV9m0npiooMupltiaN3t51BH2VXSt3hEOGmkd9JspIGa44LFbZ0&#10;rKh4nHujIM+f5a13YTik97BeXvXSJP1Jqa9JOGxAeAr+E/5vn7SCVbqAvzPxCMjd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PUtywQAAANwAAAAPAAAAAAAAAAAAAAAA&#10;AKECAABkcnMvZG93bnJldi54bWxQSwUGAAAAAAQABAD5AAAAjwMAAAAA&#10;" strokeweight="1.25pt"/>
                  <v:shape id="AutoShape 5809" o:spid="_x0000_s161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dGZscAAADcAAAADwAAAGRycy9kb3ducmV2LnhtbESPT2vCQBTE74V+h+UVvNWN0gaJriJq&#10;wUMtxD8Hb6/Z1ySYfRuyaxL99F2h0OMwM79hZoveVKKlxpWWFYyGEQjizOqScwXHw8frBITzyBor&#10;y6TgRg4W8+enGSbadpxSu/e5CBB2CSoovK8TKV1WkEE3tDVx8H5sY9AH2eRSN9gFuKnkOIpiabDk&#10;sFBgTauCssv+ahS8X7vvczzidLnbrE/pvc2+LqdPpQYv/XIKwlPv/8N/7a1WEE/e4HEmHA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J0ZmxwAAANwAAAAPAAAAAAAA&#10;AAAAAAAAAKECAABkcnMvZG93bnJldi54bWxQSwUGAAAAAAQABAD5AAAAlQMAAAAA&#10;" strokeweight="1.25pt"/>
                </v:group>
                <v:rect id="Rechteck 956" o:spid="_x0000_s1618" style="position:absolute;left:37810;top:7713;width:4884;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8ccQA&#10;AADcAAAADwAAAGRycy9kb3ducmV2LnhtbESP3WoCMRSE7wu+QziCN0UTpRW7NYqI/UGvan2Aw+Z0&#10;N7g5WZK4bt++EYReDjPzDbNc964RHYVoPWuYThQI4tIby5WG0/fbeAEiJmSDjWfS8EsR1qvBwxIL&#10;46/8Rd0xVSJDOBaooU6pLaSMZU0O48S3xNn78cFhyjJU0gS8Zrhr5EypuXRoOS/U2NK2pvJ8vDgN&#10;T++z/c4+qoN13QVPexnUBx+0Hg37zSuIRH36D9/bn0bDy/Mcbmfy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T/HHEAAAA3AAAAA8AAAAAAAAAAAAAAAAAmAIAAGRycy9k&#10;b3ducmV2LnhtbFBLBQYAAAAABAAEAPUAAACJAwAAAAA=&#10;" filled="f" stroked="f">
                  <v:textbox style="mso-fit-shape-to-text:t">
                    <w:txbxContent>
                      <w:p w14:paraId="16F9936F" w14:textId="77777777" w:rsidR="009502FA" w:rsidRDefault="009502FA" w:rsidP="00C11421">
                        <w:pPr>
                          <w:ind w:right="120"/>
                          <w:jc w:val="right"/>
                          <w:rPr>
                            <w:rFonts w:cs="Arial"/>
                            <w:b/>
                            <w:color w:val="C00000"/>
                            <w:sz w:val="24"/>
                            <w:szCs w:val="24"/>
                            <w:lang w:val="de-DE"/>
                          </w:rPr>
                        </w:pPr>
                        <w:r>
                          <w:rPr>
                            <w:rFonts w:cs="Arial"/>
                            <w:b/>
                            <w:color w:val="C00000"/>
                            <w:sz w:val="24"/>
                            <w:szCs w:val="24"/>
                            <w:lang w:val="de-DE"/>
                          </w:rPr>
                          <w:t>1..*</w:t>
                        </w:r>
                      </w:p>
                    </w:txbxContent>
                  </v:textbox>
                </v:rect>
                <v:rect id="Rectangle 7144" o:spid="_x0000_s1619" style="position:absolute;left:37528;top:171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RdScQA&#10;AADcAAAADwAAAGRycy9kb3ducmV2LnhtbESPT4vCMBTE7wt+h/CEva2Ju27RahRZEATdg3/A66N5&#10;tsXmpTZR67c3guBxmJnfMJNZaytxpcaXjjX0ewoEceZMybmG/W7xNQThA7LByjFpuJOH2bTzMcHU&#10;uBtv6LoNuYgQ9ilqKEKoUyl9VpBF33M1cfSOrrEYomxyaRq8Rbit5LdSibRYclwosKa/grLT9mI1&#10;YDIw5//jz3q3uiQ4ylu1+D0orT+77XwMIlAb3uFXe2k0JKM+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kXUnEAAAA3AAAAA8AAAAAAAAAAAAAAAAAmAIAAGRycy9k&#10;b3ducmV2LnhtbFBLBQYAAAAABAAEAPUAAACJAwAAAAA=&#10;" stroked="f">
                  <v:textbox>
                    <w:txbxContent>
                      <w:p w14:paraId="16F99370" w14:textId="77777777" w:rsidR="009502FA" w:rsidRPr="002F612C" w:rsidRDefault="009502FA" w:rsidP="00C11421">
                        <w:pPr>
                          <w:rPr>
                            <w:rFonts w:cs="Arial"/>
                            <w:b/>
                            <w:sz w:val="24"/>
                            <w:szCs w:val="24"/>
                            <w:lang w:val="de-DE"/>
                          </w:rPr>
                        </w:pPr>
                        <w:r>
                          <w:rPr>
                            <w:rFonts w:cs="Arial"/>
                            <w:b/>
                            <w:sz w:val="24"/>
                            <w:szCs w:val="24"/>
                            <w:lang w:val="de-DE"/>
                          </w:rPr>
                          <w:t>0..1</w:t>
                        </w:r>
                      </w:p>
                    </w:txbxContent>
                  </v:textbox>
                </v:rect>
                <v:rect id="Rechteck 955" o:spid="_x0000_s1620" style="position:absolute;top:9141;width:4883;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FiBsQA&#10;AADcAAAADwAAAGRycy9kb3ducmV2LnhtbESP0WoCMRRE3wv+Q7hCX0pNFJV2axQRW4s+1foBl83t&#10;bujmZkniuv17IxR8HGbmDLNY9a4RHYVoPWsYjxQI4tIby5WG0/f78wuImJANNp5Jwx9FWC0HDwss&#10;jL/wF3XHVIkM4VighjqltpAyljU5jCPfEmfvxweHKctQSRPwkuGukROl5tKh5bxQY0ubmsrf49lp&#10;mH5M9lv7pA7WdWc87WVQOz5o/Tjs128gEvXpHv5vfxoNr7MZ3M7k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BYgbEAAAA3AAAAA8AAAAAAAAAAAAAAAAAmAIAAGRycy9k&#10;b3ducmV2LnhtbFBLBQYAAAAABAAEAPUAAACJAwAAAAA=&#10;" filled="f" stroked="f">
                  <v:textbox style="mso-fit-shape-to-text:t">
                    <w:txbxContent>
                      <w:p w14:paraId="16F99371" w14:textId="77777777" w:rsidR="009502FA" w:rsidRDefault="009502FA" w:rsidP="00C11421">
                        <w:pPr>
                          <w:ind w:right="120"/>
                          <w:jc w:val="right"/>
                          <w:rPr>
                            <w:rFonts w:cs="Arial"/>
                            <w:b/>
                            <w:color w:val="C00000"/>
                            <w:sz w:val="24"/>
                            <w:szCs w:val="24"/>
                            <w:lang w:val="de-DE"/>
                          </w:rPr>
                        </w:pPr>
                        <w:r>
                          <w:rPr>
                            <w:rFonts w:cs="Arial"/>
                            <w:b/>
                            <w:color w:val="C00000"/>
                            <w:sz w:val="24"/>
                            <w:szCs w:val="24"/>
                            <w:lang w:val="de-DE"/>
                          </w:rPr>
                          <w:t>1..*</w:t>
                        </w:r>
                      </w:p>
                    </w:txbxContent>
                  </v:textbox>
                </v:rect>
                <v:group id="Group 5810" o:spid="_x0000_s1621" style="position:absolute;left:69437;top:1247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rect id="Rectangle 5811" o:spid="_x0000_s162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POG8QA&#10;AADcAAAADwAAAGRycy9kb3ducmV2LnhtbESPUWvCMBSF3wf+h3CFvc1Uwa50RhFhTBBhU/d+ae7a&#10;suamJqlm/vplMPDxcM75DmexiqYTF3K+taxgOslAEFdWt1wrOB1fnwoQPiBr7CyTgh/ysFqOHhZY&#10;anvlD7ocQi0ShH2JCpoQ+lJKXzVk0E9sT5y8L+sMhiRdLbXDa4KbTs6yLJcGW04LDfa0aaj6PgxG&#10;Qb+fD2/P5527fRbDe4W7aMMsKvU4jusXEIFiuIf/21utIC9y+DuTj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DzhvEAAAA3AAAAA8AAAAAAAAAAAAAAAAAmAIAAGRycy9k&#10;b3ducmV2LnhtbFBLBQYAAAAABAAEAPUAAACJAwAAAAA=&#10;" strokeweight="2pt"/>
                  <v:shape id="AutoShape 5812" o:spid="_x0000_s162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NccEAAADcAAAADwAAAGRycy9kb3ducmV2LnhtbESPQYvCMBSE7wv7H8Jb8Lamu4iWaixl&#10;YcFrVTw/mmdbbF5qk9r4740geBxm5htmkwfTiRsNrrWs4GeegCCurG65VnA8/H+nIJxH1thZJgV3&#10;cpBvPz82mGk7cUm3va9FhLDLUEHjfZ9J6aqGDLq57Ymjd7aDQR/lUEs94BThppO/SbKUBluOCw32&#10;9NdQddmPRkFZXuvT6MJUpOewWhz1wiTjTqnZVyjWIDwF/w6/2jutYJmu4HkmHgG5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Bk1xwQAAANwAAAAPAAAAAAAAAAAAAAAA&#10;AKECAABkcnMvZG93bnJldi54bWxQSwUGAAAAAAQABAD5AAAAjwMAAAAA&#10;" strokeweight="1.25pt"/>
                  <v:shape id="AutoShape 5813" o:spid="_x0000_s162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pMY8QAAADcAAAADwAAAGRycy9kb3ducmV2LnhtbERPTWvCQBC9F/oflil4qxsFg6RugtgK&#10;HqwQWw/exuyYBLOzIbsmaX999yD0+Hjfq2w0jeipc7VlBbNpBIK4sLrmUsH31/Z1CcJ5ZI2NZVLw&#10;Qw6y9PlphYm2A+fUH30pQgi7BBVU3reJlK6oyKCb2pY4cFfbGfQBdqXUHQ4h3DRyHkWxNFhzaKiw&#10;pU1Fxe14NwoW9+Fyjmecrz8/3k/5b18cbqe9UpOXcf0GwtPo/8UP904riJdhbTgTjoB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akxjxAAAANwAAAAPAAAAAAAAAAAA&#10;AAAAAKECAABkcnMvZG93bnJldi54bWxQSwUGAAAAAAQABAD5AAAAkgMAAAAA&#10;" strokeweight="1.25pt"/>
                </v:group>
                <v:rect id="Rectangle 7143" o:spid="_x0000_s1625" style="position:absolute;left:37528;top:13430;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j40sEA&#10;AADcAAAADwAAAGRycy9kb3ducmV2LnhtbERPTYvCMBC9C/6HMII3TVbXol2jiCAIqwersNehGduy&#10;zaQ2Ueu/N4eFPT7e93Ld2Vo8qPWVYw0fYwWCOHem4kLD5bwbzUH4gGywdkwaXuRhver3lpga9+QT&#10;PbJQiBjCPkUNZQhNKqXPS7Lox64hjtzVtRZDhG0hTYvPGG5rOVEqkRYrjg0lNrQtKf/N7lYDJp/m&#10;drxOD+fve4KLolO72Y/SejjoNl8gAnXhX/zn3hsNySLOj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o+NLBAAAA3AAAAA8AAAAAAAAAAAAAAAAAmAIAAGRycy9kb3du&#10;cmV2LnhtbFBLBQYAAAAABAAEAPUAAACGAwAAAAA=&#10;" stroked="f">
                  <v:textbox>
                    <w:txbxContent>
                      <w:p w14:paraId="16F99372" w14:textId="77777777" w:rsidR="009502FA" w:rsidRPr="002F612C" w:rsidRDefault="009502FA" w:rsidP="00C11421">
                        <w:pPr>
                          <w:rPr>
                            <w:rFonts w:cs="Arial"/>
                            <w:b/>
                            <w:sz w:val="24"/>
                            <w:szCs w:val="24"/>
                            <w:lang w:val="de-DE"/>
                          </w:rPr>
                        </w:pPr>
                        <w:r>
                          <w:rPr>
                            <w:rFonts w:cs="Arial"/>
                            <w:b/>
                            <w:sz w:val="24"/>
                            <w:szCs w:val="24"/>
                            <w:lang w:val="de-DE"/>
                          </w:rPr>
                          <w:t>0..1</w:t>
                        </w:r>
                      </w:p>
                    </w:txbxContent>
                  </v:textbox>
                </v:rect>
                <v:rect id="Rectangle 7145" o:spid="_x0000_s1626" style="position:absolute;left:37433;top:1895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DPsUA&#10;AADcAAAADwAAAGRycy9kb3ducmV2LnhtbESPQWvCQBSE70L/w/IKvelurYYa3YRSCBTUQ7XQ6yP7&#10;TILZt2l2jem/dwsFj8PMfMNs8tG2YqDeN441PM8UCOLSmYYrDV/HYvoKwgdkg61j0vBLHvLsYbLB&#10;1Lgrf9JwCJWIEPYpaqhD6FIpfVmTRT9zHXH0Tq63GKLsK2l6vEa4beVcqURabDgu1NjRe03l+XCx&#10;GjBZmJ/96WV33F4SXFWjKpbfSuunx/FtDSLQGO7h//aH0ZCs5vB3Jh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NsM+xQAAANwAAAAPAAAAAAAAAAAAAAAAAJgCAABkcnMv&#10;ZG93bnJldi54bWxQSwUGAAAAAAQABAD1AAAAigMAAAAA&#10;" stroked="f">
                  <v:textbox>
                    <w:txbxContent>
                      <w:p w14:paraId="16F99373" w14:textId="77777777" w:rsidR="009502FA" w:rsidRPr="002F612C" w:rsidRDefault="009502FA" w:rsidP="00C11421">
                        <w:pPr>
                          <w:rPr>
                            <w:rFonts w:cs="Arial"/>
                            <w:b/>
                            <w:sz w:val="24"/>
                            <w:szCs w:val="24"/>
                            <w:lang w:val="de-DE"/>
                          </w:rPr>
                        </w:pPr>
                        <w:r>
                          <w:rPr>
                            <w:rFonts w:cs="Arial"/>
                            <w:b/>
                            <w:sz w:val="24"/>
                            <w:szCs w:val="24"/>
                            <w:lang w:val="de-DE"/>
                          </w:rPr>
                          <w:t>0..1</w:t>
                        </w:r>
                      </w:p>
                    </w:txbxContent>
                  </v:textbox>
                </v:rect>
                <v:shape id="AutoShape 7153" o:spid="_x0000_s1627" type="#_x0000_t32" style="position:absolute;left:37338;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cYacIAAADcAAAADwAAAGRycy9kb3ducmV2LnhtbERPTWvCQBC9F/oflil4q5uKGBtdpRRE&#10;EWxIKnodsmMSmp0N2TXGf+8eCh4f73u5HkwjeupcbVnBxzgCQVxYXXOp4Pi7eZ+DcB5ZY2OZFNzJ&#10;wXr1+rLERNsbZ9TnvhQhhF2CCirv20RKV1Rk0I1tSxy4i+0M+gC7UuoObyHcNHISRTNpsObQUGFL&#10;3xUVf/nVKOjT00+8aftt6svTNNtPP89oDkqN3oavBQhPg3+K/907rSCOwvxwJhwB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ScYacIAAADcAAAADwAAAAAAAAAAAAAA&#10;AAChAgAAZHJzL2Rvd25yZXYueG1sUEsFBgAAAAAEAAQA+QAAAJADAAAAAA==&#10;" strokeweight="2pt"/>
                <v:rect id="Rectangle 7155" o:spid="_x0000_s1628" style="position:absolute;left:41338;top:5619;width:1885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woyMQA&#10;AADcAAAADwAAAGRycy9kb3ducmV2LnhtbESPQWsCMRCF7wX/Qxihl1KzK1LL1iiiFKWn7rb0PGzG&#10;3cXNZEmixn9vCoLHx5v3vXmLVTS9OJPznWUF+SQDQVxb3XGj4Pfn8/UdhA/IGnvLpOBKHlbL0dMC&#10;C20vXNK5Co1IEPYFKmhDGAopfd2SQT+xA3HyDtYZDEm6RmqHlwQ3vZxm2Zs02HFqaHGgTUv1sTqZ&#10;9EYey79q93K1X3Zbdrl2s+84V+p5HNcfIALF8Di+p/dawTybwv+YRAC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8KMjEAAAA3AAAAA8AAAAAAAAAAAAAAAAAmAIAAGRycy9k&#10;b3ducmV2LnhtbFBLBQYAAAAABAAEAPUAAACJAwAAAAA=&#10;" filled="f" fillcolor="#8db3e2" strokeweight="2pt">
                  <v:textbox>
                    <w:txbxContent>
                      <w:p w14:paraId="16F99374" w14:textId="77777777" w:rsidR="009502FA" w:rsidRPr="00BD159D" w:rsidRDefault="009502FA" w:rsidP="00C11421">
                        <w:pPr>
                          <w:rPr>
                            <w:sz w:val="18"/>
                            <w:szCs w:val="18"/>
                          </w:rPr>
                        </w:pPr>
                        <w:proofErr w:type="spellStart"/>
                        <w:r w:rsidRPr="00BD159D">
                          <w:rPr>
                            <w:rFonts w:cs="Arial"/>
                            <w:bCs/>
                            <w:sz w:val="18"/>
                            <w:szCs w:val="18"/>
                            <w:lang w:val="de-DE"/>
                          </w:rPr>
                          <w:t>asram:SpecifiedCITradeProduct</w:t>
                        </w:r>
                        <w:proofErr w:type="spellEnd"/>
                      </w:p>
                    </w:txbxContent>
                  </v:textbox>
                </v:rect>
                <v:shape id="AutoShape 7156" o:spid="_x0000_s1629" type="#_x0000_t32" style="position:absolute;left:37338;top:7524;width:384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WGHsYAAADcAAAADwAAAGRycy9kb3ducmV2LnhtbESPQWvCQBSE7wX/w/KE3uqmrRhNXaUU&#10;QqWgEhV7fWRfk9Ds25DdJvHfdwXB4zAz3zDL9WBq0VHrKssKnicRCOLc6ooLBadj+jQH4Tyyxtoy&#10;KbiQg/Vq9LDERNueM+oOvhABwi5BBaX3TSKly0sy6Ca2IQ7ej20N+iDbQuoW+wA3tXyJopk0WHFY&#10;KLGhj5Ly38OfUdDtz7s4bbrPvS/O0+xruvhGs1XqcTy8v4HwNPh7+NbeaAVx9ArXM+EI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1hh7GAAAA3AAAAA8AAAAAAAAA&#10;AAAAAAAAoQIAAGRycy9kb3ducmV2LnhtbFBLBQYAAAAABAAEAPkAAACUAwAAAAA=&#10;" strokeweight="2pt"/>
                <v:rect id="Rectangle 7158" o:spid="_x0000_s1630" style="position:absolute;left:41243;width:2549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wvMUA&#10;AADcAAAADwAAAGRycy9kb3ducmV2LnhtbESPzWrDMBCE74W8g9hALiGRHfJT3CihtJSWnmIn5LxY&#10;W9vUWhlJTZS3jwqFHofZ+WZnu4+mFxdyvrOsIJ9nIIhrqztuFJyOb7NHED4ga+wtk4IbedjvRg9b&#10;LLS9ckmXKjQiQdgXqKANYSik9HVLBv3cDsTJ+7LOYEjSNVI7vCa46eUiy9bSYMepocWBXlqqv6sf&#10;k97IY3mu3qc3+2lfyy7XbnmIG6Um4/j8BCJQDP/Hf+kPrWCTreB3TCKA3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1bC8xQAAANwAAAAPAAAAAAAAAAAAAAAAAJgCAABkcnMv&#10;ZG93bnJldi54bWxQSwUGAAAAAAQABAD1AAAAigMAAAAA&#10;" filled="f" fillcolor="#8db3e2" strokeweight="2pt">
                  <v:textbox>
                    <w:txbxContent>
                      <w:p w14:paraId="16F99375" w14:textId="77777777" w:rsidR="009502FA" w:rsidRPr="00BD159D" w:rsidRDefault="009502FA" w:rsidP="00C11421">
                        <w:pPr>
                          <w:rPr>
                            <w:sz w:val="18"/>
                            <w:szCs w:val="18"/>
                          </w:rPr>
                        </w:pPr>
                        <w:proofErr w:type="spellStart"/>
                        <w:proofErr w:type="gramStart"/>
                        <w:r w:rsidRPr="00BD159D">
                          <w:rPr>
                            <w:sz w:val="18"/>
                            <w:szCs w:val="18"/>
                          </w:rPr>
                          <w:t>asram:</w:t>
                        </w:r>
                        <w:proofErr w:type="gramEnd"/>
                        <w:r w:rsidRPr="00BD159D">
                          <w:rPr>
                            <w:sz w:val="18"/>
                            <w:szCs w:val="18"/>
                          </w:rPr>
                          <w:t>AssociatedCIDocumentLineDocument</w:t>
                        </w:r>
                        <w:proofErr w:type="spellEnd"/>
                      </w:p>
                    </w:txbxContent>
                  </v:textbox>
                </v:rect>
                <v:shape id="AutoShape 7160" o:spid="_x0000_s1631" type="#_x0000_t32" style="position:absolute;left:37433;top:1524;width:0;height:172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6AHcQAAADcAAAADwAAAGRycy9kb3ducmV2LnhtbESP3YrCMBSE7wXfIZyFvdN0RaxWo4gg&#10;uwgq/qC3h+ZsW7Y5KU221rc3guDlMDPfMLNFa0rRUO0Kywq++hEI4tTqgjMF59O6NwbhPLLG0jIp&#10;uJODxbzbmWGi7Y0P1Bx9JgKEXYIKcu+rREqX5mTQ9W1FHLxfWxv0QdaZ1DXeAtyUchBFI2mw4LCQ&#10;Y0WrnNK/479R0Owvu3hdNd97n12Gh81wckWzVerzo11OQXhq/Tv8av9oBXEUw/NMO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zoAdxAAAANwAAAAPAAAAAAAAAAAA&#10;AAAAAKECAABkcnMvZG93bnJldi54bWxQSwUGAAAAAAQABAD5AAAAkgMAAAAA&#10;" strokeweight="2pt"/>
                <v:rect id="Rectangle 7146" o:spid="_x0000_s1632" style="position:absolute;left:41243;top:16668;width:2812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sXScUA&#10;AADcAAAADwAAAGRycy9kb3ducmV2LnhtbESPQWsCMRCF7wX/QxjBi9Ts2mLbrVHEUiyeutvS87CZ&#10;7i5uJksSNf77RhB6fLx535u3XEfTixM531lWkM8yEMS11R03Cr6/3u+fQfiArLG3TAou5GG9Gt0t&#10;sdD2zCWdqtCIBGFfoII2hKGQ0tctGfQzOxAn79c6gyFJ10jt8JzgppfzLFtIgx2nhhYH2rZUH6qj&#10;SW/ksfypdtOL3du3ssu1e/yMT0pNxnHzCiJQDP/Ht/SHVrB4eYD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mxdJxQAAANwAAAAPAAAAAAAAAAAAAAAAAJgCAABkcnMv&#10;ZG93bnJldi54bWxQSwUGAAAAAAQABAD1AAAAigMAAAAA&#10;" filled="f" fillcolor="#8db3e2" strokeweight="2pt">
                  <v:textbox>
                    <w:txbxContent>
                      <w:p w14:paraId="16F99376" w14:textId="77777777" w:rsidR="009502FA" w:rsidRPr="00BD159D" w:rsidRDefault="009502FA" w:rsidP="00C11421">
                        <w:pPr>
                          <w:rPr>
                            <w:sz w:val="18"/>
                            <w:szCs w:val="18"/>
                          </w:rPr>
                        </w:pPr>
                        <w:proofErr w:type="spellStart"/>
                        <w:r w:rsidRPr="00BD159D">
                          <w:rPr>
                            <w:rFonts w:cs="Arial"/>
                            <w:bCs/>
                            <w:sz w:val="18"/>
                            <w:szCs w:val="18"/>
                            <w:lang w:val="de-DE"/>
                          </w:rPr>
                          <w:t>asram:SpecifiedCISDFLSupplyChainTradeDelivery</w:t>
                        </w:r>
                        <w:proofErr w:type="spellEnd"/>
                      </w:p>
                    </w:txbxContent>
                  </v:textbox>
                </v:rect>
                <v:shape id="AutoShape 7147" o:spid="_x0000_s1633" type="#_x0000_t32" style="position:absolute;left:37338;top:1866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eEcMUAAADcAAAADwAAAGRycy9kb3ducmV2LnhtbESPQWvCQBSE7wX/w/IK3uqmJcQaXUUK&#10;ohTakLTo9ZF9JsHs25BdY/rvuwWhx2FmvmFWm9G0YqDeNZYVPM8iEMSl1Q1XCr6/dk+vIJxH1tha&#10;JgU/5GCznjysMNX2xjkNha9EgLBLUUHtfZdK6cqaDLqZ7YiDd7a9QR9kX0nd4y3ATStfoiiRBhsO&#10;CzV29FZTeSmuRsGQHT/nu27YZ746xvl7vDih+VBq+jhulyA8jf4/fG8ftIJkEcP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eEcMUAAADcAAAADwAAAAAAAAAA&#10;AAAAAAChAgAAZHJzL2Rvd25yZXYueG1sUEsFBgAAAAAEAAQA+QAAAJMDAAAAAA==&#10;" strokeweight="2pt"/>
                <v:group id="Group 7148" o:spid="_x0000_s1634" style="position:absolute;left:69437;top:176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v:rect id="Rectangle 7149" o:spid="_x0000_s163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pYxsUA&#10;AADcAAAADwAAAGRycy9kb3ducmV2LnhtbESP3WoCMRSE7wu+QzhC72pWwa2uRpFCsSCF1p/7w+a4&#10;u7g5WZOspn36plDo5TAz3zDLdTStuJHzjWUF41EGgri0uuFKwfHw+jQD4QOyxtYyKfgiD+vV4GGJ&#10;hbZ3/qTbPlQiQdgXqKAOoSuk9GVNBv3IdsTJO1tnMCTpKqkd3hPctHKSZbk02HBaqLGjl5rKy743&#10;Crr3ab99vu7c92nWf5S4izZMolKPw7hZgAgUw3/4r/2mFeTz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ljGxQAAANwAAAAPAAAAAAAAAAAAAAAAAJgCAABkcnMv&#10;ZG93bnJldi54bWxQSwUGAAAAAAQABAD1AAAAigMAAAAA&#10;" strokeweight="2pt"/>
                  <v:shape id="AutoShape 7150" o:spid="_x0000_s163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brMIAAADcAAAADwAAAGRycy9kb3ducmV2LnhtbESPT4vCMBTE78J+h/AW9qapi/ina1pk&#10;QfBaFc+P5tmWbV5qk9r47TeC4HGYmd8w2zyYVtypd41lBfNZAoK4tLrhSsH5tJ+uQTiPrLG1TAoe&#10;5CDPPiZbTLUduaD70VciQtilqKD2vkuldGVNBt3MdsTRu9reoI+yr6TucYxw08rvJFlKgw3HhRo7&#10;+q2p/DsORkFR3KrL4MK4W1/DanHWC5MMB6W+PsPuB4Sn4N/hV/ugFSw3K3ieiUd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d/brMIAAADcAAAADwAAAAAAAAAAAAAA&#10;AAChAgAAZHJzL2Rvd25yZXYueG1sUEsFBgAAAAAEAAQA+QAAAJADAAAAAA==&#10;" strokeweight="1.25pt"/>
                  <v:shape id="AutoShape 7151" o:spid="_x0000_s163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PavsQAAADcAAAADwAAAGRycy9kb3ducmV2LnhtbERPy2rCQBTdF/yH4Qrd1YkFg42OIlqh&#10;C1uIj4W7a+aaBDN3QmZMYr++sxC6PJz3fNmbSrTUuNKygvEoAkGcWV1yruB42L5NQTiPrLGyTAoe&#10;5GC5GLzMMdG245Tavc9FCGGXoILC+zqR0mUFGXQjWxMH7mobgz7AJpe6wS6Em0q+R1EsDZYcGgqs&#10;aV1QdtvfjYLJvbuc4zGnq+/PzSn9bbOf22mn1OuwX81AeOr9v/jp/tIK4o+wNpwJR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s9q+xAAAANwAAAAPAAAAAAAAAAAA&#10;AAAAAKECAABkcnMvZG93bnJldi54bWxQSwUGAAAAAAQABAD5AAAAkgMAAAAA&#10;" strokeweight="1.25pt"/>
                </v:group>
                <v:shape id="AutoShape 7152" o:spid="_x0000_s1638" type="#_x0000_t32" style="position:absolute;left:35052;top:11049;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Yr7sQAAADcAAAADwAAAGRycy9kb3ducmV2LnhtbESP3YrCMBSE7wXfIRxh7zRVxLXVKCLI&#10;yoIr/qC3h+bYFpuT0sTafXuzsODlMDPfMPNla0rRUO0KywqGgwgEcWp1wZmC82nTn4JwHlljaZkU&#10;/JKD5aLbmWOi7ZMP1Bx9JgKEXYIKcu+rREqX5mTQDWxFHLybrQ36IOtM6hqfAW5KOYqiiTRYcFjI&#10;saJ1Tun9+DAKmv3l53NTNV97n13Gh+9xfEWzU+qj165mIDy1/h3+b2+1gkkcw9+ZcATk4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9ivuxAAAANwAAAAPAAAAAAAAAAAA&#10;AAAAAKECAABkcnMvZG93bnJldi54bWxQSwUGAAAAAAQABAD5AAAAkgMAAAAA&#10;" strokeweight="2pt"/>
                <v:rect id="Rectangle 7154" o:spid="_x0000_s1639" style="position:absolute;left:33528;top:10191;width:1904;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aqMQA&#10;AADcAAAADwAAAGRycy9kb3ducmV2LnhtbESP3WoCMRSE7wXfIRyhd5pVaJWtUYogFkSw/twfNqe7&#10;Szcna5LV1KdvhIKXw8x8w8yX0TTiSs7XlhWMRxkI4sLqmksFp+N6OAPhA7LGxjIp+CUPy0W/N8dc&#10;2xt/0fUQSpEg7HNUUIXQ5lL6oiKDfmRb4uR9W2cwJOlKqR3eEtw0cpJlb9JgzWmhwpZWFRU/h84o&#10;aHev3WZ62br7edbtC9xGGyZRqZdB/HgHESiGZ/i//akVTLMxPM6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YWqjEAAAA3AAAAA8AAAAAAAAAAAAAAAAAmAIAAGRycy9k&#10;b3ducmV2LnhtbFBLBQYAAAAABAAEAPUAAACJAwAAAAA=&#10;" strokeweight="2pt"/>
                <v:shape id="AutoShape 7157" o:spid="_x0000_s1640" type="#_x0000_t32" style="position:absolute;left:33432;top:11049;width:215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weasUAAADcAAAADwAAAGRycy9kb3ducmV2LnhtbESPQWvCQBSE7wX/w/IEb3VjCdWmrkEK&#10;QSm0kljs9ZF9JsHs25BdY/rvu4WCx2FmvmHW6WhaMVDvGssKFvMIBHFpdcOVgq9j9rgC4TyyxtYy&#10;KfghB+lm8rDGRNsb5zQUvhIBwi5BBbX3XSKlK2sy6Oa2Iw7e2fYGfZB9JXWPtwA3rXyKomdpsOGw&#10;UGNHbzWVl+JqFAyH0+cy64bdwVenOH+PX77RfCg1m47bVxCeRn8P/7f3WsEyiuHvTDg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weasUAAADcAAAADwAAAAAAAAAA&#10;AAAAAAChAgAAZHJzL2Rvd25yZXYueG1sUEsFBgAAAAAEAAQA+QAAAJMDAAAAAA==&#10;" strokeweight="2pt"/>
                <v:rect id="Rectangle 7159" o:spid="_x0000_s1641" style="position:absolute;left:41338;top:11239;width:281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uy8QA&#10;AADcAAAADwAAAGRycy9kb3ducmV2LnhtbESPQWsCMRCF7wX/Qxihl6LZlaKyGkUsUumpuy2eh824&#10;u7iZLEmq8d+bQqHHx5v3vXnrbTS9uJLznWUF+TQDQVxb3XGj4PvrMFmC8AFZY2+ZFNzJw3Yzelpj&#10;oe2NS7pWoREJwr5ABW0IQyGlr1sy6Kd2IE7e2TqDIUnXSO3wluCml7Msm0uDHaeGFgfat1Rfqh+T&#10;3shjeareX+72w76VXa7d62dcKPU8jrsViEAx/B//pY9awSKbw++YRAC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HLsvEAAAA3AAAAA8AAAAAAAAAAAAAAAAAmAIAAGRycy9k&#10;b3ducmV2LnhtbFBLBQYAAAAABAAEAPUAAACJAwAAAAA=&#10;" filled="f" fillcolor="#8db3e2" strokeweight="2pt">
                  <v:textbox>
                    <w:txbxContent>
                      <w:p w14:paraId="16F99377" w14:textId="77777777" w:rsidR="009502FA" w:rsidRPr="00BD159D" w:rsidRDefault="009502FA" w:rsidP="00C11421">
                        <w:pPr>
                          <w:rPr>
                            <w:sz w:val="18"/>
                            <w:szCs w:val="18"/>
                          </w:rPr>
                        </w:pPr>
                        <w:proofErr w:type="spellStart"/>
                        <w:r w:rsidRPr="00BD159D">
                          <w:rPr>
                            <w:rFonts w:cs="Arial"/>
                            <w:bCs/>
                            <w:sz w:val="18"/>
                            <w:szCs w:val="18"/>
                            <w:lang w:val="de-DE"/>
                          </w:rPr>
                          <w:t>asram:SpecifiedCISSupplyChainTradeAgreement</w:t>
                        </w:r>
                        <w:proofErr w:type="spellEnd"/>
                      </w:p>
                    </w:txbxContent>
                  </v:textbox>
                </v:rect>
                <v:shape id="AutoShape 7161" o:spid="_x0000_s1642" type="#_x0000_t32" style="position:absolute;left:37338;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EUb8IAAADcAAAADwAAAGRycy9kb3ducmV2LnhtbERPTWvCQBC9F/oflil4q5uKGBtdpRRE&#10;EWxIKnodsmMSmp0N2TXGf+8eCh4f73u5HkwjeupcbVnBxzgCQVxYXXOp4Pi7eZ+DcB5ZY2OZFNzJ&#10;wXr1+rLERNsbZ9TnvhQhhF2CCirv20RKV1Rk0I1tSxy4i+0M+gC7UuoObyHcNHISRTNpsObQUGFL&#10;3xUVf/nVKOjT00+8aftt6svTNNtPP89oDkqN3oavBQhPg3+K/907rSCOwtpwJhwB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1EUb8IAAADcAAAADwAAAAAAAAAAAAAA&#10;AAChAgAAZHJzL2Rvd25yZXYueG1sUEsFBgAAAAAEAAQA+QAAAJADAAAAAA==&#10;" strokeweight="2pt"/>
                <w10:anchorlock/>
              </v:group>
            </w:pict>
          </mc:Fallback>
        </mc:AlternateContent>
      </w:r>
    </w:p>
    <w:p w14:paraId="16F98C7C" w14:textId="77777777" w:rsidR="00346DF6" w:rsidRDefault="00346DF6"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FA535F" w:rsidRPr="00AD4FE7" w14:paraId="16F98C7E" w14:textId="77777777" w:rsidTr="00DD1805">
        <w:trPr>
          <w:cantSplit/>
          <w:trHeight w:val="329"/>
        </w:trPr>
        <w:tc>
          <w:tcPr>
            <w:tcW w:w="5000" w:type="pct"/>
            <w:shd w:val="clear" w:color="auto" w:fill="FFFFCC"/>
            <w:vAlign w:val="center"/>
          </w:tcPr>
          <w:p w14:paraId="16F98C7D" w14:textId="77777777" w:rsidR="00FA535F" w:rsidRPr="00A370B7" w:rsidRDefault="00FA535F" w:rsidP="008B3EF9">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FA535F" w:rsidRPr="00AD4FE7" w14:paraId="16F98C80" w14:textId="77777777" w:rsidTr="00C7140E">
        <w:trPr>
          <w:cantSplit/>
          <w:trHeight w:val="317"/>
        </w:trPr>
        <w:tc>
          <w:tcPr>
            <w:tcW w:w="5000" w:type="pct"/>
            <w:vAlign w:val="center"/>
          </w:tcPr>
          <w:p w14:paraId="16F98C7F" w14:textId="77777777" w:rsidR="00FA535F" w:rsidRPr="00A370B7" w:rsidRDefault="00FA535F" w:rsidP="00E03299">
            <w:pPr>
              <w:spacing w:line="240" w:lineRule="auto"/>
            </w:pPr>
            <w:r w:rsidRPr="00A370B7">
              <w:rPr>
                <w:rFonts w:cs="Arial"/>
                <w:b/>
                <w:bCs/>
                <w:szCs w:val="20"/>
              </w:rPr>
              <w:t xml:space="preserve">“asram:IncludedCISDFLSupplyChainTradeLineItem” </w:t>
            </w:r>
            <w:r w:rsidR="0068072A">
              <w:rPr>
                <w:rFonts w:cs="Arial"/>
                <w:bCs/>
                <w:szCs w:val="20"/>
              </w:rPr>
              <w:t>contains</w:t>
            </w:r>
            <w:r w:rsidRPr="00A370B7">
              <w:rPr>
                <w:rFonts w:cs="Arial"/>
                <w:bCs/>
                <w:szCs w:val="20"/>
              </w:rPr>
              <w:t xml:space="preserve"> information about the material data.</w:t>
            </w:r>
          </w:p>
        </w:tc>
      </w:tr>
    </w:tbl>
    <w:p w14:paraId="16F98C81" w14:textId="77777777" w:rsidR="00427758" w:rsidRDefault="00427758" w:rsidP="00AB0651"/>
    <w:p w14:paraId="16F98C82" w14:textId="77777777" w:rsidR="00427758" w:rsidRDefault="00427758">
      <w:pPr>
        <w:spacing w:line="240" w:lineRule="auto"/>
      </w:pPr>
      <w:r>
        <w:br w:type="page"/>
      </w:r>
    </w:p>
    <w:p w14:paraId="16F98C83" w14:textId="77777777" w:rsidR="00BD159D" w:rsidRPr="00427758" w:rsidRDefault="00BD159D" w:rsidP="00BD159D">
      <w:pPr>
        <w:pStyle w:val="berschrift3"/>
      </w:pPr>
      <w:bookmarkStart w:id="71" w:name="_Toc347482202"/>
      <w:r w:rsidRPr="00427758">
        <w:t>asram:AssociatedCIDocumentLineDocument</w:t>
      </w:r>
      <w:bookmarkEnd w:id="71"/>
    </w:p>
    <w:p w14:paraId="16F98C84" w14:textId="77777777" w:rsidR="008B3EF9" w:rsidRDefault="008B3EF9" w:rsidP="00AB0651"/>
    <w:p w14:paraId="16F98C85" w14:textId="77777777" w:rsidR="00BD159D" w:rsidRDefault="00E4084A" w:rsidP="00AB0651">
      <w:r>
        <w:rPr>
          <w:noProof/>
          <w:lang w:eastAsia="zh-TW"/>
        </w:rPr>
        <mc:AlternateContent>
          <mc:Choice Requires="wpg">
            <w:drawing>
              <wp:inline distT="0" distB="0" distL="0" distR="0" wp14:anchorId="16F99204" wp14:editId="16F99205">
                <wp:extent cx="5900184" cy="484756"/>
                <wp:effectExtent l="0" t="0" r="24765" b="0"/>
                <wp:docPr id="6213" name="Gruppieren 6213"/>
                <wp:cNvGraphicFramePr/>
                <a:graphic xmlns:a="http://schemas.openxmlformats.org/drawingml/2006/main">
                  <a:graphicData uri="http://schemas.microsoft.com/office/word/2010/wordprocessingGroup">
                    <wpg:wgp>
                      <wpg:cNvGrpSpPr/>
                      <wpg:grpSpPr>
                        <a:xfrm>
                          <a:off x="0" y="0"/>
                          <a:ext cx="5900184" cy="484756"/>
                          <a:chOff x="0" y="0"/>
                          <a:chExt cx="5900184" cy="484756"/>
                        </a:xfrm>
                      </wpg:grpSpPr>
                      <wps:wsp>
                        <wps:cNvPr id="665" name="Rectangle 7173"/>
                        <wps:cNvSpPr>
                          <a:spLocks noChangeArrowheads="1"/>
                        </wps:cNvSpPr>
                        <wps:spPr bwMode="auto">
                          <a:xfrm>
                            <a:off x="404037" y="0"/>
                            <a:ext cx="2964815" cy="344805"/>
                          </a:xfrm>
                          <a:prstGeom prst="rect">
                            <a:avLst/>
                          </a:prstGeom>
                          <a:solidFill>
                            <a:srgbClr val="8DB3E2"/>
                          </a:solidFill>
                          <a:ln w="25400">
                            <a:solidFill>
                              <a:srgbClr val="000000"/>
                            </a:solidFill>
                            <a:miter lim="800000"/>
                            <a:headEnd/>
                            <a:tailEnd/>
                          </a:ln>
                        </wps:spPr>
                        <wps:txbx>
                          <w:txbxContent>
                            <w:p w14:paraId="16F99378" w14:textId="77777777" w:rsidR="009502FA" w:rsidRPr="00BD159D" w:rsidRDefault="009502FA" w:rsidP="00BD159D">
                              <w:pPr>
                                <w:rPr>
                                  <w:szCs w:val="24"/>
                                </w:rPr>
                              </w:pPr>
                              <w:proofErr w:type="spellStart"/>
                              <w:proofErr w:type="gramStart"/>
                              <w:r w:rsidRPr="00BD159D">
                                <w:rPr>
                                  <w:rFonts w:cs="Arial"/>
                                  <w:b/>
                                  <w:bCs/>
                                  <w:szCs w:val="20"/>
                                </w:rPr>
                                <w:t>asram:</w:t>
                              </w:r>
                              <w:proofErr w:type="gramEnd"/>
                              <w:r w:rsidRPr="00BD159D">
                                <w:rPr>
                                  <w:rFonts w:cs="Arial"/>
                                  <w:b/>
                                  <w:bCs/>
                                  <w:szCs w:val="20"/>
                                </w:rPr>
                                <w:t>AssociatedCIDocumentLineDocument</w:t>
                              </w:r>
                              <w:proofErr w:type="spellEnd"/>
                            </w:p>
                          </w:txbxContent>
                        </wps:txbx>
                        <wps:bodyPr rot="0" vert="horz" wrap="square" lIns="91440" tIns="45720" rIns="91440" bIns="45720" anchor="t" anchorCtr="0" upright="1">
                          <a:noAutofit/>
                        </wps:bodyPr>
                      </wps:wsp>
                      <wpg:grpSp>
                        <wpg:cNvPr id="666" name="Group 7168"/>
                        <wpg:cNvGrpSpPr>
                          <a:grpSpLocks/>
                        </wpg:cNvGrpSpPr>
                        <wpg:grpSpPr bwMode="auto">
                          <a:xfrm>
                            <a:off x="5709684" y="85060"/>
                            <a:ext cx="190500" cy="166370"/>
                            <a:chOff x="6283" y="5431"/>
                            <a:chExt cx="300" cy="262"/>
                          </a:xfrm>
                        </wpg:grpSpPr>
                        <wps:wsp>
                          <wps:cNvPr id="667" name="Rectangle 716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68" name="AutoShape 717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69" name="AutoShape 717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70" name="Rectangle 7172"/>
                        <wps:cNvSpPr>
                          <a:spLocks noChangeArrowheads="1"/>
                        </wps:cNvSpPr>
                        <wps:spPr bwMode="auto">
                          <a:xfrm>
                            <a:off x="3763926" y="191386"/>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79" w14:textId="77777777" w:rsidR="009502FA" w:rsidRPr="002F612C" w:rsidRDefault="009502FA" w:rsidP="00BD159D">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71" name="Rectangle 7174"/>
                        <wps:cNvSpPr>
                          <a:spLocks noChangeArrowheads="1"/>
                        </wps:cNvSpPr>
                        <wps:spPr bwMode="auto">
                          <a:xfrm>
                            <a:off x="3370521"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72" name="Rectangle 7175"/>
                        <wps:cNvSpPr>
                          <a:spLocks noChangeArrowheads="1"/>
                        </wps:cNvSpPr>
                        <wps:spPr bwMode="auto">
                          <a:xfrm>
                            <a:off x="4146698" y="0"/>
                            <a:ext cx="15646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7A" w14:textId="77777777" w:rsidR="009502FA" w:rsidRPr="00BD159D" w:rsidRDefault="009502FA" w:rsidP="00BD159D">
                              <w:proofErr w:type="spellStart"/>
                              <w:r w:rsidRPr="00BD159D">
                                <w:rPr>
                                  <w:rFonts w:cs="Arial"/>
                                  <w:bCs/>
                                  <w:szCs w:val="20"/>
                                  <w:lang w:val="de-DE"/>
                                </w:rPr>
                                <w:t>asram:IncludedCINote</w:t>
                              </w:r>
                              <w:proofErr w:type="spellEnd"/>
                            </w:p>
                          </w:txbxContent>
                        </wps:txbx>
                        <wps:bodyPr rot="0" vert="horz" wrap="square" lIns="91440" tIns="45720" rIns="91440" bIns="45720" anchor="t" anchorCtr="0" upright="1">
                          <a:noAutofit/>
                        </wps:bodyPr>
                      </wps:wsp>
                      <wps:wsp>
                        <wps:cNvPr id="673" name="AutoShape 7176"/>
                        <wps:cNvCnPr>
                          <a:cxnSpLocks noChangeShapeType="1"/>
                        </wps:cNvCnPr>
                        <wps:spPr bwMode="auto">
                          <a:xfrm>
                            <a:off x="3561907"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4" name="AutoShape 7177"/>
                        <wps:cNvCnPr>
                          <a:cxnSpLocks noChangeShapeType="1"/>
                        </wps:cNvCnPr>
                        <wps:spPr bwMode="auto">
                          <a:xfrm>
                            <a:off x="3370521"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12" name="Rechteck 6212"/>
                        <wps:cNvSpPr>
                          <a:spLocks noChangeArrowheads="1"/>
                        </wps:cNvSpPr>
                        <wps:spPr bwMode="auto">
                          <a:xfrm>
                            <a:off x="0" y="21265"/>
                            <a:ext cx="501015" cy="293370"/>
                          </a:xfrm>
                          <a:prstGeom prst="rect">
                            <a:avLst/>
                          </a:prstGeom>
                          <a:noFill/>
                          <a:ln>
                            <a:noFill/>
                          </a:ln>
                          <a:extLst/>
                        </wps:spPr>
                        <wps:txbx>
                          <w:txbxContent>
                            <w:p w14:paraId="16F9937B" w14:textId="77777777" w:rsidR="009502FA" w:rsidRDefault="009502FA" w:rsidP="00E4084A">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13" o:spid="_x0000_s1643" style="width:464.6pt;height:38.15pt;mso-position-horizontal-relative:char;mso-position-vertical-relative:line" coordsize="59001,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">
                <v:rect id="Rectangle 7173" o:spid="_x0000_s1644" style="position:absolute;left:4040;width:2964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UQMMA&#10;AADcAAAADwAAAGRycy9kb3ducmV2LnhtbESPQYvCMBSE74L/ITxhb5oqWNxqFFEE8bCwKuz12Tyb&#10;YvNSmlS7/nqzsOBxmJlvmMWqs5W4U+NLxwrGowQEce50yYWC82k3nIHwAVlj5ZgU/JKH1bLfW2Cm&#10;3YO/6X4MhYgQ9hkqMCHUmZQ+N2TRj1xNHL2rayyGKJtC6gYfEW4rOUmSVFosOS4YrGljKL8dW6tg&#10;2/6Y3dMZf/ii8qkv6Dafk71SH4NuPQcRqAvv8H97rxWk6RT+zsQj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EUQMMAAADcAAAADwAAAAAAAAAAAAAAAACYAgAAZHJzL2Rv&#10;d25yZXYueG1sUEsFBgAAAAAEAAQA9QAAAIgDAAAAAA==&#10;" fillcolor="#8db3e2" strokeweight="2pt">
                  <v:textbox>
                    <w:txbxContent>
                      <w:p w14:paraId="16F99378" w14:textId="77777777" w:rsidR="009502FA" w:rsidRPr="00BD159D" w:rsidRDefault="009502FA" w:rsidP="00BD159D">
                        <w:pPr>
                          <w:rPr>
                            <w:szCs w:val="24"/>
                          </w:rPr>
                        </w:pPr>
                        <w:proofErr w:type="spellStart"/>
                        <w:proofErr w:type="gramStart"/>
                        <w:r w:rsidRPr="00BD159D">
                          <w:rPr>
                            <w:rFonts w:cs="Arial"/>
                            <w:b/>
                            <w:bCs/>
                            <w:szCs w:val="20"/>
                          </w:rPr>
                          <w:t>asram:</w:t>
                        </w:r>
                        <w:proofErr w:type="gramEnd"/>
                        <w:r w:rsidRPr="00BD159D">
                          <w:rPr>
                            <w:rFonts w:cs="Arial"/>
                            <w:b/>
                            <w:bCs/>
                            <w:szCs w:val="20"/>
                          </w:rPr>
                          <w:t>AssociatedCIDocumentLineDocument</w:t>
                        </w:r>
                        <w:proofErr w:type="spellEnd"/>
                      </w:p>
                    </w:txbxContent>
                  </v:textbox>
                </v:rect>
                <v:group id="Group 7168" o:spid="_x0000_s1645" style="position:absolute;left:57096;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SPd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FI92xgAAANwA&#10;AAAPAAAAAAAAAAAAAAAAAKoCAABkcnMvZG93bnJldi54bWxQSwUGAAAAAAQABAD6AAAAnQMAAAAA&#10;">
                  <v:rect id="Rectangle 7169" o:spid="_x0000_s164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NesQA&#10;AADcAAAADwAAAGRycy9kb3ducmV2LnhtbESPQWsCMRSE7wX/Q3hCbzWr0FVWo4hQFKTQWr0/Ns/d&#10;xc3LNslq9Nc3hUKPw8x8wyxW0bTiSs43lhWMRxkI4tLqhisFx6+3lxkIH5A1tpZJwZ08rJaDpwUW&#10;2t74k66HUIkEYV+ggjqErpDSlzUZ9CPbESfvbJ3BkKSrpHZ4S3DTykmW5dJgw2mhxo42NZWXQ28U&#10;dO+v/Xb6vXeP06z/KHEfbZhEpZ6HcT0HESiG//Bfe6cV5PkU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DjXrEAAAA3AAAAA8AAAAAAAAAAAAAAAAAmAIAAGRycy9k&#10;b3ducmV2LnhtbFBLBQYAAAAABAAEAPUAAACJAwAAAAA=&#10;" strokeweight="2pt"/>
                  <v:shape id="AutoShape 7170" o:spid="_x0000_s164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U/+b8AAADcAAAADwAAAGRycy9kb3ducmV2LnhtbERPy4rCMBTdC/MP4QrubOogVapRZGCg&#10;2zri+tLcPpjmptOkbebvJwthlofzPl+D6cVMo+ssK9glKQjiyuqOGwWPr8/tEYTzyBp7y6Tglxxc&#10;L2+rM+baLlzSfPeNiCHsclTQej/kUrqqJYMusQNx5Go7GvQRjo3UIy4x3PTyPU0zabDj2NDiQB8t&#10;Vd/3ySgoy5/mObmw3I51OOwfem/SqVBqsw63EwhPwf+LX+5CK8iyuDaeiUdAXv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ZU/+b8AAADcAAAADwAAAAAAAAAAAAAAAACh&#10;AgAAZHJzL2Rvd25yZXYueG1sUEsFBgAAAAAEAAQA+QAAAI0DAAAAAA==&#10;" strokeweight="1.25pt"/>
                  <v:shape id="AutoShape 7171" o:spid="_x0000_s164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AscAAADcAAAADwAAAGRycy9kb3ducmV2LnhtbESPQWvCQBSE74X+h+UVvNWNgkGjq0ir&#10;4KEKsfXg7TX7mgSzb0N2TVJ/fbcgeBxm5htmsepNJVpqXGlZwWgYgSDOrC45V/D1uX2dgnAeWWNl&#10;mRT8koPV8vlpgYm2HafUHn0uAoRdggoK7+tESpcVZNANbU0cvB/bGPRBNrnUDXYBbio5jqJYGiw5&#10;LBRY01tB2eV4NQom1+77HI84Xe8376f01maHy+lDqcFLv56D8NT7R/je3mkFcTyD/zPhCM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Kg8CxwAAANwAAAAPAAAAAAAA&#10;AAAAAAAAAKECAABkcnMvZG93bnJldi54bWxQSwUGAAAAAAQABAD5AAAAlQMAAAAA&#10;" strokeweight="1.25pt"/>
                </v:group>
                <v:rect id="Rectangle 7172" o:spid="_x0000_s1649" style="position:absolute;left:37639;top:191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4lCsEA&#10;AADcAAAADwAAAGRycy9kb3ducmV2LnhtbERPTYvCMBC9C/6HMIIX0VQPulSjiCCWZUGsq+ehGdti&#10;M6lNbLv/fnNY2OPjfW92valES40rLSuYzyIQxJnVJecKvq/H6QcI55E1VpZJwQ852G2Hgw3G2nZ8&#10;oTb1uQgh7GJUUHhfx1K6rCCDbmZr4sA9bGPQB9jkUjfYhXBTyUUULaXBkkNDgTUdCsqe6dso6LJz&#10;e79+neR5ck8sv5LXIb19KjUe9fs1CE+9/xf/uROtYLkK88OZcAT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eJQrBAAAA3AAAAA8AAAAAAAAAAAAAAAAAmAIAAGRycy9kb3du&#10;cmV2LnhtbFBLBQYAAAAABAAEAPUAAACGAwAAAAA=&#10;" filled="f" stroked="f">
                  <v:textbox>
                    <w:txbxContent>
                      <w:p w14:paraId="16F99379" w14:textId="77777777" w:rsidR="009502FA" w:rsidRPr="002F612C" w:rsidRDefault="009502FA" w:rsidP="00BD159D">
                        <w:pPr>
                          <w:rPr>
                            <w:rFonts w:cs="Arial"/>
                            <w:b/>
                            <w:sz w:val="24"/>
                            <w:szCs w:val="24"/>
                            <w:lang w:val="de-DE"/>
                          </w:rPr>
                        </w:pPr>
                        <w:r>
                          <w:rPr>
                            <w:rFonts w:cs="Arial"/>
                            <w:b/>
                            <w:sz w:val="24"/>
                            <w:szCs w:val="24"/>
                            <w:lang w:val="de-DE"/>
                          </w:rPr>
                          <w:t>0..1</w:t>
                        </w:r>
                      </w:p>
                    </w:txbxContent>
                  </v:textbox>
                </v:rect>
                <v:rect id="Rectangle 7174" o:spid="_x0000_s1650" style="position:absolute;left:33705;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8mSMQA&#10;AADcAAAADwAAAGRycy9kb3ducmV2LnhtbESP3WoCMRSE7wu+QzhC72pWoSqrUUQoClJo/bk/bI67&#10;i5uTbZLV6NM3hYKXw8x8w8yX0TTiSs7XlhUMBxkI4sLqmksFx8PH2xSED8gaG8uk4E4eloveyxxz&#10;bW/8Tdd9KEWCsM9RQRVCm0vpi4oM+oFtiZN3ts5gSNKVUju8Jbhp5CjLxtJgzWmhwpbWFRWXfWcU&#10;tJ/v3Wbys3OP07T7KnAXbRhFpV77cTUDESiGZ/i/vdUKxpMh/J1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JkjEAAAA3AAAAA8AAAAAAAAAAAAAAAAAmAIAAGRycy9k&#10;b3ducmV2LnhtbFBLBQYAAAAABAAEAPUAAACJAwAAAAA=&#10;" strokeweight="2pt"/>
                <v:rect id="Rectangle 7175" o:spid="_x0000_s1651" style="position:absolute;left:41466;width:156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tUKMQA&#10;AADcAAAADwAAAGRycy9kb3ducmV2LnhtbESPQWsCMRCF7wX/QxjBS6nZlaKyNYq0iMVTd5Weh810&#10;d3EzWZKo8d83BaHHx5v3vXmrTTS9uJLznWUF+TQDQVxb3XGj4HTcvSxB+ICssbdMCu7kYbMePa2w&#10;0PbGJV2r0IgEYV+ggjaEoZDS1y0Z9FM7ECfvxzqDIUnXSO3wluCml7Msm0uDHaeGFgd6b6k+VxeT&#10;3shj+V3tn+/2YD/KLtfu9SsulJqM4/YNRKAY/o8f6U+tYL6Ywd+YR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bVCjEAAAA3AAAAA8AAAAAAAAAAAAAAAAAmAIAAGRycy9k&#10;b3ducmV2LnhtbFBLBQYAAAAABAAEAPUAAACJAwAAAAA=&#10;" filled="f" fillcolor="#8db3e2" strokeweight="2pt">
                  <v:textbox>
                    <w:txbxContent>
                      <w:p w14:paraId="16F9937A" w14:textId="77777777" w:rsidR="009502FA" w:rsidRPr="00BD159D" w:rsidRDefault="009502FA" w:rsidP="00BD159D">
                        <w:proofErr w:type="spellStart"/>
                        <w:r w:rsidRPr="00BD159D">
                          <w:rPr>
                            <w:rFonts w:cs="Arial"/>
                            <w:bCs/>
                            <w:szCs w:val="20"/>
                            <w:lang w:val="de-DE"/>
                          </w:rPr>
                          <w:t>asram:IncludedCINote</w:t>
                        </w:r>
                        <w:proofErr w:type="spellEnd"/>
                      </w:p>
                    </w:txbxContent>
                  </v:textbox>
                </v:rect>
                <v:shape id="AutoShape 7176" o:spid="_x0000_s1652" type="#_x0000_t32" style="position:absolute;left:35619;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6/sYAAADcAAAADwAAAGRycy9kb3ducmV2LnhtbESP3WrCQBSE7wu+w3KE3jUb2+BPdJVS&#10;kJZCDUbR20P2mASzZ0N2G9O37xYKXg4z8w2z2gymET11rrasYBLFIIgLq2suFRwP26c5COeRNTaW&#10;ScEPOdisRw8rTLW98Z763JciQNilqKDyvk2ldEVFBl1kW+LgXWxn0AfZlVJ3eAtw08jnOJ5KgzWH&#10;hQpbequouObfRkGfnXazbdu/Z748JfvPZHFG86XU43h4XYLwNPh7+L/9oRVMZy/wdyYc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S+v7GAAAA3AAAAA8AAAAAAAAA&#10;AAAAAAAAoQIAAGRycy9kb3ducmV2LnhtbFBLBQYAAAAABAAEAPkAAACUAwAAAAA=&#10;" strokeweight="2pt"/>
                <v:shape id="AutoShape 7177" o:spid="_x0000_s1653" type="#_x0000_t32" style="position:absolute;left:33705;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tiisUAAADcAAAADwAAAGRycy9kb3ducmV2LnhtbESPQWvCQBSE7wX/w/KE3uqmJSRtdBUR&#10;pKVQg1b0+sg+k9Ds25DdJvHfuwWhx2FmvmEWq9E0oqfO1ZYVPM8iEMSF1TWXCo7f26dXEM4ja2ws&#10;k4IrOVgtJw8LzLQdeE/9wZciQNhlqKDyvs2kdEVFBt3MtsTBu9jOoA+yK6XucAhw08iXKEqkwZrD&#10;QoUtbSoqfg6/RkGfn3bptu3fc1+e4v1n/HZG86XU43Rcz0F4Gv1/+N7+0AqSNIa/M+EI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tiisUAAADcAAAADwAAAAAAAAAA&#10;AAAAAAChAgAAZHJzL2Rvd25yZXYueG1sUEsFBgAAAAAEAAQA+QAAAJMDAAAAAA==&#10;" strokeweight="2pt"/>
                <v:rect id="Rechteck 6212" o:spid="_x0000_s1654" style="position:absolute;top:21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I9FcUA&#10;AADdAAAADwAAAGRycy9kb3ducmV2LnhtbESPQWvCQBSE7wX/w/IEL0U35iAluooIYpCCNLaeH9ln&#10;Esy+jdk1Sf+9KxR6HGbmG2a1GUwtOmpdZVnBfBaBIM6trrhQ8H3eTz9AOI+ssbZMCn7JwWY9elth&#10;om3PX9RlvhABwi5BBaX3TSKly0sy6Ga2IQ7e1bYGfZBtIXWLfYCbWsZRtJAGKw4LJTa0Kym/ZQ+j&#10;oM9P3eX8eZCn90tq+Z7ed9nPUanJeNguQXga/H/4r51qBYt4Hs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j0VxQAAAN0AAAAPAAAAAAAAAAAAAAAAAJgCAABkcnMv&#10;ZG93bnJldi54bWxQSwUGAAAAAAQABAD1AAAAigMAAAAA&#10;" filled="f" stroked="f">
                  <v:textbox>
                    <w:txbxContent>
                      <w:p w14:paraId="16F9937B" w14:textId="77777777" w:rsidR="009502FA" w:rsidRDefault="009502FA" w:rsidP="00E4084A">
                        <w:pPr>
                          <w:rPr>
                            <w:rFonts w:cs="Arial"/>
                            <w:b/>
                            <w:sz w:val="24"/>
                            <w:szCs w:val="24"/>
                            <w:lang w:val="de-DE"/>
                          </w:rPr>
                        </w:pPr>
                        <w:r>
                          <w:rPr>
                            <w:rFonts w:cs="Arial"/>
                            <w:b/>
                            <w:sz w:val="24"/>
                            <w:szCs w:val="24"/>
                            <w:lang w:val="de-DE"/>
                          </w:rPr>
                          <w:t>0..1</w:t>
                        </w:r>
                      </w:p>
                    </w:txbxContent>
                  </v:textbox>
                </v:rect>
                <w10:anchorlock/>
              </v:group>
            </w:pict>
          </mc:Fallback>
        </mc:AlternateContent>
      </w:r>
    </w:p>
    <w:p w14:paraId="16F98C86" w14:textId="77777777" w:rsidR="00E4084A" w:rsidRDefault="00E4084A">
      <w:pPr>
        <w:spacing w:line="240" w:lineRule="auto"/>
      </w:pPr>
    </w:p>
    <w:p w14:paraId="16F98C87" w14:textId="77777777" w:rsidR="00BD159D" w:rsidRPr="00427758" w:rsidRDefault="00BD159D" w:rsidP="00427758">
      <w:pPr>
        <w:pStyle w:val="berschrift4"/>
        <w:ind w:left="851"/>
        <w:rPr>
          <w:szCs w:val="20"/>
        </w:rPr>
      </w:pPr>
      <w:bookmarkStart w:id="72" w:name="_Toc347482203"/>
      <w:r w:rsidRPr="00427758">
        <w:rPr>
          <w:szCs w:val="20"/>
        </w:rPr>
        <w:t>asram:IncludedCINote</w:t>
      </w:r>
      <w:bookmarkEnd w:id="72"/>
    </w:p>
    <w:p w14:paraId="16F98C88" w14:textId="77777777" w:rsidR="00E4084A" w:rsidRPr="00E4084A" w:rsidRDefault="00E4084A" w:rsidP="00E4084A"/>
    <w:p w14:paraId="16F98C89" w14:textId="77777777" w:rsidR="00BD159D" w:rsidRDefault="00840398" w:rsidP="00AB0651">
      <w:r>
        <w:rPr>
          <w:noProof/>
          <w:lang w:eastAsia="zh-TW"/>
        </w:rPr>
        <mc:AlternateContent>
          <mc:Choice Requires="wpg">
            <w:drawing>
              <wp:inline distT="0" distB="0" distL="0" distR="0" wp14:anchorId="16F99206" wp14:editId="16F99207">
                <wp:extent cx="4124602" cy="1331595"/>
                <wp:effectExtent l="0" t="0" r="28575" b="1905"/>
                <wp:docPr id="241" name="Gruppieren 241"/>
                <wp:cNvGraphicFramePr/>
                <a:graphic xmlns:a="http://schemas.openxmlformats.org/drawingml/2006/main">
                  <a:graphicData uri="http://schemas.microsoft.com/office/word/2010/wordprocessingGroup">
                    <wpg:wgp>
                      <wpg:cNvGrpSpPr/>
                      <wpg:grpSpPr>
                        <a:xfrm>
                          <a:off x="0" y="0"/>
                          <a:ext cx="4124602" cy="1331595"/>
                          <a:chOff x="0" y="0"/>
                          <a:chExt cx="4124602" cy="1331595"/>
                        </a:xfrm>
                      </wpg:grpSpPr>
                      <wps:wsp>
                        <wps:cNvPr id="655" name="Rectangle 7186"/>
                        <wps:cNvSpPr>
                          <a:spLocks noChangeArrowheads="1"/>
                        </wps:cNvSpPr>
                        <wps:spPr bwMode="auto">
                          <a:xfrm>
                            <a:off x="390525" y="409575"/>
                            <a:ext cx="1575656" cy="344521"/>
                          </a:xfrm>
                          <a:prstGeom prst="rect">
                            <a:avLst/>
                          </a:prstGeom>
                          <a:solidFill>
                            <a:srgbClr val="8DB3E2"/>
                          </a:solidFill>
                          <a:ln w="25400">
                            <a:solidFill>
                              <a:srgbClr val="000000"/>
                            </a:solidFill>
                            <a:miter lim="800000"/>
                            <a:headEnd/>
                            <a:tailEnd/>
                          </a:ln>
                        </wps:spPr>
                        <wps:txbx>
                          <w:txbxContent>
                            <w:p w14:paraId="16F9937C" w14:textId="77777777" w:rsidR="009502FA" w:rsidRPr="00C532BE" w:rsidRDefault="009502FA" w:rsidP="00840398">
                              <w:pPr>
                                <w:spacing w:line="240" w:lineRule="auto"/>
                                <w:rPr>
                                  <w:b/>
                                  <w:szCs w:val="20"/>
                                </w:rPr>
                              </w:pPr>
                              <w:proofErr w:type="spellStart"/>
                              <w:proofErr w:type="gramStart"/>
                              <w:r w:rsidRPr="00083E6E">
                                <w:rPr>
                                  <w:rFonts w:cs="Arial"/>
                                  <w:b/>
                                  <w:bCs/>
                                  <w:szCs w:val="20"/>
                                </w:rPr>
                                <w:t>asram:</w:t>
                              </w:r>
                              <w:proofErr w:type="gramEnd"/>
                              <w:r w:rsidRPr="00083E6E">
                                <w:rPr>
                                  <w:rFonts w:cs="Arial"/>
                                  <w:b/>
                                  <w:bCs/>
                                  <w:szCs w:val="20"/>
                                </w:rPr>
                                <w:t>IncludedCINote</w:t>
                              </w:r>
                              <w:proofErr w:type="spellEnd"/>
                            </w:p>
                          </w:txbxContent>
                        </wps:txbx>
                        <wps:bodyPr rot="0" vert="horz" wrap="square" lIns="91440" tIns="45720" rIns="91440" bIns="45720" anchor="t" anchorCtr="0" upright="1">
                          <a:noAutofit/>
                        </wps:bodyPr>
                      </wps:wsp>
                      <wps:wsp>
                        <wps:cNvPr id="656" name="AutoShape 7187"/>
                        <wps:cNvCnPr>
                          <a:cxnSpLocks noChangeShapeType="1"/>
                        </wps:cNvCnPr>
                        <wps:spPr bwMode="auto">
                          <a:xfrm>
                            <a:off x="2352675" y="161925"/>
                            <a:ext cx="39613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7" name="Rectangle 7188"/>
                        <wps:cNvSpPr>
                          <a:spLocks noChangeArrowheads="1"/>
                        </wps:cNvSpPr>
                        <wps:spPr bwMode="auto">
                          <a:xfrm>
                            <a:off x="1971675" y="523875"/>
                            <a:ext cx="190450" cy="166233"/>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8" name="Rectangle 7189"/>
                        <wps:cNvSpPr>
                          <a:spLocks noChangeArrowheads="1"/>
                        </wps:cNvSpPr>
                        <wps:spPr bwMode="auto">
                          <a:xfrm>
                            <a:off x="2762250" y="866775"/>
                            <a:ext cx="1362352" cy="3445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7D" w14:textId="77777777" w:rsidR="009502FA" w:rsidRPr="001720AA" w:rsidRDefault="009502FA" w:rsidP="00840398">
                              <w:pPr>
                                <w:spacing w:line="240" w:lineRule="auto"/>
                              </w:pPr>
                              <w:proofErr w:type="spellStart"/>
                              <w:r w:rsidRPr="00FA1DA3">
                                <w:rPr>
                                  <w:rFonts w:cs="Arial"/>
                                  <w:bCs/>
                                  <w:szCs w:val="20"/>
                                  <w:lang w:val="de-DE"/>
                                </w:rPr>
                                <w:t>asram:SubjectCode</w:t>
                              </w:r>
                              <w:proofErr w:type="spellEnd"/>
                            </w:p>
                          </w:txbxContent>
                        </wps:txbx>
                        <wps:bodyPr rot="0" vert="horz" wrap="square" lIns="91440" tIns="45720" rIns="91440" bIns="45720" anchor="t" anchorCtr="0" upright="1">
                          <a:noAutofit/>
                        </wps:bodyPr>
                      </wps:wsp>
                      <wps:wsp>
                        <wps:cNvPr id="661" name="Rectangle 7192"/>
                        <wps:cNvSpPr>
                          <a:spLocks noChangeArrowheads="1"/>
                        </wps:cNvSpPr>
                        <wps:spPr bwMode="auto">
                          <a:xfrm>
                            <a:off x="2752725" y="0"/>
                            <a:ext cx="1301408" cy="3445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7E" w14:textId="77777777" w:rsidR="009502FA" w:rsidRPr="001720AA" w:rsidRDefault="009502FA" w:rsidP="00840398">
                              <w:pPr>
                                <w:spacing w:line="240" w:lineRule="auto"/>
                                <w:rPr>
                                  <w:szCs w:val="20"/>
                                </w:rPr>
                              </w:pPr>
                              <w:proofErr w:type="spellStart"/>
                              <w:r w:rsidRPr="00CD0FCF">
                                <w:rPr>
                                  <w:rFonts w:cs="Arial"/>
                                  <w:bCs/>
                                  <w:szCs w:val="20"/>
                                  <w:lang w:val="de-DE"/>
                                </w:rPr>
                                <w:t>asram:ContentText</w:t>
                              </w:r>
                              <w:proofErr w:type="spellEnd"/>
                            </w:p>
                          </w:txbxContent>
                        </wps:txbx>
                        <wps:bodyPr rot="0" vert="horz" wrap="square" lIns="91440" tIns="45720" rIns="91440" bIns="45720" anchor="t" anchorCtr="0" upright="1">
                          <a:noAutofit/>
                        </wps:bodyPr>
                      </wps:wsp>
                      <wps:wsp>
                        <wps:cNvPr id="662" name="AutoShape 7193"/>
                        <wps:cNvCnPr>
                          <a:cxnSpLocks noChangeShapeType="1"/>
                        </wps:cNvCnPr>
                        <wps:spPr bwMode="auto">
                          <a:xfrm>
                            <a:off x="2352675" y="161925"/>
                            <a:ext cx="6348" cy="88573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9" name="AutoShape 7190"/>
                        <wps:cNvCnPr>
                          <a:cxnSpLocks noChangeShapeType="1"/>
                        </wps:cNvCnPr>
                        <wps:spPr bwMode="auto">
                          <a:xfrm>
                            <a:off x="2162175" y="609600"/>
                            <a:ext cx="19997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0" name="AutoShape 7191"/>
                        <wps:cNvCnPr>
                          <a:cxnSpLocks noChangeShapeType="1"/>
                        </wps:cNvCnPr>
                        <wps:spPr bwMode="auto">
                          <a:xfrm>
                            <a:off x="1962150" y="609600"/>
                            <a:ext cx="21584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3" name="AutoShape 7194"/>
                        <wps:cNvCnPr>
                          <a:cxnSpLocks noChangeShapeType="1"/>
                        </wps:cNvCnPr>
                        <wps:spPr bwMode="auto">
                          <a:xfrm>
                            <a:off x="2352675" y="1047750"/>
                            <a:ext cx="39613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5" name="Rechteck 615"/>
                        <wps:cNvSpPr>
                          <a:spLocks noChangeArrowheads="1"/>
                        </wps:cNvSpPr>
                        <wps:spPr bwMode="auto">
                          <a:xfrm>
                            <a:off x="0" y="457200"/>
                            <a:ext cx="500965" cy="29325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7F" w14:textId="77777777" w:rsidR="009502FA" w:rsidRDefault="009502FA" w:rsidP="0084039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231" name="Rechteck 231"/>
                        <wps:cNvSpPr>
                          <a:spLocks noChangeArrowheads="1"/>
                        </wps:cNvSpPr>
                        <wps:spPr bwMode="auto">
                          <a:xfrm>
                            <a:off x="2362200" y="1714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80" w14:textId="77777777" w:rsidR="009502FA" w:rsidRDefault="009502FA" w:rsidP="0084039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240" name="Rechteck 240"/>
                        <wps:cNvSpPr>
                          <a:spLocks noChangeArrowheads="1"/>
                        </wps:cNvSpPr>
                        <wps:spPr bwMode="auto">
                          <a:xfrm>
                            <a:off x="2352675" y="10382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81" w14:textId="77777777" w:rsidR="009502FA" w:rsidRDefault="009502FA" w:rsidP="0084039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241" o:spid="_x0000_s1655" style="width:324.75pt;height:104.85pt;mso-position-horizontal-relative:char;mso-position-vertical-relative:line" coordsize="41246,13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">
                <v:rect id="Rectangle 7186" o:spid="_x0000_s1656" style="position:absolute;left:3905;top:4095;width:15756;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3e/cIA&#10;AADcAAAADwAAAGRycy9kb3ducmV2LnhtbESPzarCMBSE9xd8h3AEd9dUQblWo4giiAvBH3B7bI5N&#10;sTkpTdTq0xtBuMthZr5hJrPGluJOtS8cK+h1ExDEmdMF5wqOh9XvHwgfkDWWjknBkzzMpq2fCaba&#10;PXhH933IRYSwT1GBCaFKpfSZIYu+6yri6F1cbTFEWedS1/iIcFvKfpIMpcWC44LBihaGsuv+ZhUs&#10;byezejnjN1sqXvqMbjHqr5XqtJv5GESgJvyHv+21VjAcDOBzJh4BOX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3d79wgAAANwAAAAPAAAAAAAAAAAAAAAAAJgCAABkcnMvZG93&#10;bnJldi54bWxQSwUGAAAAAAQABAD1AAAAhwMAAAAA&#10;" fillcolor="#8db3e2" strokeweight="2pt">
                  <v:textbox>
                    <w:txbxContent>
                      <w:p w14:paraId="16F9937C" w14:textId="77777777" w:rsidR="009502FA" w:rsidRPr="00C532BE" w:rsidRDefault="009502FA" w:rsidP="00840398">
                        <w:pPr>
                          <w:spacing w:line="240" w:lineRule="auto"/>
                          <w:rPr>
                            <w:b/>
                            <w:szCs w:val="20"/>
                          </w:rPr>
                        </w:pPr>
                        <w:proofErr w:type="spellStart"/>
                        <w:proofErr w:type="gramStart"/>
                        <w:r w:rsidRPr="00083E6E">
                          <w:rPr>
                            <w:rFonts w:cs="Arial"/>
                            <w:b/>
                            <w:bCs/>
                            <w:szCs w:val="20"/>
                          </w:rPr>
                          <w:t>asram:</w:t>
                        </w:r>
                        <w:proofErr w:type="gramEnd"/>
                        <w:r w:rsidRPr="00083E6E">
                          <w:rPr>
                            <w:rFonts w:cs="Arial"/>
                            <w:b/>
                            <w:bCs/>
                            <w:szCs w:val="20"/>
                          </w:rPr>
                          <w:t>IncludedCINote</w:t>
                        </w:r>
                        <w:proofErr w:type="spellEnd"/>
                      </w:p>
                    </w:txbxContent>
                  </v:textbox>
                </v:rect>
                <v:shape id="AutoShape 7187" o:spid="_x0000_s1657" type="#_x0000_t32" style="position:absolute;left:23526;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AFBsYAAADcAAAADwAAAGRycy9kb3ducmV2LnhtbESP3WrCQBSE7wu+w3IE7+rGYqPGrFIE&#10;sRRa8Yd4e8gek2D2bMiuMX37bqHQy2FmvmHSdW9q0VHrKssKJuMIBHFudcWFgvNp+zwH4Tyyxtoy&#10;KfgmB+vV4CnFRNsHH6g7+kIECLsEFZTeN4mULi/JoBvbhjh4V9sa9EG2hdQtPgLc1PIlimJpsOKw&#10;UGJDm5Ly2/FuFHT77Gu2bbrd3hfZ9PAxXVzQfCo1GvZvSxCeev8f/mu/awXxawy/Z8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QBQbGAAAA3AAAAA8AAAAAAAAA&#10;AAAAAAAAoQIAAGRycy9kb3ducmV2LnhtbFBLBQYAAAAABAAEAPkAAACUAwAAAAA=&#10;" strokeweight="2pt"/>
                <v:rect id="Rectangle 7188" o:spid="_x0000_s1658" style="position:absolute;left:19716;top:5238;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9Hx8QA&#10;AADcAAAADwAAAGRycy9kb3ducmV2LnhtbESPW2sCMRSE3wv+h3CEvtWsghdWo4hQWpBC6+X9sDnu&#10;Lm5O1iSr0V/fFAo+DjPzDbNYRdOIKzlfW1YwHGQgiAuray4VHPbvbzMQPiBrbCyTgjt5WC17LwvM&#10;tb3xD113oRQJwj5HBVUIbS6lLyoy6Ae2JU7eyTqDIUlXSu3wluCmkaMsm0iDNaeFClvaVFScd51R&#10;0H6Nu4/pZesex1n3XeA22jCKSr3243oOIlAMz/B/+1MrmIy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R8fEAAAA3AAAAA8AAAAAAAAAAAAAAAAAmAIAAGRycy9k&#10;b3ducmV2LnhtbFBLBQYAAAAABAAEAPUAAACJAwAAAAA=&#10;" strokeweight="2pt"/>
                <v:rect id="Rectangle 7189" o:spid="_x0000_s1659" style="position:absolute;left:27622;top:8667;width:13624;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Y/osQA&#10;AADcAAAADwAAAGRycy9kb3ducmV2LnhtbESPwUrDQBCG70LfYRnBi7SbiLYSuy1FEcVTkxbPQ3ZM&#10;gtnZsLu227d3DoLH4Z//m2/W2+xGdaIQB88GykUBirj1duDOwPHwOn8EFROyxdEzGbhQhO1mdrXG&#10;yvoz13RqUqcEwrFCA31KU6V1bHtyGBd+IpbsyweHScbQaRvwLHA36ruiWGqHA8uFHid67qn9bn6c&#10;aJS5/mzebi/+w7/UQ2nD/T6vjLm5zrsnUIly+l/+a79bA8sHsZVnhAB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GP6LEAAAA3AAAAA8AAAAAAAAAAAAAAAAAmAIAAGRycy9k&#10;b3ducmV2LnhtbFBLBQYAAAAABAAEAPUAAACJAwAAAAA=&#10;" filled="f" fillcolor="#8db3e2" strokeweight="2pt">
                  <v:textbox>
                    <w:txbxContent>
                      <w:p w14:paraId="16F9937D" w14:textId="77777777" w:rsidR="009502FA" w:rsidRPr="001720AA" w:rsidRDefault="009502FA" w:rsidP="00840398">
                        <w:pPr>
                          <w:spacing w:line="240" w:lineRule="auto"/>
                        </w:pPr>
                        <w:proofErr w:type="spellStart"/>
                        <w:r w:rsidRPr="00FA1DA3">
                          <w:rPr>
                            <w:rFonts w:cs="Arial"/>
                            <w:bCs/>
                            <w:szCs w:val="20"/>
                            <w:lang w:val="de-DE"/>
                          </w:rPr>
                          <w:t>asram:SubjectCode</w:t>
                        </w:r>
                        <w:proofErr w:type="spellEnd"/>
                      </w:p>
                    </w:txbxContent>
                  </v:textbox>
                </v:rect>
                <v:rect id="Rectangle 7192" o:spid="_x0000_s1660" style="position:absolute;left:27527;width:13014;height:3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cgsQA&#10;AADcAAAADwAAAGRycy9kb3ducmV2LnhtbESPQWvCQBCF74L/YRmhF6mbFIkldRVRSktPJi09D9lp&#10;EpqdDburrv++KxQ8Pt68781bb6MZxJmc7y0ryBcZCOLG6p5bBV+fr4/PIHxA1jhYJgVX8rDdTCdr&#10;LLW9cEXnOrQiQdiXqKALYSyl9E1HBv3CjsTJ+7HOYEjStVI7vCS4GeRTlhXSYM+pocOR9h01v/XJ&#10;pDfyWH3Xb/Or/bCHqs+1Wx7jSqmHWdy9gAgUw/34P/2uFRRFDrcxiQB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QXILEAAAA3AAAAA8AAAAAAAAAAAAAAAAAmAIAAGRycy9k&#10;b3ducmV2LnhtbFBLBQYAAAAABAAEAPUAAACJAwAAAAA=&#10;" filled="f" fillcolor="#8db3e2" strokeweight="2pt">
                  <v:textbox>
                    <w:txbxContent>
                      <w:p w14:paraId="16F9937E" w14:textId="77777777" w:rsidR="009502FA" w:rsidRPr="001720AA" w:rsidRDefault="009502FA" w:rsidP="00840398">
                        <w:pPr>
                          <w:spacing w:line="240" w:lineRule="auto"/>
                          <w:rPr>
                            <w:szCs w:val="20"/>
                          </w:rPr>
                        </w:pPr>
                        <w:proofErr w:type="spellStart"/>
                        <w:r w:rsidRPr="00CD0FCF">
                          <w:rPr>
                            <w:rFonts w:cs="Arial"/>
                            <w:bCs/>
                            <w:szCs w:val="20"/>
                            <w:lang w:val="de-DE"/>
                          </w:rPr>
                          <w:t>asram:ContentText</w:t>
                        </w:r>
                        <w:proofErr w:type="spellEnd"/>
                      </w:p>
                    </w:txbxContent>
                  </v:textbox>
                </v:rect>
                <v:shape id="AutoShape 7193" o:spid="_x0000_s1661" type="#_x0000_t32" style="position:absolute;left:23526;top:1619;width:64;height:88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fJuMUAAADcAAAADwAAAGRycy9kb3ducmV2LnhtbESPQWvCQBSE7wX/w/KE3uqmElIbXUWE&#10;0CK0klT0+sg+k9Ds25Ddxvjvu4WCx2FmvmFWm9G0YqDeNZYVPM8iEMSl1Q1XCo5f2dMChPPIGlvL&#10;pOBGDjbrycMKU22vnNNQ+EoECLsUFdTed6mUrqzJoJvZjjh4F9sb9EH2ldQ9XgPctHIeRYk02HBY&#10;qLGjXU3ld/FjFAyH0+dL1g1vB1+d4nwfv57RfCj1OB23SxCeRn8P/7fftYIkmcP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fJuMUAAADcAAAADwAAAAAAAAAA&#10;AAAAAAChAgAAZHJzL2Rvd25yZXYueG1sUEsFBgAAAAAEAAQA+QAAAJMDAAAAAA==&#10;" strokeweight="2pt"/>
                <v:shape id="AutoShape 7190" o:spid="_x0000_s1662" type="#_x0000_t32" style="position:absolute;left:21621;top:6096;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RdMQAAADcAAAADwAAAGRycy9kb3ducmV2LnhtbESPQYvCMBSE74L/ITzBm6aKumvXKCKI&#10;IqjoLu710bxti81LaWKt/94Iwh6HmfmGmS0aU4iaKpdbVjDoRyCIE6tzThX8fK97nyCcR9ZYWCYF&#10;D3KwmLdbM4y1vfOJ6rNPRYCwi1FB5n0ZS+mSjAy6vi2Jg/dnK4M+yCqVusJ7gJtCDqNoIg3mHBYy&#10;LGmVUXI934yC+ng5fKzLenP06WV02o2mv2j2SnU7zfILhKfG/4ff7a1WMBlP4XUmHA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5F0xAAAANwAAAAPAAAAAAAAAAAA&#10;AAAAAKECAABkcnMvZG93bnJldi54bWxQSwUGAAAAAAQABAD5AAAAkgMAAAAA&#10;" strokeweight="2pt"/>
                <v:shape id="AutoShape 7191" o:spid="_x0000_s1663" type="#_x0000_t32" style="position:absolute;left:19621;top:6096;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nyVMEAAADcAAAADwAAAGRycy9kb3ducmV2LnhtbERPy4rCMBTdC/5DuII7TRXpjNUoIogi&#10;OOID3V6aa1tsbkoTa+fvJwthlofzni9bU4qGaldYVjAaRiCIU6sLzhRcL5vBNwjnkTWWlknBLzlY&#10;LrqdOSbavvlEzdlnIoSwS1BB7n2VSOnSnAy6oa2IA/ewtUEfYJ1JXeM7hJtSjqMolgYLDg05VrTO&#10;KX2eX0ZBc7z9fG2qZnv02W1y2k+mdzQHpfq9djUD4an1/+KPe6cVxHGYH86EIy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GfJUwQAAANwAAAAPAAAAAAAAAAAAAAAA&#10;AKECAABkcnMvZG93bnJldi54bWxQSwUGAAAAAAQABAD5AAAAjwMAAAAA&#10;" strokeweight="2pt"/>
                <v:shape id="AutoShape 7194" o:spid="_x0000_s1664" type="#_x0000_t32" style="position:absolute;left:23526;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tsI8YAAADcAAAADwAAAGRycy9kb3ducmV2LnhtbESP3WrCQBSE7wu+w3IE7+rGKlFjVimC&#10;tBRa8Yd4e8gek2D2bMiuMX37bqHQy2FmvmHSTW9q0VHrKssKJuMIBHFudcWFgvNp97wA4Tyyxtoy&#10;KfgmB5v14CnFRNsHH6g7+kIECLsEFZTeN4mULi/JoBvbhjh4V9sa9EG2hdQtPgLc1PIlimJpsOKw&#10;UGJD25Ly2/FuFHT77Gu+a7q3vS+y2eFjtryg+VRqNOxfVyA89f4//Nd+1wrieAq/Z8IR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LbCPGAAAA3AAAAA8AAAAAAAAA&#10;AAAAAAAAoQIAAGRycy9kb3ducmV2LnhtbFBLBQYAAAAABAAEAPkAAACUAwAAAAA=&#10;" strokeweight="2pt"/>
                <v:rect id="Rechteck 615" o:spid="_x0000_s1665" style="position:absolute;top:4572;width:5009;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ZjMsYA&#10;AADcAAAADwAAAGRycy9kb3ducmV2LnhtbESP3WrCQBSE7wu+w3IEb0rdKCglzUZEEEMRpPHn+pA9&#10;TUKzZ2N2TdK37xYKvRxm5hsm2YymET11rrasYDGPQBAXVtdcKric9y+vIJxH1thYJgXf5GCTTp4S&#10;jLUd+IP63JciQNjFqKDyvo2ldEVFBt3ctsTB+7SdQR9kV0rd4RDgppHLKFpLgzWHhQpb2lVUfOUP&#10;o2AoTv3tfDzI0/Mts3zP7rv8+q7UbDpu30B4Gv1/+K+daQXrxQp+z4Qj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ZjMsYAAADcAAAADwAAAAAAAAAAAAAAAACYAgAAZHJz&#10;L2Rvd25yZXYueG1sUEsFBgAAAAAEAAQA9QAAAIsDAAAAAA==&#10;" filled="f" stroked="f">
                  <v:textbox>
                    <w:txbxContent>
                      <w:p w14:paraId="16F9937F" w14:textId="77777777" w:rsidR="009502FA" w:rsidRDefault="009502FA" w:rsidP="00840398">
                        <w:pPr>
                          <w:rPr>
                            <w:rFonts w:cs="Arial"/>
                            <w:b/>
                            <w:sz w:val="24"/>
                            <w:szCs w:val="24"/>
                            <w:lang w:val="de-DE"/>
                          </w:rPr>
                        </w:pPr>
                        <w:r>
                          <w:rPr>
                            <w:rFonts w:cs="Arial"/>
                            <w:b/>
                            <w:sz w:val="24"/>
                            <w:szCs w:val="24"/>
                            <w:lang w:val="de-DE"/>
                          </w:rPr>
                          <w:t>0..1</w:t>
                        </w:r>
                      </w:p>
                    </w:txbxContent>
                  </v:textbox>
                </v:rect>
                <v:rect id="Rechteck 231" o:spid="_x0000_s1666" style="position:absolute;left:23622;top:171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eVSMYA&#10;AADcAAAADwAAAGRycy9kb3ducmV2LnhtbESP3WrCQBSE7wu+w3IEb0rdaKFImo2IIA0iSOPP9SF7&#10;moRmz8bsNolv3y0UvBxm5hsmWY+mET11rrasYDGPQBAXVtdcKjifdi8rEM4ja2wsk4I7OVink6cE&#10;Y20H/qQ+96UIEHYxKqi8b2MpXVGRQTe3LXHwvmxn0AfZlVJ3OAS4aeQyit6kwZrDQoUtbSsqvvMf&#10;o2Aojv31dPiQx+drZvmW3bb5Za/UbDpu3kF4Gv0j/N/OtILl6w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eVSMYAAADcAAAADwAAAAAAAAAAAAAAAACYAgAAZHJz&#10;L2Rvd25yZXYueG1sUEsFBgAAAAAEAAQA9QAAAIsDAAAAAA==&#10;" filled="f" stroked="f">
                  <v:textbox>
                    <w:txbxContent>
                      <w:p w14:paraId="16F99380" w14:textId="77777777" w:rsidR="009502FA" w:rsidRDefault="009502FA" w:rsidP="00840398">
                        <w:pPr>
                          <w:rPr>
                            <w:rFonts w:cs="Arial"/>
                            <w:b/>
                            <w:sz w:val="24"/>
                            <w:szCs w:val="24"/>
                            <w:lang w:val="de-DE"/>
                          </w:rPr>
                        </w:pPr>
                        <w:r>
                          <w:rPr>
                            <w:rFonts w:cs="Arial"/>
                            <w:b/>
                            <w:sz w:val="24"/>
                            <w:szCs w:val="24"/>
                            <w:lang w:val="de-DE"/>
                          </w:rPr>
                          <w:t>0..1</w:t>
                        </w:r>
                      </w:p>
                    </w:txbxContent>
                  </v:textbox>
                </v:rect>
                <v:rect id="Rechteck 240" o:spid="_x0000_s1667" style="position:absolute;left:23526;top:1038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1DrsMA&#10;AADcAAAADwAAAGRycy9kb3ducmV2LnhtbERPTWuDQBC9F/Iflgn0UpI1Ukox2YQghEopSE2T8+BO&#10;VOLOqrtV+++7h0KPj/e9O8ymFSMNrrGsYLOOQBCXVjdcKfg6n1avIJxH1thaJgU/5OCwXzzsMNF2&#10;4k8aC1+JEMIuQQW1910ipStrMujWtiMO3M0OBn2AQyX1gFMIN62Mo+hFGmw4NNTYUVpTeS++jYKp&#10;zMfr+eNN5k/XzHKf9WlxeVfqcTkftyA8zf5f/OfOtIL4Oc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1DrsMAAADcAAAADwAAAAAAAAAAAAAAAACYAgAAZHJzL2Rv&#10;d25yZXYueG1sUEsFBgAAAAAEAAQA9QAAAIgDAAAAAA==&#10;" filled="f" stroked="f">
                  <v:textbox>
                    <w:txbxContent>
                      <w:p w14:paraId="16F99381" w14:textId="77777777" w:rsidR="009502FA" w:rsidRDefault="009502FA" w:rsidP="00840398">
                        <w:pPr>
                          <w:rPr>
                            <w:rFonts w:cs="Arial"/>
                            <w:b/>
                            <w:sz w:val="24"/>
                            <w:szCs w:val="24"/>
                            <w:lang w:val="de-DE"/>
                          </w:rPr>
                        </w:pPr>
                        <w:r>
                          <w:rPr>
                            <w:rFonts w:cs="Arial"/>
                            <w:b/>
                            <w:sz w:val="24"/>
                            <w:szCs w:val="24"/>
                            <w:lang w:val="de-DE"/>
                          </w:rPr>
                          <w:t>0..1</w:t>
                        </w:r>
                      </w:p>
                    </w:txbxContent>
                  </v:textbox>
                </v:rect>
                <w10:anchorlock/>
              </v:group>
            </w:pict>
          </mc:Fallback>
        </mc:AlternateContent>
      </w:r>
    </w:p>
    <w:p w14:paraId="16F98C8A" w14:textId="77777777" w:rsidR="00BD159D" w:rsidRDefault="00BD159D"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A370B7" w:rsidRPr="00AD4FE7" w14:paraId="16F98C8C" w14:textId="77777777" w:rsidTr="00DD1805">
        <w:trPr>
          <w:cantSplit/>
          <w:trHeight w:val="329"/>
        </w:trPr>
        <w:tc>
          <w:tcPr>
            <w:tcW w:w="5000" w:type="pct"/>
            <w:shd w:val="clear" w:color="auto" w:fill="FFFFCC"/>
            <w:vAlign w:val="center"/>
          </w:tcPr>
          <w:p w14:paraId="16F98C8B" w14:textId="77777777" w:rsidR="00A370B7" w:rsidRPr="00A370B7" w:rsidRDefault="00A370B7" w:rsidP="00A5696D">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A370B7" w:rsidRPr="00AD4FE7" w14:paraId="16F98C90" w14:textId="77777777" w:rsidTr="00DD1805">
        <w:trPr>
          <w:cantSplit/>
        </w:trPr>
        <w:tc>
          <w:tcPr>
            <w:tcW w:w="5000" w:type="pct"/>
            <w:vAlign w:val="center"/>
          </w:tcPr>
          <w:p w14:paraId="16F98C8D" w14:textId="77777777" w:rsidR="00A370B7" w:rsidRPr="00A370B7" w:rsidRDefault="00A370B7" w:rsidP="00A5696D">
            <w:pPr>
              <w:spacing w:line="240" w:lineRule="auto"/>
            </w:pPr>
            <w:r w:rsidRPr="00A370B7">
              <w:rPr>
                <w:b/>
              </w:rPr>
              <w:t>“</w:t>
            </w:r>
            <w:r w:rsidRPr="00A370B7">
              <w:rPr>
                <w:rFonts w:cs="Arial"/>
                <w:b/>
                <w:bCs/>
                <w:szCs w:val="20"/>
              </w:rPr>
              <w:t>asram:IncludedCINote“</w:t>
            </w:r>
            <w:r w:rsidRPr="00A370B7">
              <w:t xml:space="preserve"> can be repeated with different information.</w:t>
            </w:r>
          </w:p>
          <w:p w14:paraId="16F98C8E" w14:textId="77777777" w:rsidR="00A370B7" w:rsidRPr="00A370B7" w:rsidRDefault="00A370B7" w:rsidP="00A5696D"/>
          <w:p w14:paraId="16F98C8F" w14:textId="77777777" w:rsidR="00A370B7" w:rsidRPr="00A370B7" w:rsidRDefault="00A370B7" w:rsidP="00E4084A">
            <w:pPr>
              <w:spacing w:line="240" w:lineRule="auto"/>
            </w:pPr>
            <w:r w:rsidRPr="00A370B7">
              <w:t xml:space="preserve">In order to differentiate between this information, </w:t>
            </w:r>
            <w:r w:rsidRPr="00A370B7">
              <w:rPr>
                <w:b/>
              </w:rPr>
              <w:t>“</w:t>
            </w:r>
            <w:r w:rsidRPr="00A370B7">
              <w:rPr>
                <w:rFonts w:cs="Arial"/>
                <w:b/>
                <w:bCs/>
                <w:szCs w:val="20"/>
              </w:rPr>
              <w:t>asram:SubjectCode</w:t>
            </w:r>
            <w:r w:rsidRPr="00A370B7">
              <w:rPr>
                <w:b/>
              </w:rPr>
              <w:t>”</w:t>
            </w:r>
            <w:r w:rsidRPr="00A370B7">
              <w:t xml:space="preserve"> will be used.</w:t>
            </w:r>
          </w:p>
        </w:tc>
      </w:tr>
    </w:tbl>
    <w:p w14:paraId="16F98C91" w14:textId="77777777" w:rsidR="00A370B7" w:rsidRPr="00A370B7" w:rsidRDefault="00A370B7" w:rsidP="00BB65AF"/>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50"/>
        <w:gridCol w:w="1434"/>
        <w:gridCol w:w="1275"/>
        <w:gridCol w:w="995"/>
        <w:gridCol w:w="2409"/>
        <w:gridCol w:w="992"/>
        <w:gridCol w:w="3969"/>
      </w:tblGrid>
      <w:tr w:rsidR="00A370B7" w:rsidRPr="00AD4FE7" w14:paraId="16F98C99" w14:textId="77777777" w:rsidTr="00DD1805">
        <w:trPr>
          <w:cantSplit/>
          <w:trHeight w:val="330"/>
          <w:tblHeader/>
        </w:trPr>
        <w:tc>
          <w:tcPr>
            <w:tcW w:w="1161" w:type="pct"/>
            <w:shd w:val="clear" w:color="auto" w:fill="FFFFCC"/>
            <w:noWrap/>
            <w:vAlign w:val="center"/>
            <w:hideMark/>
          </w:tcPr>
          <w:p w14:paraId="16F98C92" w14:textId="77777777" w:rsidR="00A370B7" w:rsidRPr="00A370B7" w:rsidRDefault="00A370B7" w:rsidP="00BB65AF">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97" w:type="pct"/>
            <w:shd w:val="clear" w:color="auto" w:fill="FFFFCC"/>
            <w:noWrap/>
            <w:vAlign w:val="center"/>
            <w:hideMark/>
          </w:tcPr>
          <w:p w14:paraId="16F98C93" w14:textId="77777777" w:rsidR="00A370B7" w:rsidRPr="00A370B7" w:rsidRDefault="00A370B7" w:rsidP="00BB65AF">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42" w:type="pct"/>
            <w:shd w:val="clear" w:color="auto" w:fill="FFFFCC"/>
            <w:noWrap/>
            <w:vAlign w:val="center"/>
            <w:hideMark/>
          </w:tcPr>
          <w:p w14:paraId="16F98C94" w14:textId="77777777" w:rsidR="00A370B7" w:rsidRPr="00A370B7" w:rsidRDefault="00A370B7" w:rsidP="00BB65AF">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45" w:type="pct"/>
            <w:shd w:val="clear" w:color="auto" w:fill="FFFFCC"/>
            <w:noWrap/>
            <w:vAlign w:val="center"/>
            <w:hideMark/>
          </w:tcPr>
          <w:p w14:paraId="16F98C95" w14:textId="77777777" w:rsidR="00A370B7" w:rsidRPr="00A370B7" w:rsidRDefault="00A370B7" w:rsidP="00BB65AF">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835" w:type="pct"/>
            <w:shd w:val="clear" w:color="auto" w:fill="FFFFCC"/>
            <w:noWrap/>
            <w:vAlign w:val="center"/>
            <w:hideMark/>
          </w:tcPr>
          <w:p w14:paraId="16F98C96" w14:textId="77777777" w:rsidR="00A370B7" w:rsidRPr="00A370B7" w:rsidRDefault="00A370B7" w:rsidP="00BB65AF">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44" w:type="pct"/>
            <w:shd w:val="clear" w:color="auto" w:fill="FFFFCC"/>
            <w:noWrap/>
            <w:vAlign w:val="center"/>
            <w:hideMark/>
          </w:tcPr>
          <w:p w14:paraId="16F98C97" w14:textId="77777777" w:rsidR="00A370B7" w:rsidRPr="00A370B7" w:rsidRDefault="00A370B7" w:rsidP="00BB65AF">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376" w:type="pct"/>
            <w:shd w:val="clear" w:color="auto" w:fill="FFFFCC"/>
            <w:vAlign w:val="center"/>
          </w:tcPr>
          <w:p w14:paraId="16F98C98" w14:textId="77777777" w:rsidR="00A370B7" w:rsidRPr="00A370B7" w:rsidRDefault="00A370B7" w:rsidP="00BB65AF">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CA5" w14:textId="77777777" w:rsidTr="00B2672A">
        <w:trPr>
          <w:cantSplit/>
          <w:trHeight w:val="315"/>
        </w:trPr>
        <w:tc>
          <w:tcPr>
            <w:tcW w:w="1161" w:type="pct"/>
            <w:shd w:val="clear" w:color="auto" w:fill="92D050"/>
            <w:noWrap/>
            <w:vAlign w:val="center"/>
            <w:hideMark/>
          </w:tcPr>
          <w:p w14:paraId="16F98C9A"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hideMark/>
          </w:tcPr>
          <w:p w14:paraId="16F98C9B"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C9C"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hideMark/>
          </w:tcPr>
          <w:p w14:paraId="16F98C9D"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hideMark/>
          </w:tcPr>
          <w:p w14:paraId="16F98C9E"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hideMark/>
          </w:tcPr>
          <w:p w14:paraId="16F98C9F" w14:textId="77777777" w:rsidR="00A370B7" w:rsidRPr="00A370B7" w:rsidRDefault="00A370B7"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A0"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"FF01", the following assignment is valid:</w:t>
            </w:r>
          </w:p>
          <w:p w14:paraId="16F98CA1" w14:textId="77777777" w:rsidR="00A370B7" w:rsidRPr="00A370B7" w:rsidRDefault="00A370B7" w:rsidP="00BB65AF">
            <w:pPr>
              <w:spacing w:line="240" w:lineRule="auto"/>
              <w:rPr>
                <w:rFonts w:eastAsia="Times New Roman"/>
                <w:color w:val="000000"/>
                <w:sz w:val="16"/>
                <w:lang w:eastAsia="de-DE"/>
              </w:rPr>
            </w:pPr>
          </w:p>
          <w:p w14:paraId="16F98CA2"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1:</w:t>
            </w:r>
          </w:p>
          <w:p w14:paraId="16F98CA3" w14:textId="77777777" w:rsidR="00A370B7" w:rsidRPr="00A370B7" w:rsidRDefault="00A370B7" w:rsidP="00BB65AF">
            <w:pPr>
              <w:spacing w:line="240" w:lineRule="auto"/>
              <w:rPr>
                <w:rFonts w:eastAsia="Times New Roman"/>
                <w:color w:val="000000"/>
                <w:sz w:val="16"/>
                <w:lang w:eastAsia="de-DE"/>
              </w:rPr>
            </w:pPr>
          </w:p>
          <w:p w14:paraId="16F98CA4"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A370B7" w:rsidRPr="00AD4FE7" w14:paraId="16F98CB1" w14:textId="77777777" w:rsidTr="00B2672A">
        <w:trPr>
          <w:cantSplit/>
          <w:trHeight w:val="315"/>
        </w:trPr>
        <w:tc>
          <w:tcPr>
            <w:tcW w:w="1161" w:type="pct"/>
            <w:shd w:val="clear" w:color="auto" w:fill="92D050"/>
            <w:noWrap/>
            <w:vAlign w:val="center"/>
            <w:hideMark/>
          </w:tcPr>
          <w:p w14:paraId="16F98CA6"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hideMark/>
          </w:tcPr>
          <w:p w14:paraId="16F98CA7"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CA8"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hideMark/>
          </w:tcPr>
          <w:p w14:paraId="16F98CA9"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hideMark/>
          </w:tcPr>
          <w:p w14:paraId="16F98CAA"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hideMark/>
          </w:tcPr>
          <w:p w14:paraId="16F98CAB" w14:textId="77777777" w:rsidR="00A370B7" w:rsidRPr="00A370B7" w:rsidRDefault="00A370B7"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AC"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"FF02", the following assignment is valid:</w:t>
            </w:r>
          </w:p>
          <w:p w14:paraId="16F98CAD" w14:textId="77777777" w:rsidR="00A370B7" w:rsidRPr="00A370B7" w:rsidRDefault="00A370B7" w:rsidP="00BB65AF">
            <w:pPr>
              <w:spacing w:line="240" w:lineRule="auto"/>
              <w:rPr>
                <w:rFonts w:eastAsia="Times New Roman"/>
                <w:color w:val="000000"/>
                <w:sz w:val="16"/>
                <w:lang w:eastAsia="de-DE"/>
              </w:rPr>
            </w:pPr>
          </w:p>
          <w:p w14:paraId="16F98CAE"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2:</w:t>
            </w:r>
          </w:p>
          <w:p w14:paraId="16F98CAF" w14:textId="77777777" w:rsidR="00A370B7" w:rsidRPr="00A370B7" w:rsidRDefault="00A370B7" w:rsidP="00BB65AF">
            <w:pPr>
              <w:spacing w:line="240" w:lineRule="auto"/>
              <w:rPr>
                <w:rFonts w:eastAsia="Times New Roman"/>
                <w:color w:val="000000"/>
                <w:sz w:val="16"/>
                <w:lang w:eastAsia="de-DE"/>
              </w:rPr>
            </w:pPr>
          </w:p>
          <w:p w14:paraId="16F98CB0"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A370B7" w:rsidRPr="00AD4FE7" w14:paraId="16F98CBD" w14:textId="77777777" w:rsidTr="00B2672A">
        <w:trPr>
          <w:cantSplit/>
          <w:trHeight w:val="315"/>
        </w:trPr>
        <w:tc>
          <w:tcPr>
            <w:tcW w:w="1161" w:type="pct"/>
            <w:shd w:val="clear" w:color="auto" w:fill="92D050"/>
            <w:noWrap/>
            <w:vAlign w:val="center"/>
            <w:hideMark/>
          </w:tcPr>
          <w:p w14:paraId="16F98CB2"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hideMark/>
          </w:tcPr>
          <w:p w14:paraId="16F98CB3"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CB4"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hideMark/>
          </w:tcPr>
          <w:p w14:paraId="16F98CB5"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hideMark/>
          </w:tcPr>
          <w:p w14:paraId="16F98CB6"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hideMark/>
          </w:tcPr>
          <w:p w14:paraId="16F98CB7" w14:textId="77777777" w:rsidR="00A370B7" w:rsidRPr="00A370B7" w:rsidRDefault="00A370B7"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B8"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"FF03", the following assignment is valid:</w:t>
            </w:r>
          </w:p>
          <w:p w14:paraId="16F98CB9" w14:textId="77777777" w:rsidR="00A370B7" w:rsidRPr="00427758" w:rsidRDefault="00A370B7" w:rsidP="00BB65AF">
            <w:pPr>
              <w:spacing w:line="240" w:lineRule="auto"/>
              <w:rPr>
                <w:rFonts w:eastAsia="Times New Roman"/>
                <w:color w:val="000000"/>
                <w:sz w:val="8"/>
                <w:szCs w:val="8"/>
                <w:lang w:eastAsia="de-DE"/>
              </w:rPr>
            </w:pPr>
          </w:p>
          <w:p w14:paraId="16F98CBA"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3:</w:t>
            </w:r>
          </w:p>
          <w:p w14:paraId="16F98CBB" w14:textId="77777777" w:rsidR="00A370B7" w:rsidRPr="00A370B7" w:rsidRDefault="00A370B7" w:rsidP="00BB65AF">
            <w:pPr>
              <w:spacing w:line="240" w:lineRule="auto"/>
              <w:rPr>
                <w:rFonts w:eastAsia="Times New Roman"/>
                <w:color w:val="000000"/>
                <w:sz w:val="16"/>
                <w:lang w:eastAsia="de-DE"/>
              </w:rPr>
            </w:pPr>
          </w:p>
          <w:p w14:paraId="16F98CBC"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A370B7" w:rsidRPr="00AD4FE7" w14:paraId="16F98CC9" w14:textId="77777777" w:rsidTr="00B2672A">
        <w:trPr>
          <w:cantSplit/>
          <w:trHeight w:val="315"/>
        </w:trPr>
        <w:tc>
          <w:tcPr>
            <w:tcW w:w="1161" w:type="pct"/>
            <w:shd w:val="clear" w:color="auto" w:fill="92D050"/>
            <w:noWrap/>
            <w:vAlign w:val="center"/>
            <w:hideMark/>
          </w:tcPr>
          <w:p w14:paraId="16F98CBE"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hideMark/>
          </w:tcPr>
          <w:p w14:paraId="16F98CBF"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CC0"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hideMark/>
          </w:tcPr>
          <w:p w14:paraId="16F98CC1"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hideMark/>
          </w:tcPr>
          <w:p w14:paraId="16F98CC2"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hideMark/>
          </w:tcPr>
          <w:p w14:paraId="16F98CC3" w14:textId="77777777" w:rsidR="00A370B7" w:rsidRPr="00A370B7" w:rsidRDefault="00A370B7"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C4"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"FF04", the following assignment is valid:</w:t>
            </w:r>
          </w:p>
          <w:p w14:paraId="16F98CC5" w14:textId="77777777" w:rsidR="00A370B7" w:rsidRPr="00427758" w:rsidRDefault="00A370B7" w:rsidP="00BB65AF">
            <w:pPr>
              <w:spacing w:line="240" w:lineRule="auto"/>
              <w:rPr>
                <w:rFonts w:eastAsia="Times New Roman"/>
                <w:color w:val="000000"/>
                <w:sz w:val="8"/>
                <w:szCs w:val="8"/>
                <w:lang w:eastAsia="de-DE"/>
              </w:rPr>
            </w:pPr>
          </w:p>
          <w:p w14:paraId="16F98CC6"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4:</w:t>
            </w:r>
          </w:p>
          <w:p w14:paraId="16F98CC7" w14:textId="77777777" w:rsidR="00A370B7" w:rsidRPr="00A370B7" w:rsidRDefault="00A370B7" w:rsidP="00BB65AF">
            <w:pPr>
              <w:spacing w:line="240" w:lineRule="auto"/>
              <w:rPr>
                <w:rFonts w:eastAsia="Times New Roman"/>
                <w:color w:val="000000"/>
                <w:sz w:val="16"/>
                <w:lang w:eastAsia="de-DE"/>
              </w:rPr>
            </w:pPr>
          </w:p>
          <w:p w14:paraId="16F98CC8"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A370B7" w:rsidRPr="00AD4FE7" w14:paraId="16F98CD5" w14:textId="77777777" w:rsidTr="00B2672A">
        <w:trPr>
          <w:cantSplit/>
          <w:trHeight w:val="315"/>
        </w:trPr>
        <w:tc>
          <w:tcPr>
            <w:tcW w:w="1161" w:type="pct"/>
            <w:shd w:val="clear" w:color="auto" w:fill="92D050"/>
            <w:noWrap/>
            <w:vAlign w:val="center"/>
            <w:hideMark/>
          </w:tcPr>
          <w:p w14:paraId="16F98CCA"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hideMark/>
          </w:tcPr>
          <w:p w14:paraId="16F98CCB"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CCC"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hideMark/>
          </w:tcPr>
          <w:p w14:paraId="16F98CCD"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hideMark/>
          </w:tcPr>
          <w:p w14:paraId="16F98CCE"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hideMark/>
          </w:tcPr>
          <w:p w14:paraId="16F98CCF" w14:textId="77777777" w:rsidR="00A370B7" w:rsidRPr="00A370B7" w:rsidRDefault="00A370B7"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D0"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"FF05", the following assignment is valid:</w:t>
            </w:r>
          </w:p>
          <w:p w14:paraId="16F98CD1" w14:textId="77777777" w:rsidR="00A370B7" w:rsidRPr="00427758" w:rsidRDefault="00A370B7" w:rsidP="00BB65AF">
            <w:pPr>
              <w:spacing w:line="240" w:lineRule="auto"/>
              <w:rPr>
                <w:rFonts w:eastAsia="Times New Roman"/>
                <w:color w:val="000000"/>
                <w:sz w:val="8"/>
                <w:szCs w:val="8"/>
                <w:lang w:eastAsia="de-DE"/>
              </w:rPr>
            </w:pPr>
          </w:p>
          <w:p w14:paraId="16F98CD2"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5</w:t>
            </w:r>
            <w:r w:rsidRPr="00A370B7">
              <w:rPr>
                <w:rFonts w:eastAsia="Times New Roman"/>
                <w:color w:val="000000"/>
                <w:sz w:val="16"/>
                <w:lang w:eastAsia="de-DE"/>
              </w:rPr>
              <w:t>:</w:t>
            </w:r>
          </w:p>
          <w:p w14:paraId="16F98CD3" w14:textId="77777777" w:rsidR="00A370B7" w:rsidRPr="00A370B7" w:rsidRDefault="00A370B7" w:rsidP="00BB65AF">
            <w:pPr>
              <w:spacing w:line="240" w:lineRule="auto"/>
              <w:rPr>
                <w:rFonts w:eastAsia="Times New Roman"/>
                <w:color w:val="000000"/>
                <w:sz w:val="16"/>
                <w:lang w:eastAsia="de-DE"/>
              </w:rPr>
            </w:pPr>
          </w:p>
          <w:p w14:paraId="16F98CD4"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A370B7" w:rsidRPr="00AD4FE7" w14:paraId="16F98CE1" w14:textId="77777777" w:rsidTr="00B2672A">
        <w:trPr>
          <w:cantSplit/>
          <w:trHeight w:val="315"/>
        </w:trPr>
        <w:tc>
          <w:tcPr>
            <w:tcW w:w="1161" w:type="pct"/>
            <w:shd w:val="clear" w:color="auto" w:fill="92D050"/>
            <w:noWrap/>
            <w:vAlign w:val="center"/>
            <w:hideMark/>
          </w:tcPr>
          <w:p w14:paraId="16F98CD6"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hideMark/>
          </w:tcPr>
          <w:p w14:paraId="16F98CD7"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CD8"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hideMark/>
          </w:tcPr>
          <w:p w14:paraId="16F98CD9"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hideMark/>
          </w:tcPr>
          <w:p w14:paraId="16F98CDA"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hideMark/>
          </w:tcPr>
          <w:p w14:paraId="16F98CDB" w14:textId="77777777" w:rsidR="00A370B7" w:rsidRPr="00A370B7" w:rsidRDefault="00A370B7"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DC"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"FF06", the following assignment is valid:</w:t>
            </w:r>
          </w:p>
          <w:p w14:paraId="16F98CDD" w14:textId="77777777" w:rsidR="00A370B7" w:rsidRPr="00427758" w:rsidRDefault="00A370B7" w:rsidP="00BB65AF">
            <w:pPr>
              <w:spacing w:line="240" w:lineRule="auto"/>
              <w:rPr>
                <w:rFonts w:eastAsia="Times New Roman"/>
                <w:color w:val="000000"/>
                <w:sz w:val="8"/>
                <w:szCs w:val="8"/>
                <w:lang w:eastAsia="de-DE"/>
              </w:rPr>
            </w:pPr>
          </w:p>
          <w:p w14:paraId="16F98CDE"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6:</w:t>
            </w:r>
          </w:p>
          <w:p w14:paraId="16F98CDF" w14:textId="77777777" w:rsidR="00A370B7" w:rsidRPr="00A370B7" w:rsidRDefault="00A370B7" w:rsidP="00BB65AF">
            <w:pPr>
              <w:spacing w:line="240" w:lineRule="auto"/>
              <w:rPr>
                <w:rFonts w:eastAsia="Times New Roman"/>
                <w:color w:val="000000"/>
                <w:sz w:val="16"/>
                <w:lang w:eastAsia="de-DE"/>
              </w:rPr>
            </w:pPr>
          </w:p>
          <w:p w14:paraId="16F98CE0"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A370B7" w:rsidRPr="00AD4FE7" w14:paraId="16F98CED" w14:textId="77777777" w:rsidTr="00B2672A">
        <w:trPr>
          <w:cantSplit/>
          <w:trHeight w:val="315"/>
        </w:trPr>
        <w:tc>
          <w:tcPr>
            <w:tcW w:w="1161" w:type="pct"/>
            <w:shd w:val="clear" w:color="auto" w:fill="92D050"/>
            <w:noWrap/>
            <w:vAlign w:val="center"/>
            <w:hideMark/>
          </w:tcPr>
          <w:p w14:paraId="16F98CE2"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hideMark/>
          </w:tcPr>
          <w:p w14:paraId="16F98CE3"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CE4"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hideMark/>
          </w:tcPr>
          <w:p w14:paraId="16F98CE5"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hideMark/>
          </w:tcPr>
          <w:p w14:paraId="16F98CE6" w14:textId="77777777" w:rsidR="00A370B7" w:rsidRPr="00A370B7" w:rsidRDefault="00A370B7"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hideMark/>
          </w:tcPr>
          <w:p w14:paraId="16F98CE7" w14:textId="77777777" w:rsidR="00A370B7" w:rsidRPr="00A370B7" w:rsidRDefault="00A370B7"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E8"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"FF07", the following assignment is valid:</w:t>
            </w:r>
          </w:p>
          <w:p w14:paraId="16F98CE9" w14:textId="77777777" w:rsidR="00A370B7" w:rsidRPr="00427758" w:rsidRDefault="00A370B7" w:rsidP="00BB65AF">
            <w:pPr>
              <w:spacing w:line="240" w:lineRule="auto"/>
              <w:rPr>
                <w:rFonts w:eastAsia="Times New Roman"/>
                <w:color w:val="000000"/>
                <w:sz w:val="8"/>
                <w:szCs w:val="8"/>
                <w:lang w:eastAsia="de-DE"/>
              </w:rPr>
            </w:pPr>
          </w:p>
          <w:p w14:paraId="16F98CEA"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7:</w:t>
            </w:r>
          </w:p>
          <w:p w14:paraId="16F98CEB" w14:textId="77777777" w:rsidR="00A370B7" w:rsidRPr="00A370B7" w:rsidRDefault="00A370B7" w:rsidP="00BB65AF">
            <w:pPr>
              <w:spacing w:line="240" w:lineRule="auto"/>
              <w:rPr>
                <w:rFonts w:eastAsia="Times New Roman"/>
                <w:color w:val="000000"/>
                <w:sz w:val="16"/>
                <w:lang w:eastAsia="de-DE"/>
              </w:rPr>
            </w:pPr>
          </w:p>
          <w:p w14:paraId="16F98CEC" w14:textId="77777777" w:rsidR="00A370B7" w:rsidRPr="00A370B7" w:rsidRDefault="00A370B7"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BB65AF" w:rsidRPr="00AD4FE7" w14:paraId="16F98CF9" w14:textId="77777777" w:rsidTr="00B2672A">
        <w:trPr>
          <w:cantSplit/>
          <w:trHeight w:val="315"/>
        </w:trPr>
        <w:tc>
          <w:tcPr>
            <w:tcW w:w="1161" w:type="pct"/>
            <w:shd w:val="clear" w:color="auto" w:fill="92D050"/>
            <w:noWrap/>
            <w:vAlign w:val="center"/>
          </w:tcPr>
          <w:p w14:paraId="16F98CEE"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tcPr>
          <w:p w14:paraId="16F98CEF"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tcPr>
          <w:p w14:paraId="16F98CF0"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256</w:t>
            </w:r>
          </w:p>
        </w:tc>
        <w:tc>
          <w:tcPr>
            <w:tcW w:w="345" w:type="pct"/>
            <w:shd w:val="clear" w:color="auto" w:fill="92D050"/>
            <w:noWrap/>
            <w:vAlign w:val="center"/>
          </w:tcPr>
          <w:p w14:paraId="16F98CF1"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tcPr>
          <w:p w14:paraId="16F98CF2"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4" w:type="pct"/>
            <w:shd w:val="clear" w:color="auto" w:fill="92D050"/>
            <w:noWrap/>
            <w:vAlign w:val="center"/>
          </w:tcPr>
          <w:p w14:paraId="16F98CF3" w14:textId="77777777" w:rsidR="00BB65AF" w:rsidRPr="00A370B7" w:rsidRDefault="00BB65AF"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CF4" w14:textId="77777777" w:rsidR="00BB65AF" w:rsidRPr="00A370B7" w:rsidRDefault="00BB65AF"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"FF08", the following assignment is valid:</w:t>
            </w:r>
          </w:p>
          <w:p w14:paraId="16F98CF5" w14:textId="77777777" w:rsidR="00BB65AF" w:rsidRPr="00427758" w:rsidRDefault="00BB65AF" w:rsidP="00BB65AF">
            <w:pPr>
              <w:spacing w:line="240" w:lineRule="auto"/>
              <w:rPr>
                <w:rFonts w:eastAsia="Times New Roman"/>
                <w:color w:val="000000"/>
                <w:sz w:val="8"/>
                <w:szCs w:val="8"/>
                <w:lang w:eastAsia="de-DE"/>
              </w:rPr>
            </w:pPr>
          </w:p>
          <w:p w14:paraId="16F98CF6" w14:textId="77777777" w:rsidR="00BB65AF" w:rsidRPr="00A370B7" w:rsidRDefault="00BB65AF"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8:</w:t>
            </w:r>
          </w:p>
          <w:p w14:paraId="16F98CF7" w14:textId="77777777" w:rsidR="00BB65AF" w:rsidRPr="00A370B7" w:rsidRDefault="00BB65AF" w:rsidP="00BB65AF">
            <w:pPr>
              <w:spacing w:line="240" w:lineRule="auto"/>
              <w:rPr>
                <w:rFonts w:eastAsia="Times New Roman"/>
                <w:color w:val="000000"/>
                <w:sz w:val="16"/>
                <w:lang w:eastAsia="de-DE"/>
              </w:rPr>
            </w:pPr>
          </w:p>
          <w:p w14:paraId="16F98CF8" w14:textId="77777777" w:rsidR="00BB65AF" w:rsidRPr="00A370B7" w:rsidRDefault="00BB65AF"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BB65AF" w:rsidRPr="00AD4FE7" w14:paraId="16F98D05" w14:textId="77777777" w:rsidTr="00B2672A">
        <w:trPr>
          <w:cantSplit/>
          <w:trHeight w:val="315"/>
        </w:trPr>
        <w:tc>
          <w:tcPr>
            <w:tcW w:w="1161" w:type="pct"/>
            <w:shd w:val="clear" w:color="auto" w:fill="92D050"/>
            <w:noWrap/>
            <w:vAlign w:val="center"/>
          </w:tcPr>
          <w:p w14:paraId="16F98CFA"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cs="Arial"/>
                <w:bCs/>
                <w:sz w:val="16"/>
                <w:szCs w:val="20"/>
              </w:rPr>
              <w:t>asram:ContentText</w:t>
            </w:r>
          </w:p>
        </w:tc>
        <w:tc>
          <w:tcPr>
            <w:tcW w:w="497" w:type="pct"/>
            <w:shd w:val="clear" w:color="auto" w:fill="92D050"/>
            <w:vAlign w:val="center"/>
          </w:tcPr>
          <w:p w14:paraId="16F98CFB"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DATE TIME</w:t>
            </w:r>
          </w:p>
        </w:tc>
        <w:tc>
          <w:tcPr>
            <w:tcW w:w="442" w:type="pct"/>
            <w:shd w:val="clear" w:color="auto" w:fill="92D050"/>
            <w:noWrap/>
            <w:vAlign w:val="center"/>
          </w:tcPr>
          <w:p w14:paraId="16F98CFC"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w:t>
            </w:r>
          </w:p>
        </w:tc>
        <w:tc>
          <w:tcPr>
            <w:tcW w:w="345" w:type="pct"/>
            <w:shd w:val="clear" w:color="auto" w:fill="92D050"/>
            <w:noWrap/>
            <w:vAlign w:val="center"/>
          </w:tcPr>
          <w:p w14:paraId="16F98CFD"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835" w:type="pct"/>
            <w:shd w:val="clear" w:color="auto" w:fill="92D050"/>
            <w:noWrap/>
            <w:vAlign w:val="center"/>
          </w:tcPr>
          <w:p w14:paraId="16F98CFE" w14:textId="77777777" w:rsidR="00BB65AF" w:rsidRPr="00A370B7" w:rsidRDefault="00BB65AF" w:rsidP="00BB65AF">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2011-05-31T13:20:05</w:t>
            </w:r>
          </w:p>
        </w:tc>
        <w:tc>
          <w:tcPr>
            <w:tcW w:w="344" w:type="pct"/>
            <w:shd w:val="clear" w:color="auto" w:fill="92D050"/>
            <w:noWrap/>
            <w:vAlign w:val="center"/>
          </w:tcPr>
          <w:p w14:paraId="16F98CFF" w14:textId="77777777" w:rsidR="00BB65AF" w:rsidRPr="00A370B7" w:rsidRDefault="00BB65AF" w:rsidP="00BB65AF">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76" w:type="pct"/>
            <w:shd w:val="clear" w:color="auto" w:fill="92D050"/>
            <w:vAlign w:val="center"/>
          </w:tcPr>
          <w:p w14:paraId="16F98D00" w14:textId="77777777" w:rsidR="00BB65AF" w:rsidRPr="00A370B7" w:rsidRDefault="00BB65AF" w:rsidP="00BB65AF">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"FF09", the following assignment is valid:</w:t>
            </w:r>
          </w:p>
          <w:p w14:paraId="16F98D01" w14:textId="77777777" w:rsidR="00BB65AF" w:rsidRPr="00427758" w:rsidRDefault="00BB65AF" w:rsidP="00BB65AF">
            <w:pPr>
              <w:spacing w:line="240" w:lineRule="auto"/>
              <w:rPr>
                <w:rFonts w:eastAsia="Times New Roman"/>
                <w:color w:val="000000"/>
                <w:sz w:val="8"/>
                <w:szCs w:val="8"/>
                <w:lang w:eastAsia="de-DE"/>
              </w:rPr>
            </w:pPr>
          </w:p>
          <w:p w14:paraId="16F98D02" w14:textId="77777777" w:rsidR="00BB65AF" w:rsidRPr="00A370B7" w:rsidRDefault="00BB65AF" w:rsidP="00BB65AF">
            <w:pPr>
              <w:spacing w:line="240" w:lineRule="auto"/>
              <w:rPr>
                <w:rFonts w:eastAsia="Times New Roman"/>
                <w:color w:val="000000"/>
                <w:sz w:val="16"/>
                <w:lang w:eastAsia="de-DE"/>
              </w:rPr>
            </w:pPr>
            <w:r w:rsidRPr="00A370B7">
              <w:rPr>
                <w:rFonts w:eastAsia="Times New Roman"/>
                <w:color w:val="000000"/>
                <w:sz w:val="16"/>
                <w:lang w:eastAsia="de-DE"/>
              </w:rPr>
              <w:t>Flexible</w:t>
            </w:r>
            <w:r w:rsidR="000B3194">
              <w:rPr>
                <w:rFonts w:eastAsia="Times New Roman"/>
                <w:color w:val="000000"/>
                <w:sz w:val="16"/>
                <w:lang w:eastAsia="de-DE"/>
              </w:rPr>
              <w:t xml:space="preserve"> </w:t>
            </w:r>
            <w:r w:rsidRPr="00A370B7">
              <w:rPr>
                <w:rFonts w:eastAsia="Times New Roman"/>
                <w:color w:val="000000"/>
                <w:sz w:val="16"/>
                <w:lang w:eastAsia="de-DE"/>
              </w:rPr>
              <w:t>Field</w:t>
            </w:r>
            <w:r w:rsidR="000B3194">
              <w:rPr>
                <w:rFonts w:eastAsia="Times New Roman"/>
                <w:color w:val="000000"/>
                <w:sz w:val="16"/>
                <w:lang w:eastAsia="de-DE"/>
              </w:rPr>
              <w:t xml:space="preserve"> </w:t>
            </w:r>
            <w:r w:rsidRPr="00A370B7">
              <w:rPr>
                <w:rFonts w:eastAsia="Times New Roman"/>
                <w:color w:val="000000"/>
                <w:sz w:val="16"/>
                <w:lang w:eastAsia="de-DE"/>
              </w:rPr>
              <w:t>9:</w:t>
            </w:r>
          </w:p>
          <w:p w14:paraId="16F98D03" w14:textId="77777777" w:rsidR="00BB65AF" w:rsidRPr="00A370B7" w:rsidRDefault="00BB65AF" w:rsidP="00BB65AF">
            <w:pPr>
              <w:spacing w:line="240" w:lineRule="auto"/>
              <w:rPr>
                <w:rFonts w:eastAsia="Times New Roman"/>
                <w:color w:val="000000"/>
                <w:sz w:val="16"/>
                <w:lang w:eastAsia="de-DE"/>
              </w:rPr>
            </w:pPr>
          </w:p>
          <w:p w14:paraId="16F98D04" w14:textId="77777777" w:rsidR="00BB65AF" w:rsidRPr="00A370B7" w:rsidRDefault="00BB65AF" w:rsidP="00BB65AF">
            <w:pPr>
              <w:spacing w:line="240" w:lineRule="auto"/>
              <w:rPr>
                <w:rFonts w:eastAsia="Times New Roman"/>
                <w:color w:val="000000"/>
                <w:sz w:val="16"/>
                <w:lang w:eastAsia="de-DE"/>
              </w:rPr>
            </w:pPr>
            <w:r w:rsidRPr="00A370B7">
              <w:rPr>
                <w:rFonts w:eastAsia="Times New Roman"/>
                <w:color w:val="000000"/>
                <w:sz w:val="16"/>
                <w:lang w:eastAsia="de-DE"/>
              </w:rPr>
              <w:t>Flexible Field for various usage</w:t>
            </w:r>
          </w:p>
        </w:tc>
      </w:tr>
      <w:tr w:rsidR="00BB65AF" w:rsidRPr="00AD4FE7" w14:paraId="16F98D11" w14:textId="77777777" w:rsidTr="00B2672A">
        <w:trPr>
          <w:cantSplit/>
          <w:trHeight w:val="315"/>
        </w:trPr>
        <w:tc>
          <w:tcPr>
            <w:tcW w:w="1161" w:type="pct"/>
            <w:shd w:val="clear" w:color="auto" w:fill="92D050"/>
            <w:noWrap/>
            <w:vAlign w:val="center"/>
          </w:tcPr>
          <w:p w14:paraId="16F98D06" w14:textId="77777777" w:rsidR="00BB65AF" w:rsidRPr="00427758" w:rsidRDefault="00BB65AF" w:rsidP="00427758">
            <w:pPr>
              <w:spacing w:line="240" w:lineRule="auto"/>
              <w:rPr>
                <w:rFonts w:cs="Arial"/>
                <w:bCs/>
                <w:sz w:val="16"/>
                <w:szCs w:val="20"/>
              </w:rPr>
            </w:pPr>
            <w:r w:rsidRPr="00A370B7">
              <w:rPr>
                <w:rFonts w:cs="Arial"/>
                <w:bCs/>
                <w:sz w:val="16"/>
                <w:szCs w:val="20"/>
              </w:rPr>
              <w:t>asram:ContentText</w:t>
            </w:r>
          </w:p>
        </w:tc>
        <w:tc>
          <w:tcPr>
            <w:tcW w:w="497" w:type="pct"/>
            <w:shd w:val="clear" w:color="auto" w:fill="92D050"/>
            <w:vAlign w:val="center"/>
          </w:tcPr>
          <w:p w14:paraId="16F98D07" w14:textId="77777777" w:rsidR="00BB65AF" w:rsidRPr="00427758" w:rsidRDefault="00BB65AF" w:rsidP="00427758">
            <w:pPr>
              <w:spacing w:line="240" w:lineRule="auto"/>
              <w:rPr>
                <w:rFonts w:cs="Arial"/>
                <w:bCs/>
                <w:sz w:val="16"/>
                <w:szCs w:val="20"/>
              </w:rPr>
            </w:pPr>
            <w:r w:rsidRPr="00427758">
              <w:rPr>
                <w:rFonts w:cs="Arial"/>
                <w:bCs/>
                <w:sz w:val="16"/>
                <w:szCs w:val="20"/>
              </w:rPr>
              <w:t>DATE TIME</w:t>
            </w:r>
          </w:p>
        </w:tc>
        <w:tc>
          <w:tcPr>
            <w:tcW w:w="442" w:type="pct"/>
            <w:shd w:val="clear" w:color="auto" w:fill="92D050"/>
            <w:noWrap/>
            <w:vAlign w:val="center"/>
          </w:tcPr>
          <w:p w14:paraId="16F98D08" w14:textId="77777777" w:rsidR="00BB65AF" w:rsidRPr="00427758" w:rsidRDefault="00BB65AF" w:rsidP="00427758">
            <w:pPr>
              <w:spacing w:line="240" w:lineRule="auto"/>
              <w:rPr>
                <w:rFonts w:cs="Arial"/>
                <w:bCs/>
                <w:sz w:val="16"/>
                <w:szCs w:val="20"/>
              </w:rPr>
            </w:pPr>
            <w:r w:rsidRPr="00427758">
              <w:rPr>
                <w:rFonts w:cs="Arial"/>
                <w:bCs/>
                <w:sz w:val="16"/>
                <w:szCs w:val="20"/>
              </w:rPr>
              <w:t>-</w:t>
            </w:r>
          </w:p>
        </w:tc>
        <w:tc>
          <w:tcPr>
            <w:tcW w:w="345" w:type="pct"/>
            <w:shd w:val="clear" w:color="auto" w:fill="92D050"/>
            <w:noWrap/>
            <w:vAlign w:val="center"/>
          </w:tcPr>
          <w:p w14:paraId="16F98D09" w14:textId="77777777" w:rsidR="00BB65AF" w:rsidRPr="00427758" w:rsidRDefault="00BB65AF" w:rsidP="00427758">
            <w:pPr>
              <w:spacing w:line="240" w:lineRule="auto"/>
              <w:rPr>
                <w:rFonts w:cs="Arial"/>
                <w:bCs/>
                <w:sz w:val="16"/>
                <w:szCs w:val="20"/>
              </w:rPr>
            </w:pPr>
            <w:r w:rsidRPr="00427758">
              <w:rPr>
                <w:rFonts w:cs="Arial"/>
                <w:bCs/>
                <w:sz w:val="16"/>
                <w:szCs w:val="20"/>
              </w:rPr>
              <w:t>6</w:t>
            </w:r>
          </w:p>
        </w:tc>
        <w:tc>
          <w:tcPr>
            <w:tcW w:w="835" w:type="pct"/>
            <w:shd w:val="clear" w:color="auto" w:fill="92D050"/>
            <w:noWrap/>
            <w:vAlign w:val="center"/>
          </w:tcPr>
          <w:p w14:paraId="16F98D0A" w14:textId="77777777" w:rsidR="00BB65AF" w:rsidRPr="00427758" w:rsidRDefault="00BB65AF" w:rsidP="00427758">
            <w:pPr>
              <w:spacing w:line="240" w:lineRule="auto"/>
              <w:rPr>
                <w:rFonts w:cs="Arial"/>
                <w:bCs/>
                <w:sz w:val="16"/>
                <w:szCs w:val="20"/>
              </w:rPr>
            </w:pPr>
            <w:r w:rsidRPr="00427758">
              <w:rPr>
                <w:rFonts w:cs="Arial"/>
                <w:bCs/>
                <w:sz w:val="16"/>
                <w:szCs w:val="20"/>
              </w:rPr>
              <w:t>2011-05-31T13:20:05</w:t>
            </w:r>
          </w:p>
        </w:tc>
        <w:tc>
          <w:tcPr>
            <w:tcW w:w="344" w:type="pct"/>
            <w:shd w:val="clear" w:color="auto" w:fill="92D050"/>
            <w:noWrap/>
            <w:vAlign w:val="center"/>
          </w:tcPr>
          <w:p w14:paraId="16F98D0B" w14:textId="77777777" w:rsidR="00BB65AF" w:rsidRPr="00427758" w:rsidRDefault="00BB65AF" w:rsidP="00427758">
            <w:pPr>
              <w:spacing w:line="240" w:lineRule="auto"/>
              <w:rPr>
                <w:rFonts w:cs="Arial"/>
                <w:bCs/>
                <w:sz w:val="16"/>
                <w:szCs w:val="20"/>
              </w:rPr>
            </w:pPr>
            <w:r w:rsidRPr="00427758">
              <w:rPr>
                <w:rFonts w:cs="Arial"/>
                <w:bCs/>
                <w:sz w:val="16"/>
                <w:szCs w:val="20"/>
              </w:rPr>
              <w:t>C</w:t>
            </w:r>
          </w:p>
        </w:tc>
        <w:tc>
          <w:tcPr>
            <w:tcW w:w="1376" w:type="pct"/>
            <w:shd w:val="clear" w:color="auto" w:fill="92D050"/>
            <w:vAlign w:val="center"/>
          </w:tcPr>
          <w:p w14:paraId="16F98D0C" w14:textId="77777777" w:rsidR="00BB65AF" w:rsidRPr="00427758" w:rsidRDefault="00BB65AF" w:rsidP="00427758">
            <w:pPr>
              <w:spacing w:line="240" w:lineRule="auto"/>
              <w:rPr>
                <w:rFonts w:cs="Arial"/>
                <w:bCs/>
                <w:sz w:val="16"/>
                <w:szCs w:val="20"/>
              </w:rPr>
            </w:pPr>
            <w:r w:rsidRPr="00427758">
              <w:rPr>
                <w:rFonts w:cs="Arial"/>
                <w:bCs/>
                <w:sz w:val="16"/>
                <w:szCs w:val="20"/>
              </w:rPr>
              <w:t>If “asram:SubjectCode” is equal to Value "FF10", the following assignment is valid:</w:t>
            </w:r>
          </w:p>
          <w:p w14:paraId="16F98D0D" w14:textId="77777777" w:rsidR="00BB65AF" w:rsidRPr="00427758" w:rsidRDefault="00BB65AF" w:rsidP="00427758">
            <w:pPr>
              <w:spacing w:line="240" w:lineRule="auto"/>
              <w:rPr>
                <w:rFonts w:cs="Arial"/>
                <w:bCs/>
                <w:sz w:val="8"/>
                <w:szCs w:val="8"/>
              </w:rPr>
            </w:pPr>
          </w:p>
          <w:p w14:paraId="16F98D0E" w14:textId="77777777" w:rsidR="00BB65AF" w:rsidRPr="00427758" w:rsidRDefault="00BB65AF" w:rsidP="00427758">
            <w:pPr>
              <w:spacing w:line="240" w:lineRule="auto"/>
              <w:rPr>
                <w:rFonts w:cs="Arial"/>
                <w:bCs/>
                <w:sz w:val="16"/>
                <w:szCs w:val="20"/>
              </w:rPr>
            </w:pPr>
            <w:r w:rsidRPr="00427758">
              <w:rPr>
                <w:rFonts w:cs="Arial"/>
                <w:bCs/>
                <w:sz w:val="16"/>
                <w:szCs w:val="20"/>
              </w:rPr>
              <w:t>Flexible</w:t>
            </w:r>
            <w:r w:rsidR="000B3194" w:rsidRPr="00427758">
              <w:rPr>
                <w:rFonts w:cs="Arial"/>
                <w:bCs/>
                <w:sz w:val="16"/>
                <w:szCs w:val="20"/>
              </w:rPr>
              <w:t xml:space="preserve"> </w:t>
            </w:r>
            <w:r w:rsidRPr="00427758">
              <w:rPr>
                <w:rFonts w:cs="Arial"/>
                <w:bCs/>
                <w:sz w:val="16"/>
                <w:szCs w:val="20"/>
              </w:rPr>
              <w:t>Field</w:t>
            </w:r>
            <w:r w:rsidR="000B3194" w:rsidRPr="00427758">
              <w:rPr>
                <w:rFonts w:cs="Arial"/>
                <w:bCs/>
                <w:sz w:val="16"/>
                <w:szCs w:val="20"/>
              </w:rPr>
              <w:t xml:space="preserve"> </w:t>
            </w:r>
            <w:r w:rsidRPr="00427758">
              <w:rPr>
                <w:rFonts w:cs="Arial"/>
                <w:bCs/>
                <w:sz w:val="16"/>
                <w:szCs w:val="20"/>
              </w:rPr>
              <w:t>10:</w:t>
            </w:r>
          </w:p>
          <w:p w14:paraId="16F98D0F" w14:textId="77777777" w:rsidR="00BB65AF" w:rsidRPr="00427758" w:rsidRDefault="00BB65AF" w:rsidP="00427758">
            <w:pPr>
              <w:spacing w:line="240" w:lineRule="auto"/>
              <w:rPr>
                <w:rFonts w:cs="Arial"/>
                <w:bCs/>
                <w:sz w:val="16"/>
                <w:szCs w:val="20"/>
              </w:rPr>
            </w:pPr>
          </w:p>
          <w:p w14:paraId="16F98D10" w14:textId="77777777" w:rsidR="00BB65AF" w:rsidRPr="00427758" w:rsidRDefault="00BB65AF" w:rsidP="00427758">
            <w:pPr>
              <w:spacing w:line="240" w:lineRule="auto"/>
              <w:rPr>
                <w:rFonts w:cs="Arial"/>
                <w:bCs/>
                <w:sz w:val="16"/>
                <w:szCs w:val="20"/>
              </w:rPr>
            </w:pPr>
            <w:r w:rsidRPr="00427758">
              <w:rPr>
                <w:rFonts w:cs="Arial"/>
                <w:bCs/>
                <w:sz w:val="16"/>
                <w:szCs w:val="20"/>
              </w:rPr>
              <w:t>Flexible Field for various usage</w:t>
            </w:r>
          </w:p>
        </w:tc>
      </w:tr>
    </w:tbl>
    <w:p w14:paraId="16F98D12" w14:textId="77777777" w:rsidR="00BD159D" w:rsidRDefault="00BD159D" w:rsidP="00AB0651"/>
    <w:p w14:paraId="16F98D13" w14:textId="77777777" w:rsidR="006041EB" w:rsidRDefault="006041EB">
      <w:pPr>
        <w:spacing w:line="240" w:lineRule="auto"/>
      </w:pPr>
      <w:r>
        <w:br w:type="page"/>
      </w:r>
    </w:p>
    <w:p w14:paraId="16F98D15" w14:textId="2831E8E7" w:rsidR="00981E3C" w:rsidRPr="00085CB0" w:rsidRDefault="007966C4" w:rsidP="00AB0651">
      <w:pPr>
        <w:pStyle w:val="berschrift3"/>
      </w:pPr>
      <w:bookmarkStart w:id="73" w:name="_Toc347482204"/>
      <w:proofErr w:type="spellStart"/>
      <w:proofErr w:type="gramStart"/>
      <w:r w:rsidRPr="00CB3280">
        <w:t>asram:</w:t>
      </w:r>
      <w:proofErr w:type="gramEnd"/>
      <w:r w:rsidRPr="00CB3280">
        <w:t>SpecifiedCITradeProduct</w:t>
      </w:r>
      <w:bookmarkEnd w:id="73"/>
      <w:proofErr w:type="spellEnd"/>
    </w:p>
    <w:p w14:paraId="16F98D16" w14:textId="77777777" w:rsidR="00346DF6" w:rsidRDefault="00C11421" w:rsidP="00AB0651">
      <w:bookmarkStart w:id="74" w:name="_GoBack"/>
      <w:bookmarkEnd w:id="74"/>
      <w:r>
        <w:rPr>
          <w:rFonts w:ascii="Times New Roman" w:hAnsi="Times New Roman"/>
          <w:noProof/>
          <w:sz w:val="24"/>
          <w:szCs w:val="24"/>
          <w:lang w:eastAsia="zh-TW"/>
        </w:rPr>
        <mc:AlternateContent>
          <mc:Choice Requires="wps">
            <w:drawing>
              <wp:anchor distT="0" distB="0" distL="114300" distR="114300" simplePos="0" relativeHeight="251560960" behindDoc="0" locked="0" layoutInCell="1" allowOverlap="1" wp14:anchorId="16F99208" wp14:editId="37C5A77F">
                <wp:simplePos x="0" y="0"/>
                <wp:positionH relativeFrom="column">
                  <wp:posOffset>70485</wp:posOffset>
                </wp:positionH>
                <wp:positionV relativeFrom="paragraph">
                  <wp:posOffset>1732280</wp:posOffset>
                </wp:positionV>
                <wp:extent cx="228600" cy="300990"/>
                <wp:effectExtent l="0" t="0" r="0" b="0"/>
                <wp:wrapNone/>
                <wp:docPr id="975" name="Rechteck 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0099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82" w14:textId="7231BA25" w:rsidR="009502FA" w:rsidRDefault="00085CB0" w:rsidP="00C11421">
                            <w:pPr>
                              <w:ind w:right="120"/>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hteck 975" o:spid="_x0000_s1668" style="position:absolute;margin-left:5.55pt;margin-top:136.4pt;width:18pt;height:23.7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" filled="f" stroked="f">
                <v:textbox style="mso-fit-shape-to-text:t">
                  <w:txbxContent>
                    <w:p w14:paraId="16F99382" w14:textId="7231BA25" w:rsidR="009502FA" w:rsidRDefault="00085CB0" w:rsidP="00C11421">
                      <w:pPr>
                        <w:ind w:right="120"/>
                        <w:jc w:val="right"/>
                        <w:rPr>
                          <w:rFonts w:cs="Arial"/>
                          <w:b/>
                          <w:color w:val="C00000"/>
                          <w:sz w:val="24"/>
                          <w:szCs w:val="24"/>
                          <w:lang w:val="de-DE"/>
                        </w:rPr>
                      </w:pPr>
                      <w:r>
                        <w:rPr>
                          <w:rFonts w:cs="Arial"/>
                          <w:b/>
                          <w:color w:val="C00000"/>
                          <w:sz w:val="24"/>
                          <w:szCs w:val="24"/>
                          <w:lang w:val="de-DE"/>
                        </w:rPr>
                        <w:t>1</w:t>
                      </w:r>
                    </w:p>
                  </w:txbxContent>
                </v:textbox>
              </v:rect>
            </w:pict>
          </mc:Fallback>
        </mc:AlternateContent>
      </w:r>
      <w:r>
        <w:rPr>
          <w:noProof/>
          <w:lang w:eastAsia="zh-TW"/>
        </w:rPr>
        <mc:AlternateContent>
          <mc:Choice Requires="wpg">
            <w:drawing>
              <wp:anchor distT="0" distB="0" distL="114300" distR="114300" simplePos="0" relativeHeight="251558912" behindDoc="0" locked="0" layoutInCell="1" allowOverlap="1" wp14:anchorId="16F9920A" wp14:editId="16F9920B">
                <wp:simplePos x="0" y="0"/>
                <wp:positionH relativeFrom="column">
                  <wp:posOffset>413385</wp:posOffset>
                </wp:positionH>
                <wp:positionV relativeFrom="paragraph">
                  <wp:posOffset>168275</wp:posOffset>
                </wp:positionV>
                <wp:extent cx="6915150" cy="3608070"/>
                <wp:effectExtent l="0" t="0" r="19050" b="0"/>
                <wp:wrapTopAndBottom/>
                <wp:docPr id="6229" name="Gruppieren 6229"/>
                <wp:cNvGraphicFramePr/>
                <a:graphic xmlns:a="http://schemas.openxmlformats.org/drawingml/2006/main">
                  <a:graphicData uri="http://schemas.microsoft.com/office/word/2010/wordprocessingGroup">
                    <wpg:wgp>
                      <wpg:cNvGrpSpPr/>
                      <wpg:grpSpPr>
                        <a:xfrm>
                          <a:off x="0" y="0"/>
                          <a:ext cx="6915150" cy="3608070"/>
                          <a:chOff x="409575" y="0"/>
                          <a:chExt cx="6915150" cy="3608070"/>
                        </a:xfrm>
                      </wpg:grpSpPr>
                      <wps:wsp>
                        <wps:cNvPr id="614" name="AutoShape 7934"/>
                        <wps:cNvCnPr>
                          <a:cxnSpLocks noChangeShapeType="1"/>
                        </wps:cNvCnPr>
                        <wps:spPr bwMode="auto">
                          <a:xfrm>
                            <a:off x="2962275" y="32956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 name="AutoShape 7927"/>
                        <wps:cNvCnPr>
                          <a:cxnSpLocks noChangeShapeType="1"/>
                        </wps:cNvCnPr>
                        <wps:spPr bwMode="auto">
                          <a:xfrm>
                            <a:off x="2971800" y="27813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23" name="Group 7928"/>
                        <wpg:cNvGrpSpPr>
                          <a:grpSpLocks/>
                        </wpg:cNvGrpSpPr>
                        <wpg:grpSpPr bwMode="auto">
                          <a:xfrm>
                            <a:off x="7134225" y="2676525"/>
                            <a:ext cx="190500" cy="166341"/>
                            <a:chOff x="6283" y="5431"/>
                            <a:chExt cx="300" cy="262"/>
                          </a:xfrm>
                        </wpg:grpSpPr>
                        <wps:wsp>
                          <wps:cNvPr id="624" name="Rectangle 792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25" name="AutoShape 793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26" name="AutoShape 793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6" name="Rectangle 7933"/>
                        <wps:cNvSpPr>
                          <a:spLocks noChangeArrowheads="1"/>
                        </wps:cNvSpPr>
                        <wps:spPr bwMode="auto">
                          <a:xfrm>
                            <a:off x="3371850" y="3095625"/>
                            <a:ext cx="2152650" cy="3447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83" w14:textId="77777777" w:rsidR="009502FA" w:rsidRPr="001927D8" w:rsidRDefault="009502FA" w:rsidP="001927D8">
                              <w:proofErr w:type="spellStart"/>
                              <w:r w:rsidRPr="001927D8">
                                <w:rPr>
                                  <w:rFonts w:cs="Arial"/>
                                  <w:bCs/>
                                  <w:szCs w:val="20"/>
                                  <w:lang w:val="de-DE"/>
                                </w:rPr>
                                <w:t>asram:ManufacturerCITradeParty</w:t>
                              </w:r>
                              <w:proofErr w:type="spellEnd"/>
                            </w:p>
                          </w:txbxContent>
                        </wps:txbx>
                        <wps:bodyPr rot="0" vert="horz" wrap="square" lIns="91440" tIns="45720" rIns="91440" bIns="45720" anchor="t" anchorCtr="0" upright="1">
                          <a:noAutofit/>
                        </wps:bodyPr>
                      </wps:wsp>
                      <wpg:grpSp>
                        <wpg:cNvPr id="617" name="Group 7935"/>
                        <wpg:cNvGrpSpPr>
                          <a:grpSpLocks/>
                        </wpg:cNvGrpSpPr>
                        <wpg:grpSpPr bwMode="auto">
                          <a:xfrm>
                            <a:off x="5534025" y="3190875"/>
                            <a:ext cx="190500" cy="166341"/>
                            <a:chOff x="6283" y="5431"/>
                            <a:chExt cx="300" cy="262"/>
                          </a:xfrm>
                        </wpg:grpSpPr>
                        <wps:wsp>
                          <wps:cNvPr id="618" name="Rectangle 793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9" name="AutoShape 793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20" name="AutoShape 793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51" name="Rectangle 7195"/>
                        <wps:cNvSpPr>
                          <a:spLocks noChangeArrowheads="1"/>
                        </wps:cNvSpPr>
                        <wps:spPr bwMode="auto">
                          <a:xfrm>
                            <a:off x="3352800" y="0"/>
                            <a:ext cx="2165985" cy="3447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84" w14:textId="77777777" w:rsidR="009502FA" w:rsidRPr="00E0014C" w:rsidRDefault="009502FA" w:rsidP="00E2501D">
                              <w:pPr>
                                <w:rPr>
                                  <w:szCs w:val="20"/>
                                </w:rPr>
                              </w:pPr>
                              <w:proofErr w:type="spellStart"/>
                              <w:proofErr w:type="gramStart"/>
                              <w:r>
                                <w:rPr>
                                  <w:rFonts w:cs="Arial"/>
                                  <w:bCs/>
                                  <w:szCs w:val="20"/>
                                </w:rPr>
                                <w:t>asram:</w:t>
                              </w:r>
                              <w:proofErr w:type="gramEnd"/>
                              <w:r>
                                <w:rPr>
                                  <w:rFonts w:cs="Arial"/>
                                  <w:bCs/>
                                  <w:szCs w:val="20"/>
                                </w:rPr>
                                <w:t>AdditionalDescriptionText</w:t>
                              </w:r>
                              <w:proofErr w:type="spellEnd"/>
                            </w:p>
                          </w:txbxContent>
                        </wps:txbx>
                        <wps:bodyPr rot="0" vert="horz" wrap="square" lIns="91440" tIns="45720" rIns="91440" bIns="45720" anchor="t" anchorCtr="0" upright="1">
                          <a:noAutofit/>
                        </wps:bodyPr>
                      </wps:wsp>
                      <wps:wsp>
                        <wps:cNvPr id="649" name="AutoShape 7196"/>
                        <wps:cNvCnPr>
                          <a:cxnSpLocks noChangeShapeType="1"/>
                        </wps:cNvCnPr>
                        <wps:spPr bwMode="auto">
                          <a:xfrm>
                            <a:off x="296227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9" name="Rectangle 6593"/>
                        <wps:cNvSpPr>
                          <a:spLocks noChangeArrowheads="1"/>
                        </wps:cNvSpPr>
                        <wps:spPr bwMode="auto">
                          <a:xfrm>
                            <a:off x="409575" y="1581150"/>
                            <a:ext cx="2184400" cy="344744"/>
                          </a:xfrm>
                          <a:prstGeom prst="rect">
                            <a:avLst/>
                          </a:prstGeom>
                          <a:solidFill>
                            <a:srgbClr val="8DB3E2"/>
                          </a:solidFill>
                          <a:ln w="25400">
                            <a:solidFill>
                              <a:srgbClr val="000000"/>
                            </a:solidFill>
                            <a:miter lim="800000"/>
                            <a:headEnd/>
                            <a:tailEnd/>
                          </a:ln>
                        </wps:spPr>
                        <wps:txbx>
                          <w:txbxContent>
                            <w:p w14:paraId="16F99385" w14:textId="77777777" w:rsidR="009502FA" w:rsidRPr="00E0014C" w:rsidRDefault="009502FA" w:rsidP="00E0014C">
                              <w:pPr>
                                <w:rPr>
                                  <w:szCs w:val="20"/>
                                </w:rPr>
                              </w:pPr>
                              <w:proofErr w:type="spellStart"/>
                              <w:proofErr w:type="gramStart"/>
                              <w:r w:rsidRPr="00E0014C">
                                <w:rPr>
                                  <w:rFonts w:cs="Arial"/>
                                  <w:b/>
                                  <w:bCs/>
                                  <w:szCs w:val="20"/>
                                </w:rPr>
                                <w:t>asram:</w:t>
                              </w:r>
                              <w:proofErr w:type="gramEnd"/>
                              <w:r w:rsidRPr="00E0014C">
                                <w:rPr>
                                  <w:rFonts w:cs="Arial"/>
                                  <w:b/>
                                  <w:bCs/>
                                  <w:szCs w:val="20"/>
                                </w:rPr>
                                <w:t>SpecifiedCITradeProduct</w:t>
                              </w:r>
                              <w:proofErr w:type="spellEnd"/>
                            </w:p>
                          </w:txbxContent>
                        </wps:txbx>
                        <wps:bodyPr rot="0" vert="horz" wrap="square" lIns="91440" tIns="45720" rIns="91440" bIns="45720" anchor="t" anchorCtr="0" upright="1">
                          <a:noAutofit/>
                        </wps:bodyPr>
                      </wps:wsp>
                      <wps:wsp>
                        <wps:cNvPr id="630" name="Rectangle 6597"/>
                        <wps:cNvSpPr>
                          <a:spLocks noChangeArrowheads="1"/>
                        </wps:cNvSpPr>
                        <wps:spPr bwMode="auto">
                          <a:xfrm>
                            <a:off x="3371850" y="2085975"/>
                            <a:ext cx="1678305" cy="3447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86" w14:textId="77777777" w:rsidR="009502FA" w:rsidRPr="00E0014C" w:rsidRDefault="009502FA" w:rsidP="00E0014C">
                              <w:proofErr w:type="spellStart"/>
                              <w:r w:rsidRPr="00E0014C">
                                <w:rPr>
                                  <w:rFonts w:cs="Arial"/>
                                  <w:bCs/>
                                  <w:szCs w:val="20"/>
                                  <w:lang w:val="de-DE"/>
                                </w:rPr>
                                <w:t>asram:InformationCINote</w:t>
                              </w:r>
                              <w:proofErr w:type="spellEnd"/>
                            </w:p>
                          </w:txbxContent>
                        </wps:txbx>
                        <wps:bodyPr rot="0" vert="horz" wrap="square" lIns="91440" tIns="45720" rIns="91440" bIns="45720" anchor="t" anchorCtr="0" upright="1">
                          <a:noAutofit/>
                        </wps:bodyPr>
                      </wps:wsp>
                      <wps:wsp>
                        <wps:cNvPr id="629" name="AutoShape 6598"/>
                        <wps:cNvCnPr>
                          <a:cxnSpLocks noChangeShapeType="1"/>
                        </wps:cNvCnPr>
                        <wps:spPr bwMode="auto">
                          <a:xfrm>
                            <a:off x="2971800" y="2276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31" name="Group 6599"/>
                        <wpg:cNvGrpSpPr>
                          <a:grpSpLocks/>
                        </wpg:cNvGrpSpPr>
                        <wpg:grpSpPr bwMode="auto">
                          <a:xfrm>
                            <a:off x="5057775" y="2171700"/>
                            <a:ext cx="190500" cy="166341"/>
                            <a:chOff x="6283" y="5431"/>
                            <a:chExt cx="300" cy="262"/>
                          </a:xfrm>
                        </wpg:grpSpPr>
                        <wps:wsp>
                          <wps:cNvPr id="632" name="Rectangle 660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3" name="AutoShape 660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34" name="AutoShape 660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36" name="AutoShape 6603"/>
                        <wps:cNvCnPr>
                          <a:cxnSpLocks noChangeShapeType="1"/>
                        </wps:cNvCnPr>
                        <wps:spPr bwMode="auto">
                          <a:xfrm>
                            <a:off x="2743200" y="177165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6" name="AutoShape 6604"/>
                        <wps:cNvCnPr>
                          <a:cxnSpLocks noChangeShapeType="1"/>
                        </wps:cNvCnPr>
                        <wps:spPr bwMode="auto">
                          <a:xfrm>
                            <a:off x="2971800" y="666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0" name="Rectangle 6605"/>
                        <wps:cNvSpPr>
                          <a:spLocks noChangeArrowheads="1"/>
                        </wps:cNvSpPr>
                        <wps:spPr bwMode="auto">
                          <a:xfrm>
                            <a:off x="2581275" y="1685925"/>
                            <a:ext cx="190500" cy="166341"/>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4" name="Rectangle 6606"/>
                        <wps:cNvSpPr>
                          <a:spLocks noChangeArrowheads="1"/>
                        </wps:cNvSpPr>
                        <wps:spPr bwMode="auto">
                          <a:xfrm>
                            <a:off x="3371850" y="1047750"/>
                            <a:ext cx="3234055" cy="3447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87" w14:textId="77777777" w:rsidR="009502FA" w:rsidRPr="00E0014C" w:rsidRDefault="009502FA" w:rsidP="00E0014C">
                              <w:proofErr w:type="spellStart"/>
                              <w:r w:rsidRPr="00E0014C">
                                <w:rPr>
                                  <w:rFonts w:cs="Arial"/>
                                  <w:bCs/>
                                  <w:szCs w:val="20"/>
                                  <w:lang w:val="de-DE"/>
                                </w:rPr>
                                <w:t>asram:SellerAssignedExtensionIdentificationIdentifier</w:t>
                              </w:r>
                              <w:proofErr w:type="spellEnd"/>
                            </w:p>
                          </w:txbxContent>
                        </wps:txbx>
                        <wps:bodyPr rot="0" vert="horz" wrap="square" lIns="91440" tIns="45720" rIns="91440" bIns="45720" anchor="t" anchorCtr="0" upright="1">
                          <a:noAutofit/>
                        </wps:bodyPr>
                      </wps:wsp>
                      <wps:wsp>
                        <wps:cNvPr id="643" name="AutoShape 6607"/>
                        <wps:cNvCnPr>
                          <a:cxnSpLocks noChangeShapeType="1"/>
                        </wps:cNvCnPr>
                        <wps:spPr bwMode="auto">
                          <a:xfrm>
                            <a:off x="2971800" y="1238250"/>
                            <a:ext cx="38417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7" name="Rectangle 6609"/>
                        <wps:cNvSpPr>
                          <a:spLocks noChangeArrowheads="1"/>
                        </wps:cNvSpPr>
                        <wps:spPr bwMode="auto">
                          <a:xfrm>
                            <a:off x="3362325" y="514350"/>
                            <a:ext cx="2931160" cy="3447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88" w14:textId="77777777" w:rsidR="009502FA" w:rsidRPr="00E0014C" w:rsidRDefault="009502FA" w:rsidP="00E0014C">
                              <w:pPr>
                                <w:rPr>
                                  <w:szCs w:val="20"/>
                                </w:rPr>
                              </w:pPr>
                              <w:proofErr w:type="spellStart"/>
                              <w:proofErr w:type="gramStart"/>
                              <w:r w:rsidRPr="00981E3C">
                                <w:rPr>
                                  <w:rFonts w:cs="Arial"/>
                                  <w:bCs/>
                                  <w:szCs w:val="20"/>
                                </w:rPr>
                                <w:t>asram:</w:t>
                              </w:r>
                              <w:proofErr w:type="gramEnd"/>
                              <w:r w:rsidRPr="00981E3C">
                                <w:rPr>
                                  <w:rFonts w:cs="Arial"/>
                                  <w:bCs/>
                                  <w:szCs w:val="20"/>
                                </w:rPr>
                                <w:t>CustomerAssignedIdentificationIdentifier</w:t>
                              </w:r>
                              <w:proofErr w:type="spellEnd"/>
                            </w:p>
                          </w:txbxContent>
                        </wps:txbx>
                        <wps:bodyPr rot="0" vert="horz" wrap="square" lIns="91440" tIns="45720" rIns="91440" bIns="45720" anchor="t" anchorCtr="0" upright="1">
                          <a:noAutofit/>
                        </wps:bodyPr>
                      </wps:wsp>
                      <wps:wsp>
                        <wps:cNvPr id="641" name="Rectangle 6610"/>
                        <wps:cNvSpPr>
                          <a:spLocks noChangeArrowheads="1"/>
                        </wps:cNvSpPr>
                        <wps:spPr bwMode="auto">
                          <a:xfrm>
                            <a:off x="3371850" y="1562100"/>
                            <a:ext cx="2736215" cy="3447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89" w14:textId="77777777" w:rsidR="009502FA" w:rsidRPr="00E0014C" w:rsidRDefault="009502FA" w:rsidP="00E0014C">
                              <w:proofErr w:type="spellStart"/>
                              <w:r w:rsidRPr="00981E3C">
                                <w:rPr>
                                  <w:rFonts w:cs="Arial"/>
                                  <w:bCs/>
                                  <w:szCs w:val="20"/>
                                  <w:lang w:val="de-DE"/>
                                </w:rPr>
                                <w:t>asram:SellerAssignedIdentificationIdentifier</w:t>
                              </w:r>
                              <w:proofErr w:type="spellEnd"/>
                            </w:p>
                          </w:txbxContent>
                        </wps:txbx>
                        <wps:bodyPr rot="0" vert="horz" wrap="square" lIns="91440" tIns="45720" rIns="91440" bIns="45720" anchor="t" anchorCtr="0" upright="1">
                          <a:noAutofit/>
                        </wps:bodyPr>
                      </wps:wsp>
                      <wps:wsp>
                        <wps:cNvPr id="650" name="AutoShape 6611"/>
                        <wps:cNvCnPr>
                          <a:cxnSpLocks noChangeShapeType="1"/>
                        </wps:cNvCnPr>
                        <wps:spPr bwMode="auto">
                          <a:xfrm flipH="1">
                            <a:off x="2962275" y="161925"/>
                            <a:ext cx="6985" cy="3152852"/>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6612"/>
                        <wps:cNvCnPr>
                          <a:cxnSpLocks noChangeShapeType="1"/>
                        </wps:cNvCnPr>
                        <wps:spPr bwMode="auto">
                          <a:xfrm>
                            <a:off x="2971800" y="17621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7" name="Rectangle 7926"/>
                        <wps:cNvSpPr>
                          <a:spLocks noChangeArrowheads="1"/>
                        </wps:cNvSpPr>
                        <wps:spPr bwMode="auto">
                          <a:xfrm>
                            <a:off x="3371850" y="2590800"/>
                            <a:ext cx="3751580" cy="3447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8A" w14:textId="77777777" w:rsidR="009502FA" w:rsidRPr="003A72BD" w:rsidRDefault="009502FA" w:rsidP="001927D8">
                              <w:pPr>
                                <w:rPr>
                                  <w:szCs w:val="20"/>
                                </w:rPr>
                              </w:pPr>
                              <w:proofErr w:type="spellStart"/>
                              <w:r w:rsidRPr="003A72BD">
                                <w:rPr>
                                  <w:rFonts w:cs="Arial"/>
                                  <w:bCs/>
                                  <w:szCs w:val="20"/>
                                  <w:lang w:val="de-DE"/>
                                </w:rPr>
                                <w:t>asram:CertificationEvidenceReferenceCIReferencedDocument</w:t>
                              </w:r>
                              <w:proofErr w:type="spellEnd"/>
                            </w:p>
                          </w:txbxContent>
                        </wps:txbx>
                        <wps:bodyPr rot="0" vert="horz" wrap="square" lIns="91440" tIns="45720" rIns="91440" bIns="45720" anchor="t" anchorCtr="0" upright="1">
                          <a:noAutofit/>
                        </wps:bodyPr>
                      </wps:wsp>
                      <wps:wsp>
                        <wps:cNvPr id="6218" name="Rechteck 6218"/>
                        <wps:cNvSpPr>
                          <a:spLocks noChangeArrowheads="1"/>
                        </wps:cNvSpPr>
                        <wps:spPr bwMode="auto">
                          <a:xfrm>
                            <a:off x="2870835" y="666750"/>
                            <a:ext cx="501015" cy="293318"/>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73279A" w14:textId="77777777" w:rsidR="00FD69AA" w:rsidRDefault="00FD69AA" w:rsidP="00FD69AA">
                              <w:pPr>
                                <w:ind w:right="120"/>
                                <w:jc w:val="right"/>
                                <w:rPr>
                                  <w:rFonts w:cs="Arial"/>
                                  <w:b/>
                                  <w:color w:val="C00000"/>
                                  <w:sz w:val="24"/>
                                  <w:szCs w:val="24"/>
                                  <w:lang w:val="de-DE"/>
                                </w:rPr>
                              </w:pPr>
                              <w:r>
                                <w:rPr>
                                  <w:rFonts w:cs="Arial"/>
                                  <w:b/>
                                  <w:color w:val="C00000"/>
                                  <w:sz w:val="24"/>
                                  <w:szCs w:val="24"/>
                                  <w:lang w:val="de-DE"/>
                                </w:rPr>
                                <w:t>1</w:t>
                              </w:r>
                            </w:p>
                            <w:p w14:paraId="16F9938B" w14:textId="009CA503" w:rsidR="009502FA" w:rsidRDefault="009502FA" w:rsidP="00840398">
                              <w:pPr>
                                <w:jc w:val="right"/>
                                <w:rPr>
                                  <w:rFonts w:cs="Arial"/>
                                  <w:b/>
                                  <w:sz w:val="24"/>
                                  <w:szCs w:val="24"/>
                                  <w:lang w:val="de-DE"/>
                                </w:rPr>
                              </w:pPr>
                            </w:p>
                          </w:txbxContent>
                        </wps:txbx>
                        <wps:bodyPr rot="0" vert="horz" wrap="square" lIns="91440" tIns="45720" rIns="91440" bIns="45720" anchor="t" anchorCtr="0" upright="1">
                          <a:noAutofit/>
                        </wps:bodyPr>
                      </wps:wsp>
                      <wps:wsp>
                        <wps:cNvPr id="637" name="AutoShape 6608"/>
                        <wps:cNvCnPr>
                          <a:cxnSpLocks noChangeShapeType="1"/>
                        </wps:cNvCnPr>
                        <wps:spPr bwMode="auto">
                          <a:xfrm>
                            <a:off x="2590800" y="1771650"/>
                            <a:ext cx="21590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3" name="Rechteck 6223"/>
                        <wps:cNvSpPr>
                          <a:spLocks noChangeArrowheads="1"/>
                        </wps:cNvSpPr>
                        <wps:spPr bwMode="auto">
                          <a:xfrm>
                            <a:off x="2952750" y="171450"/>
                            <a:ext cx="501015" cy="293370"/>
                          </a:xfrm>
                          <a:prstGeom prst="rect">
                            <a:avLst/>
                          </a:prstGeom>
                          <a:noFill/>
                          <a:ln>
                            <a:noFill/>
                          </a:ln>
                          <a:extLst/>
                        </wps:spPr>
                        <wps:txbx>
                          <w:txbxContent>
                            <w:p w14:paraId="16F9938C" w14:textId="77777777" w:rsidR="009502FA" w:rsidRDefault="009502FA" w:rsidP="00076AF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24" name="Rechteck 6224"/>
                        <wps:cNvSpPr>
                          <a:spLocks noChangeArrowheads="1"/>
                        </wps:cNvSpPr>
                        <wps:spPr bwMode="auto">
                          <a:xfrm>
                            <a:off x="2990850" y="1247775"/>
                            <a:ext cx="501015" cy="293370"/>
                          </a:xfrm>
                          <a:prstGeom prst="rect">
                            <a:avLst/>
                          </a:prstGeom>
                          <a:noFill/>
                          <a:ln>
                            <a:noFill/>
                          </a:ln>
                          <a:extLst/>
                        </wps:spPr>
                        <wps:txbx>
                          <w:txbxContent>
                            <w:p w14:paraId="16F9938D" w14:textId="77777777" w:rsidR="009502FA" w:rsidRDefault="009502FA" w:rsidP="00076AF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25" name="Rechteck 6225"/>
                        <wps:cNvSpPr>
                          <a:spLocks noChangeArrowheads="1"/>
                        </wps:cNvSpPr>
                        <wps:spPr bwMode="auto">
                          <a:xfrm>
                            <a:off x="2971800" y="1771650"/>
                            <a:ext cx="501015" cy="293370"/>
                          </a:xfrm>
                          <a:prstGeom prst="rect">
                            <a:avLst/>
                          </a:prstGeom>
                          <a:noFill/>
                          <a:ln>
                            <a:noFill/>
                          </a:ln>
                          <a:extLst/>
                        </wps:spPr>
                        <wps:txbx>
                          <w:txbxContent>
                            <w:p w14:paraId="16F9938E" w14:textId="77777777" w:rsidR="009502FA" w:rsidRDefault="009502FA" w:rsidP="00076AF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26" name="Rechteck 6226"/>
                        <wps:cNvSpPr>
                          <a:spLocks noChangeArrowheads="1"/>
                        </wps:cNvSpPr>
                        <wps:spPr bwMode="auto">
                          <a:xfrm>
                            <a:off x="2971800" y="2295525"/>
                            <a:ext cx="501015" cy="293370"/>
                          </a:xfrm>
                          <a:prstGeom prst="rect">
                            <a:avLst/>
                          </a:prstGeom>
                          <a:noFill/>
                          <a:ln>
                            <a:noFill/>
                          </a:ln>
                          <a:extLst/>
                        </wps:spPr>
                        <wps:txbx>
                          <w:txbxContent>
                            <w:p w14:paraId="16F9938F" w14:textId="77777777" w:rsidR="009502FA" w:rsidRDefault="009502FA" w:rsidP="00076AF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27" name="Rechteck 6227"/>
                        <wps:cNvSpPr>
                          <a:spLocks noChangeArrowheads="1"/>
                        </wps:cNvSpPr>
                        <wps:spPr bwMode="auto">
                          <a:xfrm>
                            <a:off x="2990850" y="2800350"/>
                            <a:ext cx="501015" cy="293370"/>
                          </a:xfrm>
                          <a:prstGeom prst="rect">
                            <a:avLst/>
                          </a:prstGeom>
                          <a:noFill/>
                          <a:ln>
                            <a:noFill/>
                          </a:ln>
                          <a:extLst/>
                        </wps:spPr>
                        <wps:txbx>
                          <w:txbxContent>
                            <w:p w14:paraId="16F99390" w14:textId="77777777" w:rsidR="009502FA" w:rsidRDefault="009502FA" w:rsidP="00076AF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28" name="Rechteck 6228"/>
                        <wps:cNvSpPr>
                          <a:spLocks noChangeArrowheads="1"/>
                        </wps:cNvSpPr>
                        <wps:spPr bwMode="auto">
                          <a:xfrm>
                            <a:off x="2962275" y="3314700"/>
                            <a:ext cx="501015" cy="293370"/>
                          </a:xfrm>
                          <a:prstGeom prst="rect">
                            <a:avLst/>
                          </a:prstGeom>
                          <a:noFill/>
                          <a:ln>
                            <a:noFill/>
                          </a:ln>
                          <a:extLst/>
                        </wps:spPr>
                        <wps:txbx>
                          <w:txbxContent>
                            <w:p w14:paraId="16F99391" w14:textId="77777777" w:rsidR="009502FA" w:rsidRDefault="009502FA" w:rsidP="00076AF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6229" o:spid="_x0000_s1669" style="position:absolute;margin-left:32.55pt;margin-top:13.25pt;width:544.5pt;height:284.1pt;z-index:251558912;mso-position-horizontal-relative:text;mso-position-vertical-relative:text" coordorigin="4095" coordsize="69151,36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">
                <v:shapetype id="_x0000_t32" coordsize="21600,21600" o:spt="32" o:oned="t" path="m,l21600,21600e" filled="f">
                  <v:path arrowok="t" fillok="f" o:connecttype="none"/>
                  <o:lock v:ext="edit" shapetype="t"/>
                </v:shapetype>
                <v:shape id="AutoShape 7934" o:spid="_x0000_s1670" type="#_x0000_t32" style="position:absolute;left:29622;top:3295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SHKsQAAADcAAAADwAAAGRycy9kb3ducmV2LnhtbESP3YrCMBSE7xd8h3AE79ZUKbpWo4gg&#10;yoIr/qC3h+bYFpuT0sTafXuzIOzlMDPfMLNFa0rRUO0KywoG/QgEcWp1wZmC82n9+QXCeWSNpWVS&#10;8EsOFvPOxwwTbZ98oOboMxEg7BJUkHtfJVK6NCeDrm8r4uDdbG3QB1lnUtf4DHBTymEUjaTBgsNC&#10;jhWtckrvx4dR0OwvP+N11Wz2PrvEh+94ckWzU6rXbZdTEJ5a/x9+t7dawWgQw9+ZcATk/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JIcqxAAAANwAAAAPAAAAAAAAAAAA&#10;AAAAAKECAABkcnMvZG93bnJldi54bWxQSwUGAAAAAAQABAD5AAAAkgMAAAAA&#10;" strokeweight="2pt"/>
                <v:shape id="AutoShape 7927" o:spid="_x0000_s1671" type="#_x0000_t32" style="position:absolute;left:29718;top:2781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weMQAAADcAAAADwAAAGRycy9kb3ducmV2LnhtbESPQYvCMBSE74L/ITxhb5puEXWrUUSQ&#10;XQQVXdHro3m2ZZuX0mRr/fdGEDwOM/MNM1u0phQN1a6wrOBzEIEgTq0uOFNw+l33JyCcR9ZYWiYF&#10;d3KwmHc7M0y0vfGBmqPPRICwS1BB7n2VSOnSnAy6ga2Ig3e1tUEfZJ1JXeMtwE0p4ygaSYMFh4Uc&#10;K1rllP4d/42CZn/ejddV87332Xl42Ay/Lmi2Sn302uUUhKfWv8Ov9o9WMIpj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7XB4xAAAANwAAAAPAAAAAAAAAAAA&#10;AAAAAKECAABkcnMvZG93bnJldi54bWxQSwUGAAAAAAQABAD5AAAAkgMAAAAA&#10;" strokeweight="2pt"/>
                <v:group id="Group 7928" o:spid="_x0000_s1672" style="position:absolute;left:71342;top:26765;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rect id="Rectangle 7929" o:spid="_x0000_s167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uqzcUA&#10;AADcAAAADwAAAGRycy9kb3ducmV2LnhtbESP3WoCMRSE7wu+QziCdzXrYq2sRhGhtCCF1p/7w+a4&#10;u7g5WZOspn36plDo5TAz3zDLdTStuJHzjWUFk3EGgri0uuFKwfHw8jgH4QOyxtYyKfgiD+vV4GGJ&#10;hbZ3/qTbPlQiQdgXqKAOoSuk9GVNBv3YdsTJO1tnMCTpKqkd3hPctDLPspk02HBaqLGjbU3lZd8b&#10;Bd37U//6fN2579O8/yhxF23Io1KjYdwsQASK4T/8137TCmb5F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e6rNxQAAANwAAAAPAAAAAAAAAAAAAAAAAJgCAABkcnMv&#10;ZG93bnJldi54bWxQSwUGAAAAAAQABAD1AAAAigMAAAAA&#10;" strokeweight="2pt"/>
                  <v:shape id="AutoShape 7930" o:spid="_x0000_s167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4pp8IAAADcAAAADwAAAGRycy9kb3ducmV2LnhtbESPQWvCQBSE7wX/w/IEb3VTSVNJXUUE&#10;wWti6PmRfSah2bdpdmPWf98tFDwOM/MNszsE04s7ja6zrOBtnYAgrq3uuFFQXc+vWxDOI2vsLZOC&#10;Bzk47BcvO8y1nbmge+kbESHsclTQej/kUrq6JYNubQfi6N3saNBHOTZSjzhHuOnlJkkyabDjuNDi&#10;QKeW6u9yMgqK4qf5mlyYj9tb+EgrnZpkuii1WobjJwhPwT/D/+2LVpBt3uHvTDwCcv8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f4pp8IAAADcAAAADwAAAAAAAAAAAAAA&#10;AAChAgAAZHJzL2Rvd25yZXYueG1sUEsFBgAAAAAEAAQA+QAAAJADAAAAAA==&#10;" strokeweight="1.25pt"/>
                  <v:shape id="AutoShape 7931" o:spid="_x0000_s167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8isMcAAADcAAAADwAAAGRycy9kb3ducmV2LnhtbESPT2vCQBTE74LfYXkFb7pRaCipq0ht&#10;oQcrxD+H3p7ZZxLMvg3ZNUn99K5Q8DjMzG+Y+bI3lWipcaVlBdNJBII4s7rkXMFh/zV+A+E8ssbK&#10;Min4IwfLxXAwx0TbjlNqdz4XAcIuQQWF93UipcsKMugmtiYO3tk2Bn2QTS51g12Am0rOoiiWBksO&#10;CwXW9FFQdtldjYLXa3f6jaecrn4+18f01mbby3Gj1OilX72D8NT7Z/i//a0VxLMYHmfCEZCL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3yKwxwAAANwAAAAPAAAAAAAA&#10;AAAAAAAAAKECAABkcnMvZG93bnJldi54bWxQSwUGAAAAAAQABAD5AAAAlQMAAAAA&#10;" strokeweight="1.25pt"/>
                </v:group>
                <v:rect id="Rectangle 7933" o:spid="_x0000_s1676" style="position:absolute;left:33718;top:30956;width:21527;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3i8QA&#10;AADcAAAADwAAAGRycy9kb3ducmV2LnhtbESPQWvCQBCF74L/YRmhF6mbFIkldRVRSktPJi09D9lp&#10;EpqdDburrv++KxQ8Pt68781bb6MZxJmc7y0ryBcZCOLG6p5bBV+fr4/PIHxA1jhYJgVX8rDdTCdr&#10;LLW9cEXnOrQiQdiXqKALYSyl9E1HBv3CjsTJ+7HOYEjStVI7vCS4GeRTlhXSYM+pocOR9h01v/XJ&#10;pDfyWH3Xb/Or/bCHqs+1Wx7jSqmHWdy9gAgUw/34P/2uFRR5AbcxiQB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t4vEAAAA3AAAAA8AAAAAAAAAAAAAAAAAmAIAAGRycy9k&#10;b3ducmV2LnhtbFBLBQYAAAAABAAEAPUAAACJAwAAAAA=&#10;" filled="f" fillcolor="#8db3e2" strokeweight="2pt">
                  <v:textbox>
                    <w:txbxContent>
                      <w:p w14:paraId="16F99383" w14:textId="77777777" w:rsidR="009502FA" w:rsidRPr="001927D8" w:rsidRDefault="009502FA" w:rsidP="001927D8">
                        <w:proofErr w:type="spellStart"/>
                        <w:r w:rsidRPr="001927D8">
                          <w:rPr>
                            <w:rFonts w:cs="Arial"/>
                            <w:bCs/>
                            <w:szCs w:val="20"/>
                            <w:lang w:val="de-DE"/>
                          </w:rPr>
                          <w:t>asram:ManufacturerCITradeParty</w:t>
                        </w:r>
                        <w:proofErr w:type="spellEnd"/>
                      </w:p>
                    </w:txbxContent>
                  </v:textbox>
                </v:rect>
                <v:group id="Group 7935" o:spid="_x0000_s1677" style="position:absolute;left:55340;top:31908;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5ZkMYAAADcAAAADwAAAGRycy9kb3ducmV2LnhtbESPT2vCQBTE74V+h+UV&#10;ejObtGglZhWRtvQQBLUg3h7ZZxLMvg3Zbf58e7dQ6HGYmd8w2WY0jeipc7VlBUkUgyAurK65VPB9&#10;+pgtQTiPrLGxTAomcrBZPz5kmGo78IH6oy9FgLBLUUHlfZtK6YqKDLrItsTBu9rOoA+yK6XucAhw&#10;08iXOF5IgzWHhQpb2lVU3I4/RsHngMP2NXnv89t1N11O8/05T0ip56dxuwLhafT/4b/2l1awSN7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lmQxgAAANwA&#10;AAAPAAAAAAAAAAAAAAAAAKoCAABkcnMvZG93bnJldi54bWxQSwUGAAAAAAQABAD6AAAAnQMAAAAA&#10;">
                  <v:rect id="Rectangle 7936" o:spid="_x0000_s167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pqdcAA&#10;AADcAAAADwAAAGRycy9kb3ducmV2LnhtbERPy2oCMRTdF/yHcIXuakbBB1OjFEEURPC5v0xuZ4ZO&#10;bsYko6lfbxaFLg/nPV9G04g7OV9bVjAcZCCIC6trLhVczuuPGQgfkDU2lknBL3lYLnpvc8y1ffCR&#10;7qdQihTCPkcFVQhtLqUvKjLoB7YlTty3dQZDgq6U2uEjhZtGjrJsIg3WnBoqbGlVUfFz6oyCdj/u&#10;NtPbzj2vs+5Q4C7aMIpKvffj1yeIQDH8i//cW61gMkxr05l0BO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pqdcAAAADcAAAADwAAAAAAAAAAAAAAAACYAgAAZHJzL2Rvd25y&#10;ZXYueG1sUEsFBgAAAAAEAAQA9QAAAIUDAAAAAA==&#10;" strokeweight="2pt"/>
                  <v:shape id="AutoShape 7937" o:spid="_x0000_s167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pH8EAAADcAAAADwAAAGRycy9kb3ducmV2LnhtbESPQYvCMBSE78L+h/CEvWmqiKvVtMiC&#10;4LWueH40z7bYvNQmtdl/v1kQPA4z8w2zz4NpxZN611hWsJgnIIhLqxuuFFx+jrMNCOeRNbaWScEv&#10;Ocizj8keU21HLuh59pWIEHYpKqi971IpXVmTQTe3HXH0brY36KPsK6l7HCPctHKZJGtpsOG4UGNH&#10;3zWV9/NgFBTFo7oOLoyHzS18rS56ZZLhpNTnNBx2IDwF/w6/2ietYL3Ywv+Ze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3+kfwQAAANwAAAAPAAAAAAAAAAAAAAAA&#10;AKECAABkcnMvZG93bnJldi54bWxQSwUGAAAAAAQABAD5AAAAjwMAAAAA&#10;" strokeweight="1.25pt"/>
                  <v:shape id="AutoShape 7938" o:spid="_x0000_s168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ofX8MAAADcAAAADwAAAGRycy9kb3ducmV2LnhtbERPTWvCQBC9C/0PyxR6041Cg6SuIraC&#10;BytE68HbmB2TYHY2ZNck9te7B8Hj433PFr2pREuNKy0rGI8iEMSZ1SXnCv4O6+EUhPPIGivLpOBO&#10;Dhbzt8EME207Tqnd+1yEEHYJKii8rxMpXVaQQTeyNXHgLrYx6ANscqkb7EK4qeQkimJpsOTQUGBN&#10;q4Ky6/5mFHzeuvMpHnO6/P35Pqb/bba7HrdKfbz3yy8Qnnr/Ej/dG60gnoT54Uw4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6H1/DAAAA3AAAAA8AAAAAAAAAAAAA&#10;AAAAoQIAAGRycy9kb3ducmV2LnhtbFBLBQYAAAAABAAEAPkAAACRAwAAAAA=&#10;" strokeweight="1.25pt"/>
                </v:group>
                <v:rect id="Rectangle 7195" o:spid="_x0000_s1681" style="position:absolute;left:33528;width:21659;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yWP8UA&#10;AADcAAAADwAAAGRycy9kb3ducmV2LnhtbESPQWsCMRCF7wX/Q5hCL0WzW6zKahRpKZaeuqt4Hjbj&#10;7tLNZElSjf++EYQeH2/e9+atNtH04kzOd5YV5JMMBHFtdceNgsP+Y7wA4QOyxt4yKbiSh8169LDC&#10;QtsLl3SuQiMShH2BCtoQhkJKX7dk0E/sQJy8k3UGQ5KukdrhJcFNL1+ybCYNdpwaWhzoraX6p/o1&#10;6Y08lsdq93y1X/a97HLtpt9xrtTTY9wuQQSK4f/4nv7UCmavO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vJY/xQAAANwAAAAPAAAAAAAAAAAAAAAAAJgCAABkcnMv&#10;ZG93bnJldi54bWxQSwUGAAAAAAQABAD1AAAAigMAAAAA&#10;" filled="f" fillcolor="#8db3e2" strokeweight="2pt">
                  <v:textbox>
                    <w:txbxContent>
                      <w:p w14:paraId="16F99384" w14:textId="77777777" w:rsidR="009502FA" w:rsidRPr="00E0014C" w:rsidRDefault="009502FA" w:rsidP="00E2501D">
                        <w:pPr>
                          <w:rPr>
                            <w:szCs w:val="20"/>
                          </w:rPr>
                        </w:pPr>
                        <w:proofErr w:type="spellStart"/>
                        <w:proofErr w:type="gramStart"/>
                        <w:r>
                          <w:rPr>
                            <w:rFonts w:cs="Arial"/>
                            <w:bCs/>
                            <w:szCs w:val="20"/>
                          </w:rPr>
                          <w:t>asram:</w:t>
                        </w:r>
                        <w:proofErr w:type="gramEnd"/>
                        <w:r>
                          <w:rPr>
                            <w:rFonts w:cs="Arial"/>
                            <w:bCs/>
                            <w:szCs w:val="20"/>
                          </w:rPr>
                          <w:t>AdditionalDescriptionText</w:t>
                        </w:r>
                        <w:proofErr w:type="spellEnd"/>
                      </w:p>
                    </w:txbxContent>
                  </v:textbox>
                </v:rect>
                <v:shape id="AutoShape 7196" o:spid="_x0000_s1682" type="#_x0000_t32" style="position:absolute;left:29622;top:1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YHqcUAAADcAAAADwAAAGRycy9kb3ducmV2LnhtbESPQWvCQBSE7wX/w/IK3uqmJcQaXUUK&#10;ohTakLTo9ZF9JsHs25BdY/rvuwWhx2FmvmFWm9G0YqDeNZYVPM8iEMSl1Q1XCr6/dk+vIJxH1tha&#10;JgU/5GCznjysMNX2xjkNha9EgLBLUUHtfZdK6cqaDLqZ7YiDd7a9QR9kX0nd4y3ATStfoiiRBhsO&#10;CzV29FZTeSmuRsGQHT/nu27YZ746xvl7vDih+VBq+jhulyA8jf4/fG8ftIIkXsD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JYHqcUAAADcAAAADwAAAAAAAAAA&#10;AAAAAAChAgAAZHJzL2Rvd25yZXYueG1sUEsFBgAAAAAEAAQA+QAAAJMDAAAAAA==&#10;" strokeweight="2pt"/>
                <v:rect id="Rectangle 6593" o:spid="_x0000_s1683" style="position:absolute;left:4095;top:15811;width:2184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8xWMIA&#10;AADcAAAADwAAAGRycy9kb3ducmV2LnhtbESPzarCMBSE94LvEI7gTlMVRHuNIoogLgR/wO25zblN&#10;uc1JaaJWn94IgsthZr5hZovGluJGtS8cKxj0ExDEmdMF5wrOp01vAsIHZI2lY1LwIA+Lebs1w1S7&#10;Ox/odgy5iBD2KSowIVSplD4zZNH3XUUcvT9XWwxR1rnUNd4j3JZymCRjabHguGCwopWh7P94tQrW&#10;14vZPJ3xuz0VT/2LbjUdbpXqdprlD4hATfiGP+2tVjAeTeF9Jh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TzFYwgAAANwAAAAPAAAAAAAAAAAAAAAAAJgCAABkcnMvZG93&#10;bnJldi54bWxQSwUGAAAAAAQABAD1AAAAhwMAAAAA&#10;" fillcolor="#8db3e2" strokeweight="2pt">
                  <v:textbox>
                    <w:txbxContent>
                      <w:p w14:paraId="16F99385" w14:textId="77777777" w:rsidR="009502FA" w:rsidRPr="00E0014C" w:rsidRDefault="009502FA" w:rsidP="00E0014C">
                        <w:pPr>
                          <w:rPr>
                            <w:szCs w:val="20"/>
                          </w:rPr>
                        </w:pPr>
                        <w:proofErr w:type="spellStart"/>
                        <w:proofErr w:type="gramStart"/>
                        <w:r w:rsidRPr="00E0014C">
                          <w:rPr>
                            <w:rFonts w:cs="Arial"/>
                            <w:b/>
                            <w:bCs/>
                            <w:szCs w:val="20"/>
                          </w:rPr>
                          <w:t>asram:</w:t>
                        </w:r>
                        <w:proofErr w:type="gramEnd"/>
                        <w:r w:rsidRPr="00E0014C">
                          <w:rPr>
                            <w:rFonts w:cs="Arial"/>
                            <w:b/>
                            <w:bCs/>
                            <w:szCs w:val="20"/>
                          </w:rPr>
                          <w:t>SpecifiedCITradeProduct</w:t>
                        </w:r>
                        <w:proofErr w:type="spellEnd"/>
                      </w:p>
                    </w:txbxContent>
                  </v:textbox>
                </v:rect>
                <v:rect id="Rectangle 6597" o:spid="_x0000_s1684" style="position:absolute;left:33718;top:20859;width:1678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WBMQA&#10;AADcAAAADwAAAGRycy9kb3ducmV2LnhtbESPwUrDQBCG70LfYRnBi7SbqLQSuy1FEcVTkxbPQ3ZM&#10;gtnZsLu227d3DoLH4Z//m2/W2+xGdaIQB88GykUBirj1duDOwPHwOn8EFROyxdEzGbhQhO1mdrXG&#10;yvoz13RqUqcEwrFCA31KU6V1bHtyGBd+IpbsyweHScbQaRvwLHA36ruiWGqHA8uFHid67qn9bn6c&#10;aJS5/mzebi/+w7/UQ2nDwz6vjLm5zrsnUIly+l/+a79bA8t70ZdnhAB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v1gTEAAAA3AAAAA8AAAAAAAAAAAAAAAAAmAIAAGRycy9k&#10;b3ducmV2LnhtbFBLBQYAAAAABAAEAPUAAACJAwAAAAA=&#10;" filled="f" fillcolor="#8db3e2" strokeweight="2pt">
                  <v:textbox>
                    <w:txbxContent>
                      <w:p w14:paraId="16F99386" w14:textId="77777777" w:rsidR="009502FA" w:rsidRPr="00E0014C" w:rsidRDefault="009502FA" w:rsidP="00E0014C">
                        <w:proofErr w:type="spellStart"/>
                        <w:r w:rsidRPr="00E0014C">
                          <w:rPr>
                            <w:rFonts w:cs="Arial"/>
                            <w:bCs/>
                            <w:szCs w:val="20"/>
                            <w:lang w:val="de-DE"/>
                          </w:rPr>
                          <w:t>asram:InformationCINote</w:t>
                        </w:r>
                        <w:proofErr w:type="spellEnd"/>
                      </w:p>
                    </w:txbxContent>
                  </v:textbox>
                </v:rect>
                <v:shape id="AutoShape 6598" o:spid="_x0000_s1685" type="#_x0000_t32" style="position:absolute;left:29718;top:2276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niCcUAAADcAAAADwAAAGRycy9kb3ducmV2LnhtbESPQWvCQBSE7wX/w/IEb3WjBKtpNiJC&#10;UAqtqMVeH9nXJJh9G7JrTP99t1DwOMzMN0y6HkwjeupcbVnBbBqBIC6srrlU8HnOn5cgnEfW2Fgm&#10;BT/kYJ2NnlJMtL3zkfqTL0WAsEtQQeV9m0jpiooMuqltiYP3bTuDPsiulLrDe4CbRs6jaCEN1hwW&#10;KmxpW1FxPd2Mgv5w+XjJ23538OUlPr7Fqy8070pNxsPmFYSnwT/C/+29VrCYr+DvTDgCMv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niCcUAAADcAAAADwAAAAAAAAAA&#10;AAAAAAChAgAAZHJzL2Rvd25yZXYueG1sUEsFBgAAAAAEAAQA+QAAAJMDAAAAAA==&#10;" strokeweight="2pt"/>
                <v:group id="Group 6599" o:spid="_x0000_s1686" style="position:absolute;left:50577;top:2171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44H8YAAADcAAAADwAAAGRycy9kb3ducmV2LnhtbESPzWrDMBCE74G+g9hC&#10;b4nsmoTgRgnBtKUHU4hTKL0t1sY2sVbGUv3z9lWgkOMwM98wu8NkWjFQ7xrLCuJVBIK4tLrhSsHX&#10;+W25BeE8ssbWMimYycFh/7DYYartyCcaCl+JAGGXooLa+y6V0pU1GXQr2xEH72J7gz7IvpK6xzHA&#10;TSufo2gjDTYcFmrsKKupvBa/RsH7iOMxiV+H/HrJ5p/z+vM7j0mpp8fp+ALC0+Tv4f/2h1awSW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TjgfxgAAANwA&#10;AAAPAAAAAAAAAAAAAAAAAKoCAABkcnMvZG93bnJldi54bWxQSwUGAAAAAAQABAD6AAAAnQMAAAAA&#10;">
                  <v:rect id="Rectangle 6600" o:spid="_x0000_s168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B/8UA&#10;AADcAAAADwAAAGRycy9kb3ducmV2LnhtbESP3WoCMRSE7wu+QziCdzXrSq2sRhGhtCCF1p/7w+a4&#10;u7g5WZOspn36plDo5TAz3zDLdTStuJHzjWUFk3EGgri0uuFKwfHw8jgH4QOyxtYyKfgiD+vV4GGJ&#10;hbZ3/qTbPlQiQdgXqKAOoSuk9GVNBv3YdsTJO1tnMCTpKqkd3hPctDLPspk02HBaqLGjbU3lZd8b&#10;Bd37U//6fN2579O8/yhxF23Io1KjYdwsQASK4T/8137TCmbT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BwH/xQAAANwAAAAPAAAAAAAAAAAAAAAAAJgCAABkcnMv&#10;ZG93bnJldi54bWxQSwUGAAAAAAQABAD1AAAAigMAAAAA&#10;" strokeweight="2pt"/>
                  <v:shape id="AutoShape 6601" o:spid="_x0000_s168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KClcEAAADcAAAADwAAAGRycy9kb3ducmV2LnhtbESPQYvCMBSE78L+h/AW9qapq6h0TYss&#10;CF6r4vnRPNuyzUttUhv//UYQPA4z8w2zzYNpxZ1611hWMJ8lIIhLqxuuFJxP++kGhPPIGlvLpOBB&#10;DvLsY7LFVNuRC7offSUihF2KCmrvu1RKV9Zk0M1sRxy9q+0N+ij7Suoexwg3rfxOkpU02HBcqLGj&#10;35rKv+NgFBTFrboMLoy7zTWsl2e9NMlwUOrrM+x+QHgK/h1+tQ9awWqxgOeZeARk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goKVwQAAANwAAAAPAAAAAAAAAAAAAAAA&#10;AKECAABkcnMvZG93bnJldi54bWxQSwUGAAAAAAQABAD5AAAAjwMAAAAA&#10;" strokeweight="1.25pt"/>
                  <v:shape id="AutoShape 6602" o:spid="_x0000_s168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iPgccAAADcAAAADwAAAGRycy9kb3ducmV2LnhtbESPQWvCQBSE7wX/w/KE3urGVkOJriJt&#10;BQ9aiNaDt9fsaxLMvg3ZNYn++m6h4HGYmW+Y+bI3lWipcaVlBeNRBII4s7rkXMHXYf30CsJ5ZI2V&#10;ZVJwJQfLxeBhjom2HafU7n0uAoRdggoK7+tESpcVZNCNbE0cvB/bGPRBNrnUDXYBbir5HEWxNFhy&#10;WCiwpreCsvP+YhRML933KR5zutp9vB/TW5t9no9bpR6H/WoGwlPv7+H/9kYriF8m8HcmHA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mI+BxwAAANwAAAAPAAAAAAAA&#10;AAAAAAAAAKECAABkcnMvZG93bnJldi54bWxQSwUGAAAAAAQABAD5AAAAlQMAAAAA&#10;" strokeweight="1.25pt"/>
                </v:group>
                <v:shape id="AutoShape 6603" o:spid="_x0000_s1690" type="#_x0000_t32" style="position:absolute;left:27432;top:17716;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gpsYAAADcAAAADwAAAGRycy9kb3ducmV2LnhtbESP3WrCQBSE7wu+w3IE7+rGKlFjVimC&#10;tBRa8Yd4e8gek2D2bMiuMX37bqHQy2FmvmHSTW9q0VHrKssKJuMIBHFudcWFgvNp97wA4Tyyxtoy&#10;KfgmB5v14CnFRNsHH6g7+kIECLsEFZTeN4mULi/JoBvbhjh4V9sa9EG2hdQtPgLc1PIlimJpsOKw&#10;UGJD25Ly2/FuFHT77Gu+a7q3vS+y2eFjtryg+VRqNOxfVyA89f4//Nd+1wriaQy/Z8IR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P4KbGAAAA3AAAAA8AAAAAAAAA&#10;AAAAAAAAoQIAAGRycy9kb3ducmV2LnhtbFBLBQYAAAAABAAEAPkAAACUAwAAAAA=&#10;" strokeweight="2pt"/>
                <v:shape id="AutoShape 6604" o:spid="_x0000_s1691" type="#_x0000_t32" style="position:absolute;left:29718;top:666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mT28UAAADcAAAADwAAAGRycy9kb3ducmV2LnhtbESP3WrCQBSE7wu+w3KE3tWNElKNriKC&#10;VApW/EFvD9ljEsyeDdk1pm/vFgpeDjPzDTNbdKYSLTWutKxgOIhAEGdWl5wrOB3XH2MQziNrrCyT&#10;gl9ysJj33maYavvgPbUHn4sAYZeigsL7OpXSZQUZdANbEwfvahuDPsgml7rBR4CbSo6iKJEGSw4L&#10;Bda0Kii7He5GQbs7/3yu6/Zr5/NzvP+OJxc0W6Xe+91yCsJT51/h//ZGK0jiBP7OhCMg5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mT28UAAADcAAAADwAAAAAAAAAA&#10;AAAAAAChAgAAZHJzL2Rvd25yZXYueG1sUEsFBgAAAAAEAAQA+QAAAJMDAAAAAA==&#10;" strokeweight="2pt"/>
                <v:rect id="Rectangle 6605" o:spid="_x0000_s1692" style="position:absolute;left:25812;top:16859;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JbsIA&#10;AADcAAAADwAAAGRycy9kb3ducmV2LnhtbERPXWvCMBR9F/Yfwh3sTdOJc1JNyxgMBzJQp++X5tqW&#10;NTddkmrmrzcPAx8P53tVRtOJMznfWlbwPMlAEFdWt1wrOHx/jBcgfEDW2FkmBX/koSweRivMtb3w&#10;js77UIsUwj5HBU0IfS6lrxoy6Ce2J07cyTqDIUFXS+3wksJNJ6dZNpcGW04NDfb03lD1sx+Mgv7r&#10;ZVi//m7c9bgYthVuog3TqNTTY3xbgggUw1387/7UCuazND+dSUd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n0luwgAAANwAAAAPAAAAAAAAAAAAAAAAAJgCAABkcnMvZG93&#10;bnJldi54bWxQSwUGAAAAAAQABAD1AAAAhwMAAAAA&#10;" strokeweight="2pt"/>
                <v:rect id="Rectangle 6606" o:spid="_x0000_s1693" style="position:absolute;left:33718;top:10477;width:32341;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KjesQA&#10;AADcAAAADwAAAGRycy9kb3ducmV2LnhtbESPQWvCQBCF74L/YZlCL1I3KUFL6iqiFIunJpaeh+w0&#10;Cc3Oht2trv/eLQg9Pt68781bbaIZxJmc7y0ryOcZCOLG6p5bBZ+nt6cXED4gaxwsk4Iredisp5MV&#10;ltpeuKJzHVqRIOxLVNCFMJZS+qYjg35uR+LkfVtnMCTpWqkdXhLcDPI5yxbSYM+pocORdh01P/Wv&#10;SW/ksfqqD7OrPdp91efaFR9xqdTjQ9y+gggUw//xPf2uFSyKAv7GJAL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So3rEAAAA3AAAAA8AAAAAAAAAAAAAAAAAmAIAAGRycy9k&#10;b3ducmV2LnhtbFBLBQYAAAAABAAEAPUAAACJAwAAAAA=&#10;" filled="f" fillcolor="#8db3e2" strokeweight="2pt">
                  <v:textbox>
                    <w:txbxContent>
                      <w:p w14:paraId="16F99387" w14:textId="77777777" w:rsidR="009502FA" w:rsidRPr="00E0014C" w:rsidRDefault="009502FA" w:rsidP="00E0014C">
                        <w:proofErr w:type="spellStart"/>
                        <w:r w:rsidRPr="00E0014C">
                          <w:rPr>
                            <w:rFonts w:cs="Arial"/>
                            <w:bCs/>
                            <w:szCs w:val="20"/>
                            <w:lang w:val="de-DE"/>
                          </w:rPr>
                          <w:t>asram:SellerAssignedExtensionIdentificationIdentifier</w:t>
                        </w:r>
                        <w:proofErr w:type="spellEnd"/>
                      </w:p>
                    </w:txbxContent>
                  </v:textbox>
                </v:rect>
                <v:shape id="AutoShape 6607" o:spid="_x0000_s1694" type="#_x0000_t32" style="position:absolute;left:29718;top:12382;width:384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4wQ8YAAADcAAAADwAAAGRycy9kb3ducmV2LnhtbESPW2vCQBSE3wv+h+UIvtWNNXiJWaUI&#10;0lJoxQvx9ZA9JsHs2ZBdY/rvu4VCH4eZ+YZJN72pRUetqywrmIwjEMS51RUXCs6n3fMChPPIGmvL&#10;pOCbHGzWg6cUE20ffKDu6AsRIOwSVFB63yRSurwkg25sG+LgXW1r0AfZFlK3+AhwU8uXKJpJgxWH&#10;hRIb2paU3453o6DbZ1/zXdO97X2RxYePeHlB86nUaNi/rkB46v1/+K/9rhXM4in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MEPGAAAA3AAAAA8AAAAAAAAA&#10;AAAAAAAAoQIAAGRycy9kb3ducmV2LnhtbFBLBQYAAAAABAAEAPkAAACUAwAAAAA=&#10;" strokeweight="2pt"/>
                <v:rect id="Rectangle 6609" o:spid="_x0000_s1695" style="position:absolute;left:33623;top:5143;width:29311;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9DcQA&#10;AADcAAAADwAAAGRycy9kb3ducmV2LnhtbESPQWsCMRCF74X+hzCFXopmt4jKapSiFIun7iqeh824&#10;u3QzWZJU4783BaHHx5v3vXnLdTS9uJDznWUF+TgDQVxb3XGj4Hj4HM1B+ICssbdMCm7kYb16flpi&#10;oe2VS7pUoREJwr5ABW0IQyGlr1sy6Md2IE7e2TqDIUnXSO3wmuCml+9ZNpUGO04NLQ60aan+qX5N&#10;eiOP5anavd3s3m7LLtdu8h1nSr2+xI8FiEAx/B8/0l9awXQyg78xiQB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APQ3EAAAA3AAAAA8AAAAAAAAAAAAAAAAAmAIAAGRycy9k&#10;b3ducmV2LnhtbFBLBQYAAAAABAAEAPUAAACJAwAAAAA=&#10;" filled="f" fillcolor="#8db3e2" strokeweight="2pt">
                  <v:textbox>
                    <w:txbxContent>
                      <w:p w14:paraId="16F99388" w14:textId="77777777" w:rsidR="009502FA" w:rsidRPr="00E0014C" w:rsidRDefault="009502FA" w:rsidP="00E0014C">
                        <w:pPr>
                          <w:rPr>
                            <w:szCs w:val="20"/>
                          </w:rPr>
                        </w:pPr>
                        <w:proofErr w:type="spellStart"/>
                        <w:proofErr w:type="gramStart"/>
                        <w:r w:rsidRPr="00981E3C">
                          <w:rPr>
                            <w:rFonts w:cs="Arial"/>
                            <w:bCs/>
                            <w:szCs w:val="20"/>
                          </w:rPr>
                          <w:t>asram:</w:t>
                        </w:r>
                        <w:proofErr w:type="gramEnd"/>
                        <w:r w:rsidRPr="00981E3C">
                          <w:rPr>
                            <w:rFonts w:cs="Arial"/>
                            <w:bCs/>
                            <w:szCs w:val="20"/>
                          </w:rPr>
                          <w:t>CustomerAssignedIdentificationIdentifier</w:t>
                        </w:r>
                        <w:proofErr w:type="spellEnd"/>
                      </w:p>
                    </w:txbxContent>
                  </v:textbox>
                </v:rect>
                <v:rect id="Rectangle 6610" o:spid="_x0000_s1696" style="position:absolute;left:33718;top:15621;width:2736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UA4sQA&#10;AADcAAAADwAAAGRycy9kb3ducmV2LnhtbESPQWsCMRCF74L/IUyhF9HsFrGyNYq0iKUndyueh810&#10;d+lmsiRR4783hYLHx5v3vXmrTTS9uJDznWUF+SwDQVxb3XGj4Pi9my5B+ICssbdMCm7kYbMej1ZY&#10;aHvlki5VaESCsC9QQRvCUEjp65YM+pkdiJP3Y53BkKRrpHZ4TXDTy5csW0iDHaeGFgd6b6n+rc4m&#10;vZHH8lTtJzf7ZT/KLtdufoivSj0/xe0biEAxPI7/059awWKew9+YRAC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lAOLEAAAA3AAAAA8AAAAAAAAAAAAAAAAAmAIAAGRycy9k&#10;b3ducmV2LnhtbFBLBQYAAAAABAAEAPUAAACJAwAAAAA=&#10;" filled="f" fillcolor="#8db3e2" strokeweight="2pt">
                  <v:textbox>
                    <w:txbxContent>
                      <w:p w14:paraId="16F99389" w14:textId="77777777" w:rsidR="009502FA" w:rsidRPr="00E0014C" w:rsidRDefault="009502FA" w:rsidP="00E0014C">
                        <w:proofErr w:type="spellStart"/>
                        <w:r w:rsidRPr="00981E3C">
                          <w:rPr>
                            <w:rFonts w:cs="Arial"/>
                            <w:bCs/>
                            <w:szCs w:val="20"/>
                            <w:lang w:val="de-DE"/>
                          </w:rPr>
                          <w:t>asram:SellerAssignedIdentificationIdentifier</w:t>
                        </w:r>
                        <w:proofErr w:type="spellEnd"/>
                      </w:p>
                    </w:txbxContent>
                  </v:textbox>
                </v:rect>
                <v:shape id="AutoShape 6611" o:spid="_x0000_s1697" type="#_x0000_t32" style="position:absolute;left:29622;top:1619;width:70;height:3152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MTFMEAAADcAAAADwAAAGRycy9kb3ducmV2LnhtbERPXWvCMBR9H/gfwhX2NlPnJlJNiwyG&#10;YzCGVfD10lzbYnJTmqyN/355GOzxcL53ZbRGjDT4zrGC5SIDQVw73XGj4Hx6f9qA8AFZo3FMCu7k&#10;oSxmDzvMtZv4SGMVGpFC2OeooA2hz6X0dUsW/cL1xIm7usFiSHBopB5wSuHWyOcsW0uLHaeGFnt6&#10;a6m+VT9WwffqYF4iahOry3WD9+PXp7Raqcd53G9BBIrhX/zn/tAK1q9pfjqTjo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cxMUwQAAANwAAAAPAAAAAAAAAAAAAAAA&#10;AKECAABkcnMvZG93bnJldi54bWxQSwUGAAAAAAQABAD5AAAAjwMAAAAA&#10;" strokeweight="2pt"/>
                <v:shape id="AutoShape 6612" o:spid="_x0000_s1698" type="#_x0000_t32" style="position:absolute;left:29718;top:1762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zRT8IAAADcAAAADwAAAGRycy9kb3ducmV2LnhtbERPy4rCMBTdC/MP4Q6403RUfFSjiCAz&#10;CGPxgW4vzbUt09yUJtb695OF4PJw3otVa0rRUO0Kywq++hEI4tTqgjMF59O2NwXhPLLG0jIpeJKD&#10;1fKjs8BY2wcfqDn6TIQQdjEqyL2vYildmpNB17cVceButjboA6wzqWt8hHBTykEUjaXBgkNDjhVt&#10;ckr/jnejoEku+8m2ar4Tn11Gh91odkXzq1T3s13PQXhq/Vv8cv9oBeNhWBvOh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9zRT8IAAADcAAAADwAAAAAAAAAAAAAA&#10;AAChAgAAZHJzL2Rvd25yZXYueG1sUEsFBgAAAAAEAAQA+QAAAJADAAAAAA==&#10;" strokeweight="2pt"/>
                <v:rect id="Rectangle 7926" o:spid="_x0000_s1699" style="position:absolute;left:33718;top:25908;width:37516;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YrcQA&#10;AADcAAAADwAAAGRycy9kb3ducmV2LnhtbESPQWsCMRCF7wX/QxjBS6nZlaKyNYq0iMVTd5Weh810&#10;d3EzWZKo8d83BaHHx5v3vXmrTTS9uJLznWUF+TQDQVxb3XGj4HTcvSxB+ICssbdMCu7kYbMePa2w&#10;0PbGJV2r0IgEYV+ggjaEoZDS1y0Z9FM7ECfvxzqDIUnXSO3wluCml7Msm0uDHaeGFgd6b6k+VxeT&#10;3shj+V3tn+/2YD/KLtfu9SsulJqM4/YNRKAY/o8f6U+tYD5bwN+YR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f2K3EAAAA3AAAAA8AAAAAAAAAAAAAAAAAmAIAAGRycy9k&#10;b3ducmV2LnhtbFBLBQYAAAAABAAEAPUAAACJAwAAAAA=&#10;" filled="f" fillcolor="#8db3e2" strokeweight="2pt">
                  <v:textbox>
                    <w:txbxContent>
                      <w:p w14:paraId="16F9938A" w14:textId="77777777" w:rsidR="009502FA" w:rsidRPr="003A72BD" w:rsidRDefault="009502FA" w:rsidP="001927D8">
                        <w:pPr>
                          <w:rPr>
                            <w:szCs w:val="20"/>
                          </w:rPr>
                        </w:pPr>
                        <w:proofErr w:type="spellStart"/>
                        <w:r w:rsidRPr="003A72BD">
                          <w:rPr>
                            <w:rFonts w:cs="Arial"/>
                            <w:bCs/>
                            <w:szCs w:val="20"/>
                            <w:lang w:val="de-DE"/>
                          </w:rPr>
                          <w:t>asram:CertificationEvidenceReferenceCIReferencedDocument</w:t>
                        </w:r>
                        <w:proofErr w:type="spellEnd"/>
                      </w:p>
                    </w:txbxContent>
                  </v:textbox>
                </v:rect>
                <v:rect id="Rechteck 6218" o:spid="_x0000_s1700" style="position:absolute;left:28708;top:666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oK/8MA&#10;AADdAAAADwAAAGRycy9kb3ducmV2LnhtbERPTWuDQBC9F/IflgnkUpo1HqQYN6EESqUEQkzieXCn&#10;KnVnjbtV+++7h0CPj/ed7WfTiZEG11pWsFlHIIgrq1uuFVwv7y+vIJxH1thZJgW/5GC/WzxlmGo7&#10;8ZnGwtcihLBLUUHjfZ9K6aqGDLq17YkD92UHgz7AoZZ6wCmEm07GUZRIgy2HhgZ7OjRUfRc/RsFU&#10;ncbycvyQp+cyt3zP74fi9qnUajm/bUF4mv2/+OHOtYIk3oS54U1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oK/8MAAADdAAAADwAAAAAAAAAAAAAAAACYAgAAZHJzL2Rv&#10;d25yZXYueG1sUEsFBgAAAAAEAAQA9QAAAIgDAAAAAA==&#10;" filled="f" stroked="f">
                  <v:textbox>
                    <w:txbxContent>
                      <w:p w14:paraId="1473279A" w14:textId="77777777" w:rsidR="00FD69AA" w:rsidRDefault="00FD69AA" w:rsidP="00FD69AA">
                        <w:pPr>
                          <w:ind w:right="120"/>
                          <w:jc w:val="right"/>
                          <w:rPr>
                            <w:rFonts w:cs="Arial"/>
                            <w:b/>
                            <w:color w:val="C00000"/>
                            <w:sz w:val="24"/>
                            <w:szCs w:val="24"/>
                            <w:lang w:val="de-DE"/>
                          </w:rPr>
                        </w:pPr>
                        <w:r>
                          <w:rPr>
                            <w:rFonts w:cs="Arial"/>
                            <w:b/>
                            <w:color w:val="C00000"/>
                            <w:sz w:val="24"/>
                            <w:szCs w:val="24"/>
                            <w:lang w:val="de-DE"/>
                          </w:rPr>
                          <w:t>1</w:t>
                        </w:r>
                      </w:p>
                      <w:p w14:paraId="16F9938B" w14:textId="009CA503" w:rsidR="009502FA" w:rsidRDefault="009502FA" w:rsidP="00840398">
                        <w:pPr>
                          <w:jc w:val="right"/>
                          <w:rPr>
                            <w:rFonts w:cs="Arial"/>
                            <w:b/>
                            <w:sz w:val="24"/>
                            <w:szCs w:val="24"/>
                            <w:lang w:val="de-DE"/>
                          </w:rPr>
                        </w:pPr>
                      </w:p>
                    </w:txbxContent>
                  </v:textbox>
                </v:rect>
                <v:shape id="AutoShape 6608" o:spid="_x0000_s1701" type="#_x0000_t32" style="position:absolute;left:25908;top:17716;width:215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NFPcYAAADcAAAADwAAAGRycy9kb3ducmV2LnhtbESP3WrCQBSE7wu+w3KE3jUb2+BPdJVS&#10;kJZCDUbR20P2mASzZ0N2G9O37xYKXg4z8w2z2gymET11rrasYBLFIIgLq2suFRwP26c5COeRNTaW&#10;ScEPOdisRw8rTLW98Z763JciQNilqKDyvk2ldEVFBl1kW+LgXWxn0AfZlVJ3eAtw08jnOJ5KgzWH&#10;hQpbequouObfRkGfnXazbdu/Z748JfvPZHFG86XU43h4XYLwNPh7+L/9oRVMX2bwdyYc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DRT3GAAAA3AAAAA8AAAAAAAAA&#10;AAAAAAAAoQIAAGRycy9kb3ducmV2LnhtbFBLBQYAAAAABAAEAPkAAACUAwAAAAA=&#10;" strokeweight="2pt"/>
                <v:rect id="Rechteck 6223" o:spid="_x0000_s1702" style="position:absolute;left:29527;top:171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JSM8YA&#10;AADdAAAADwAAAGRycy9kb3ducmV2LnhtbESP3WrCQBSE7wXfYTmCN6KbpiAluooI0lAK0vhzfcge&#10;k2D2bMyuSfr23UKhl8PMfMOst4OpRUetqywreFlEIIhzqysuFJxPh/kbCOeRNdaWScE3OdhuxqM1&#10;Jtr2/EVd5gsRIOwSVFB63yRSurwkg25hG+Lg3Wxr0AfZFlK32Ae4qWUcRUtpsOKwUGJD+5Lye/Y0&#10;Cvr82F1Pn+/yOLumlh/pY59dPpSaTobdCoSnwf+H/9qpVrCM41f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JSM8YAAADdAAAADwAAAAAAAAAAAAAAAACYAgAAZHJz&#10;L2Rvd25yZXYueG1sUEsFBgAAAAAEAAQA9QAAAIsDAAAAAA==&#10;" filled="f" stroked="f">
                  <v:textbox>
                    <w:txbxContent>
                      <w:p w14:paraId="16F9938C" w14:textId="77777777" w:rsidR="009502FA" w:rsidRDefault="009502FA" w:rsidP="00076AF4">
                        <w:pPr>
                          <w:rPr>
                            <w:rFonts w:cs="Arial"/>
                            <w:b/>
                            <w:sz w:val="24"/>
                            <w:szCs w:val="24"/>
                            <w:lang w:val="de-DE"/>
                          </w:rPr>
                        </w:pPr>
                        <w:r>
                          <w:rPr>
                            <w:rFonts w:cs="Arial"/>
                            <w:b/>
                            <w:sz w:val="24"/>
                            <w:szCs w:val="24"/>
                            <w:lang w:val="de-DE"/>
                          </w:rPr>
                          <w:t>0..1</w:t>
                        </w:r>
                      </w:p>
                    </w:txbxContent>
                  </v:textbox>
                </v:rect>
                <v:rect id="Rechteck 6224" o:spid="_x0000_s1703" style="position:absolute;left:29908;top:1247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vKR8YA&#10;AADdAAAADwAAAGRycy9kb3ducmV2LnhtbESP3WrCQBSE7wXfYTmCN6KbhiIluooI0lAK0vhzfcge&#10;k2D2bMyuSfr23UKhl8PMfMOst4OpRUetqywreFlEIIhzqysuFJxPh/kbCOeRNdaWScE3OdhuxqM1&#10;Jtr2/EVd5gsRIOwSVFB63yRSurwkg25hG+Lg3Wxr0AfZFlK32Ae4qWUcRUtpsOKwUGJD+5Lye/Y0&#10;Cvr82F1Pn+/yOLumlh/pY59dPpSaTobdCoSnwf+H/9qpVrCM41f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vKR8YAAADdAAAADwAAAAAAAAAAAAAAAACYAgAAZHJz&#10;L2Rvd25yZXYueG1sUEsFBgAAAAAEAAQA9QAAAIsDAAAAAA==&#10;" filled="f" stroked="f">
                  <v:textbox>
                    <w:txbxContent>
                      <w:p w14:paraId="16F9938D" w14:textId="77777777" w:rsidR="009502FA" w:rsidRDefault="009502FA" w:rsidP="00076AF4">
                        <w:pPr>
                          <w:rPr>
                            <w:rFonts w:cs="Arial"/>
                            <w:b/>
                            <w:sz w:val="24"/>
                            <w:szCs w:val="24"/>
                            <w:lang w:val="de-DE"/>
                          </w:rPr>
                        </w:pPr>
                        <w:r>
                          <w:rPr>
                            <w:rFonts w:cs="Arial"/>
                            <w:b/>
                            <w:sz w:val="24"/>
                            <w:szCs w:val="24"/>
                            <w:lang w:val="de-DE"/>
                          </w:rPr>
                          <w:t>0..1</w:t>
                        </w:r>
                      </w:p>
                    </w:txbxContent>
                  </v:textbox>
                </v:rect>
                <v:rect id="Rechteck 6225" o:spid="_x0000_s1704" style="position:absolute;left:29718;top:1771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dv3MYA&#10;AADdAAAADwAAAGRycy9kb3ducmV2LnhtbESP3WrCQBSE7wXfYTmCN6KbBioluooI0lAK0vhzfcge&#10;k2D2bMyuSfr23UKhl8PMfMOst4OpRUetqywreFlEIIhzqysuFJxPh/kbCOeRNdaWScE3OdhuxqM1&#10;Jtr2/EVd5gsRIOwSVFB63yRSurwkg25hG+Lg3Wxr0AfZFlK32Ae4qWUcRUtpsOKwUGJD+5Lye/Y0&#10;Cvr82F1Pn+/yOLumlh/pY59dPpSaTobdCoSnwf+H/9qpVrCM41f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dv3MYAAADdAAAADwAAAAAAAAAAAAAAAACYAgAAZHJz&#10;L2Rvd25yZXYueG1sUEsFBgAAAAAEAAQA9QAAAIsDAAAAAA==&#10;" filled="f" stroked="f">
                  <v:textbox>
                    <w:txbxContent>
                      <w:p w14:paraId="16F9938E" w14:textId="77777777" w:rsidR="009502FA" w:rsidRDefault="009502FA" w:rsidP="00076AF4">
                        <w:pPr>
                          <w:rPr>
                            <w:rFonts w:cs="Arial"/>
                            <w:b/>
                            <w:sz w:val="24"/>
                            <w:szCs w:val="24"/>
                            <w:lang w:val="de-DE"/>
                          </w:rPr>
                        </w:pPr>
                        <w:r>
                          <w:rPr>
                            <w:rFonts w:cs="Arial"/>
                            <w:b/>
                            <w:sz w:val="24"/>
                            <w:szCs w:val="24"/>
                            <w:lang w:val="de-DE"/>
                          </w:rPr>
                          <w:t>0..1</w:t>
                        </w:r>
                      </w:p>
                    </w:txbxContent>
                  </v:textbox>
                </v:rect>
                <v:rect id="Rechteck 6226" o:spid="_x0000_s1705" style="position:absolute;left:29718;top:2295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Xxq8YA&#10;AADdAAAADwAAAGRycy9kb3ducmV2LnhtbESPT2uDQBTE74V8h+UFeinNGg9STFYpgVIpgVDz5/xw&#10;X1XqvjXuRs237xYKPQ4z8xtmm8+mEyMNrrWsYL2KQBBXVrdcKzgd355fQDiPrLGzTAru5CDPFg9b&#10;TLWd+JPG0tciQNilqKDxvk+ldFVDBt3K9sTB+7KDQR/kUEs94BTgppNxFCXSYMthocGedg1V3+XN&#10;KJiqw3g57t/l4elSWL4W1115/lDqcTm/bkB4mv1/+K9daAVJHCfw+yY8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Xxq8YAAADdAAAADwAAAAAAAAAAAAAAAACYAgAAZHJz&#10;L2Rvd25yZXYueG1sUEsFBgAAAAAEAAQA9QAAAIsDAAAAAA==&#10;" filled="f" stroked="f">
                  <v:textbox>
                    <w:txbxContent>
                      <w:p w14:paraId="16F9938F" w14:textId="77777777" w:rsidR="009502FA" w:rsidRDefault="009502FA" w:rsidP="00076AF4">
                        <w:pPr>
                          <w:rPr>
                            <w:rFonts w:cs="Arial"/>
                            <w:b/>
                            <w:sz w:val="24"/>
                            <w:szCs w:val="24"/>
                            <w:lang w:val="de-DE"/>
                          </w:rPr>
                        </w:pPr>
                        <w:r>
                          <w:rPr>
                            <w:rFonts w:cs="Arial"/>
                            <w:b/>
                            <w:sz w:val="24"/>
                            <w:szCs w:val="24"/>
                            <w:lang w:val="de-DE"/>
                          </w:rPr>
                          <w:t>0..1</w:t>
                        </w:r>
                      </w:p>
                    </w:txbxContent>
                  </v:textbox>
                </v:rect>
                <v:rect id="Rechteck 6227" o:spid="_x0000_s1706" style="position:absolute;left:29908;top:2800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UMMYA&#10;AADdAAAADwAAAGRycy9kb3ducmV2LnhtbESPT2vCQBTE7wW/w/IEL0U3zcGW6CoiSIMUpPHP+ZF9&#10;JsHs25hdk/jtu4VCj8PM/IZZrgdTi45aV1lW8DaLQBDnVldcKDgdd9MPEM4ja6wtk4InOVivRi9L&#10;TLTt+Zu6zBciQNglqKD0vkmkdHlJBt3MNsTBu9rWoA+yLaRusQ9wU8s4iubSYMVhocSGtiXlt+xh&#10;FPT5obscvz7l4fWSWr6n92123is1GQ+bBQhPg/8P/7VTrWAex+/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lUMMYAAADdAAAADwAAAAAAAAAAAAAAAACYAgAAZHJz&#10;L2Rvd25yZXYueG1sUEsFBgAAAAAEAAQA9QAAAIsDAAAAAA==&#10;" filled="f" stroked="f">
                  <v:textbox>
                    <w:txbxContent>
                      <w:p w14:paraId="16F99390" w14:textId="77777777" w:rsidR="009502FA" w:rsidRDefault="009502FA" w:rsidP="00076AF4">
                        <w:pPr>
                          <w:rPr>
                            <w:rFonts w:cs="Arial"/>
                            <w:b/>
                            <w:sz w:val="24"/>
                            <w:szCs w:val="24"/>
                            <w:lang w:val="de-DE"/>
                          </w:rPr>
                        </w:pPr>
                        <w:r>
                          <w:rPr>
                            <w:rFonts w:cs="Arial"/>
                            <w:b/>
                            <w:sz w:val="24"/>
                            <w:szCs w:val="24"/>
                            <w:lang w:val="de-DE"/>
                          </w:rPr>
                          <w:t>0..1</w:t>
                        </w:r>
                      </w:p>
                    </w:txbxContent>
                  </v:textbox>
                </v:rect>
                <v:rect id="Rechteck 6228" o:spid="_x0000_s1707" style="position:absolute;left:29622;top:3314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AQsIA&#10;AADdAAAADwAAAGRycy9kb3ducmV2LnhtbERPy4rCMBTdC/MP4Q7MRjS1C5FqlEEYLMOAWB/rS3Nt&#10;i81NbTJt/XuzEFweznu1GUwtOmpdZVnBbBqBIM6trrhQcDr+TBYgnEfWWFsmBQ9ysFl/jFaYaNvz&#10;gbrMFyKEsEtQQel9k0jp8pIMuqltiAN3ta1BH2BbSN1iH8JNLeMomkuDFYeGEhvalpTfsn+joM/3&#10;3eX4t5P78SW1fE/v2+z8q9TX5/C9BOFp8G/xy51qBfM4DnPDm/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BsBCwgAAAN0AAAAPAAAAAAAAAAAAAAAAAJgCAABkcnMvZG93&#10;bnJldi54bWxQSwUGAAAAAAQABAD1AAAAhwMAAAAA&#10;" filled="f" stroked="f">
                  <v:textbox>
                    <w:txbxContent>
                      <w:p w14:paraId="16F99391" w14:textId="77777777" w:rsidR="009502FA" w:rsidRDefault="009502FA" w:rsidP="00076AF4">
                        <w:pPr>
                          <w:rPr>
                            <w:rFonts w:cs="Arial"/>
                            <w:b/>
                            <w:sz w:val="24"/>
                            <w:szCs w:val="24"/>
                            <w:lang w:val="de-DE"/>
                          </w:rPr>
                        </w:pPr>
                        <w:r>
                          <w:rPr>
                            <w:rFonts w:cs="Arial"/>
                            <w:b/>
                            <w:sz w:val="24"/>
                            <w:szCs w:val="24"/>
                            <w:lang w:val="de-DE"/>
                          </w:rPr>
                          <w:t>0..1</w:t>
                        </w:r>
                      </w:p>
                    </w:txbxContent>
                  </v:textbox>
                </v:rect>
                <w10:wrap type="topAndBottom"/>
              </v:group>
            </w:pict>
          </mc:Fallback>
        </mc:AlternateContent>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085CB0" w:rsidRPr="00AD4FE7" w14:paraId="27BA35DD" w14:textId="77777777" w:rsidTr="008707DD">
        <w:trPr>
          <w:cantSplit/>
          <w:trHeight w:val="329"/>
        </w:trPr>
        <w:tc>
          <w:tcPr>
            <w:tcW w:w="5000" w:type="pct"/>
            <w:shd w:val="clear" w:color="auto" w:fill="FFFFCC"/>
            <w:vAlign w:val="center"/>
          </w:tcPr>
          <w:p w14:paraId="0CFED83C" w14:textId="77777777" w:rsidR="00085CB0" w:rsidRPr="00A370B7" w:rsidRDefault="00085CB0" w:rsidP="008707DD">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085CB0" w:rsidRPr="00AD4FE7" w14:paraId="7EE72076" w14:textId="77777777" w:rsidTr="008707DD">
        <w:trPr>
          <w:cantSplit/>
        </w:trPr>
        <w:tc>
          <w:tcPr>
            <w:tcW w:w="5000" w:type="pct"/>
            <w:vAlign w:val="center"/>
          </w:tcPr>
          <w:p w14:paraId="2DB11E60" w14:textId="53D4E28A" w:rsidR="00085CB0" w:rsidRPr="00A370B7" w:rsidRDefault="00085CB0" w:rsidP="008707DD">
            <w:r w:rsidRPr="00A370B7">
              <w:rPr>
                <w:b/>
              </w:rPr>
              <w:t>“</w:t>
            </w:r>
            <w:proofErr w:type="spellStart"/>
            <w:proofErr w:type="gramStart"/>
            <w:r w:rsidRPr="00E0014C">
              <w:rPr>
                <w:rFonts w:cs="Arial"/>
                <w:b/>
                <w:bCs/>
                <w:szCs w:val="20"/>
              </w:rPr>
              <w:t>asram:</w:t>
            </w:r>
            <w:proofErr w:type="gramEnd"/>
            <w:r w:rsidRPr="00E0014C">
              <w:rPr>
                <w:rFonts w:cs="Arial"/>
                <w:b/>
                <w:bCs/>
                <w:szCs w:val="20"/>
              </w:rPr>
              <w:t>SpecifiedCITradeProduct</w:t>
            </w:r>
            <w:proofErr w:type="spellEnd"/>
            <w:r w:rsidRPr="00A370B7">
              <w:rPr>
                <w:rFonts w:cs="Arial"/>
                <w:b/>
                <w:bCs/>
                <w:szCs w:val="20"/>
              </w:rPr>
              <w:t>“</w:t>
            </w:r>
            <w:r w:rsidRPr="00A370B7">
              <w:t xml:space="preserve"> </w:t>
            </w:r>
            <w:r>
              <w:t xml:space="preserve">occurs only in the first occurrence of the parent instance </w:t>
            </w:r>
            <w:r w:rsidRPr="00662080">
              <w:rPr>
                <w:b/>
              </w:rPr>
              <w:t>“</w:t>
            </w:r>
            <w:proofErr w:type="spellStart"/>
            <w:r w:rsidRPr="00662080">
              <w:rPr>
                <w:b/>
              </w:rPr>
              <w:t>asram:IncludedCISDFLSupplyChainTradeLineItem</w:t>
            </w:r>
            <w:proofErr w:type="spellEnd"/>
            <w:r w:rsidRPr="00662080">
              <w:rPr>
                <w:b/>
              </w:rPr>
              <w:t>”</w:t>
            </w:r>
            <w:r>
              <w:t>, and it is not repeated even if the parent instance occurs more than one time.</w:t>
            </w:r>
          </w:p>
        </w:tc>
      </w:tr>
    </w:tbl>
    <w:p w14:paraId="16F98D19" w14:textId="77777777" w:rsidR="00334A0E" w:rsidRDefault="00334A0E"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0"/>
        <w:gridCol w:w="799"/>
        <w:gridCol w:w="1275"/>
        <w:gridCol w:w="992"/>
        <w:gridCol w:w="2409"/>
        <w:gridCol w:w="966"/>
        <w:gridCol w:w="3993"/>
      </w:tblGrid>
      <w:tr w:rsidR="00A370B7" w:rsidRPr="00AD4FE7" w14:paraId="16F98D21" w14:textId="77777777" w:rsidTr="00DD1805">
        <w:trPr>
          <w:cantSplit/>
          <w:trHeight w:val="330"/>
        </w:trPr>
        <w:tc>
          <w:tcPr>
            <w:tcW w:w="1383" w:type="pct"/>
            <w:shd w:val="clear" w:color="auto" w:fill="FFFFCC"/>
            <w:noWrap/>
            <w:vAlign w:val="center"/>
            <w:hideMark/>
          </w:tcPr>
          <w:p w14:paraId="16F98D1A" w14:textId="77777777" w:rsidR="00A370B7" w:rsidRPr="00A370B7" w:rsidRDefault="00A370B7" w:rsidP="004517DD">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277" w:type="pct"/>
            <w:shd w:val="clear" w:color="auto" w:fill="FFFFCC"/>
            <w:noWrap/>
            <w:vAlign w:val="center"/>
            <w:hideMark/>
          </w:tcPr>
          <w:p w14:paraId="16F98D1B" w14:textId="77777777" w:rsidR="00A370B7" w:rsidRPr="00A370B7" w:rsidRDefault="00A370B7" w:rsidP="004517DD">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42" w:type="pct"/>
            <w:shd w:val="clear" w:color="auto" w:fill="FFFFCC"/>
            <w:noWrap/>
            <w:vAlign w:val="center"/>
            <w:hideMark/>
          </w:tcPr>
          <w:p w14:paraId="16F98D1C" w14:textId="77777777" w:rsidR="00A370B7" w:rsidRPr="00A370B7" w:rsidRDefault="00A370B7" w:rsidP="004517DD">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44" w:type="pct"/>
            <w:shd w:val="clear" w:color="auto" w:fill="FFFFCC"/>
            <w:noWrap/>
            <w:vAlign w:val="center"/>
            <w:hideMark/>
          </w:tcPr>
          <w:p w14:paraId="16F98D1D" w14:textId="77777777" w:rsidR="00A370B7" w:rsidRPr="00A370B7" w:rsidRDefault="00A370B7" w:rsidP="004517DD">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835" w:type="pct"/>
            <w:shd w:val="clear" w:color="auto" w:fill="FFFFCC"/>
            <w:noWrap/>
            <w:vAlign w:val="center"/>
            <w:hideMark/>
          </w:tcPr>
          <w:p w14:paraId="16F98D1E" w14:textId="77777777" w:rsidR="00A370B7" w:rsidRPr="00A370B7" w:rsidRDefault="00A370B7" w:rsidP="004517DD">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35" w:type="pct"/>
            <w:shd w:val="clear" w:color="auto" w:fill="FFFFCC"/>
            <w:noWrap/>
            <w:vAlign w:val="center"/>
            <w:hideMark/>
          </w:tcPr>
          <w:p w14:paraId="16F98D1F" w14:textId="77777777" w:rsidR="00A370B7" w:rsidRPr="00A370B7" w:rsidRDefault="00A370B7" w:rsidP="004517DD">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384" w:type="pct"/>
            <w:shd w:val="clear" w:color="auto" w:fill="FFFFCC"/>
            <w:vAlign w:val="center"/>
          </w:tcPr>
          <w:p w14:paraId="16F98D20" w14:textId="77777777" w:rsidR="00A370B7" w:rsidRPr="00A370B7" w:rsidRDefault="00A370B7" w:rsidP="004517DD">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D29" w14:textId="77777777" w:rsidTr="00B2672A">
        <w:trPr>
          <w:cantSplit/>
          <w:trHeight w:val="315"/>
        </w:trPr>
        <w:tc>
          <w:tcPr>
            <w:tcW w:w="1383" w:type="pct"/>
            <w:shd w:val="clear" w:color="auto" w:fill="92D050"/>
            <w:noWrap/>
            <w:vAlign w:val="center"/>
            <w:hideMark/>
          </w:tcPr>
          <w:p w14:paraId="16F98D22" w14:textId="77777777" w:rsidR="00A370B7" w:rsidRPr="00A370B7" w:rsidRDefault="00A370B7" w:rsidP="004517DD">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asram:AdditionalDescriptionText</w:t>
            </w:r>
          </w:p>
        </w:tc>
        <w:tc>
          <w:tcPr>
            <w:tcW w:w="277" w:type="pct"/>
            <w:shd w:val="clear" w:color="auto" w:fill="92D050"/>
            <w:vAlign w:val="center"/>
            <w:hideMark/>
          </w:tcPr>
          <w:p w14:paraId="16F98D23" w14:textId="77777777" w:rsidR="00A370B7" w:rsidRPr="00A370B7" w:rsidRDefault="00A370B7" w:rsidP="004517DD">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D24" w14:textId="77777777" w:rsidR="00A370B7" w:rsidRPr="00A370B7" w:rsidRDefault="00A370B7" w:rsidP="004517DD">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100</w:t>
            </w:r>
          </w:p>
        </w:tc>
        <w:tc>
          <w:tcPr>
            <w:tcW w:w="344" w:type="pct"/>
            <w:shd w:val="clear" w:color="auto" w:fill="92D050"/>
            <w:noWrap/>
            <w:vAlign w:val="center"/>
            <w:hideMark/>
          </w:tcPr>
          <w:p w14:paraId="16F98D25"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835" w:type="pct"/>
            <w:shd w:val="clear" w:color="auto" w:fill="92D050"/>
            <w:noWrap/>
            <w:vAlign w:val="center"/>
            <w:hideMark/>
          </w:tcPr>
          <w:p w14:paraId="16F98D26"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Info</w:t>
            </w:r>
          </w:p>
        </w:tc>
        <w:tc>
          <w:tcPr>
            <w:tcW w:w="335" w:type="pct"/>
            <w:shd w:val="clear" w:color="auto" w:fill="92D050"/>
            <w:noWrap/>
            <w:vAlign w:val="center"/>
            <w:hideMark/>
          </w:tcPr>
          <w:p w14:paraId="16F98D27" w14:textId="77777777" w:rsidR="00A370B7" w:rsidRPr="00A370B7" w:rsidRDefault="00A370B7" w:rsidP="004517DD">
            <w:pPr>
              <w:spacing w:line="240" w:lineRule="auto"/>
              <w:rPr>
                <w:rFonts w:eastAsia="Times New Roman"/>
                <w:color w:val="000000"/>
                <w:sz w:val="16"/>
                <w:lang w:eastAsia="de-DE"/>
              </w:rPr>
            </w:pPr>
            <w:r w:rsidRPr="00A370B7">
              <w:rPr>
                <w:rFonts w:eastAsia="Times New Roman"/>
                <w:color w:val="000000"/>
                <w:sz w:val="16"/>
                <w:lang w:eastAsia="de-DE"/>
              </w:rPr>
              <w:t>C</w:t>
            </w:r>
          </w:p>
        </w:tc>
        <w:tc>
          <w:tcPr>
            <w:tcW w:w="1384" w:type="pct"/>
            <w:shd w:val="clear" w:color="auto" w:fill="92D050"/>
            <w:vAlign w:val="center"/>
          </w:tcPr>
          <w:p w14:paraId="16F98D28" w14:textId="77777777" w:rsidR="00A370B7" w:rsidRPr="00A370B7" w:rsidRDefault="000C467F" w:rsidP="004517DD">
            <w:pPr>
              <w:spacing w:line="240" w:lineRule="auto"/>
              <w:rPr>
                <w:rFonts w:eastAsia="Times New Roman"/>
                <w:color w:val="000000"/>
                <w:sz w:val="16"/>
                <w:lang w:eastAsia="de-DE"/>
              </w:rPr>
            </w:pPr>
            <w:r>
              <w:rPr>
                <w:rFonts w:eastAsia="Times New Roman"/>
                <w:color w:val="000000"/>
                <w:sz w:val="16"/>
                <w:lang w:eastAsia="de-DE"/>
              </w:rPr>
              <w:t>Detailinformation</w:t>
            </w:r>
          </w:p>
        </w:tc>
      </w:tr>
      <w:tr w:rsidR="00A370B7" w:rsidRPr="00DD1805" w14:paraId="16F98D31" w14:textId="77777777" w:rsidTr="00B2672A">
        <w:trPr>
          <w:cantSplit/>
          <w:trHeight w:val="315"/>
        </w:trPr>
        <w:tc>
          <w:tcPr>
            <w:tcW w:w="1383" w:type="pct"/>
            <w:shd w:val="clear" w:color="auto" w:fill="C00000"/>
            <w:noWrap/>
            <w:vAlign w:val="center"/>
            <w:hideMark/>
          </w:tcPr>
          <w:p w14:paraId="16F98D2A" w14:textId="77777777" w:rsidR="00A370B7" w:rsidRPr="00B2672A" w:rsidRDefault="00A370B7" w:rsidP="004517DD">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asram:CustomerAssignedIdentificationIdentifier</w:t>
            </w:r>
          </w:p>
        </w:tc>
        <w:tc>
          <w:tcPr>
            <w:tcW w:w="277" w:type="pct"/>
            <w:shd w:val="clear" w:color="auto" w:fill="C00000"/>
            <w:vAlign w:val="center"/>
            <w:hideMark/>
          </w:tcPr>
          <w:p w14:paraId="16F98D2B" w14:textId="77777777" w:rsidR="00A370B7" w:rsidRPr="00B2672A" w:rsidRDefault="00A370B7" w:rsidP="004517D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42" w:type="pct"/>
            <w:shd w:val="clear" w:color="auto" w:fill="C00000"/>
            <w:noWrap/>
            <w:vAlign w:val="center"/>
            <w:hideMark/>
          </w:tcPr>
          <w:p w14:paraId="16F98D2C" w14:textId="77777777" w:rsidR="00A370B7" w:rsidRPr="00B2672A" w:rsidRDefault="00A370B7" w:rsidP="004517D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64</w:t>
            </w:r>
          </w:p>
        </w:tc>
        <w:tc>
          <w:tcPr>
            <w:tcW w:w="344" w:type="pct"/>
            <w:shd w:val="clear" w:color="auto" w:fill="C00000"/>
            <w:noWrap/>
            <w:vAlign w:val="center"/>
            <w:hideMark/>
          </w:tcPr>
          <w:p w14:paraId="16F98D2D" w14:textId="77777777" w:rsidR="00A370B7" w:rsidRPr="00B2672A" w:rsidRDefault="00A370B7" w:rsidP="004517D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835" w:type="pct"/>
            <w:shd w:val="clear" w:color="auto" w:fill="C00000"/>
            <w:noWrap/>
            <w:vAlign w:val="center"/>
            <w:hideMark/>
          </w:tcPr>
          <w:p w14:paraId="16F98D2E" w14:textId="77777777" w:rsidR="00A370B7" w:rsidRPr="00B2672A" w:rsidRDefault="00A370B7" w:rsidP="004517D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115463</w:t>
            </w:r>
          </w:p>
        </w:tc>
        <w:tc>
          <w:tcPr>
            <w:tcW w:w="335" w:type="pct"/>
            <w:shd w:val="clear" w:color="auto" w:fill="C00000"/>
            <w:noWrap/>
            <w:vAlign w:val="center"/>
            <w:hideMark/>
          </w:tcPr>
          <w:p w14:paraId="16F98D2F" w14:textId="77777777" w:rsidR="00A370B7" w:rsidRPr="00B2672A" w:rsidRDefault="00A370B7" w:rsidP="004517DD">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384" w:type="pct"/>
            <w:shd w:val="clear" w:color="auto" w:fill="C00000"/>
            <w:vAlign w:val="center"/>
          </w:tcPr>
          <w:p w14:paraId="16F98D30" w14:textId="77777777" w:rsidR="00A370B7" w:rsidRPr="00B2672A" w:rsidRDefault="004517DD" w:rsidP="004517DD">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Customer</w:t>
            </w:r>
            <w:r w:rsidR="00A370B7" w:rsidRPr="00B2672A">
              <w:rPr>
                <w:rFonts w:eastAsia="Times New Roman"/>
                <w:color w:val="FFFFFF" w:themeColor="background1"/>
                <w:sz w:val="16"/>
                <w:lang w:eastAsia="de-DE"/>
              </w:rPr>
              <w:t xml:space="preserve"> material number.</w:t>
            </w:r>
          </w:p>
        </w:tc>
      </w:tr>
      <w:tr w:rsidR="00A370B7" w:rsidRPr="00AD4FE7" w14:paraId="16F98D39" w14:textId="77777777" w:rsidTr="00B2672A">
        <w:trPr>
          <w:cantSplit/>
          <w:trHeight w:val="315"/>
        </w:trPr>
        <w:tc>
          <w:tcPr>
            <w:tcW w:w="1383" w:type="pct"/>
            <w:shd w:val="clear" w:color="auto" w:fill="92D050"/>
            <w:noWrap/>
            <w:vAlign w:val="center"/>
            <w:hideMark/>
          </w:tcPr>
          <w:p w14:paraId="16F98D32" w14:textId="77777777" w:rsidR="00A370B7" w:rsidRPr="00A370B7" w:rsidRDefault="00A370B7" w:rsidP="004517DD">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asram:SellerAssignedEx</w:t>
            </w:r>
            <w:r w:rsidR="004517DD">
              <w:rPr>
                <w:rFonts w:eastAsia="Times New Roman" w:cs="Arial"/>
                <w:bCs/>
                <w:color w:val="000000"/>
                <w:sz w:val="16"/>
                <w:szCs w:val="20"/>
                <w:lang w:eastAsia="de-DE"/>
              </w:rPr>
              <w:t>tensionIdentificationIdentifier</w:t>
            </w:r>
          </w:p>
        </w:tc>
        <w:tc>
          <w:tcPr>
            <w:tcW w:w="277" w:type="pct"/>
            <w:shd w:val="clear" w:color="auto" w:fill="92D050"/>
            <w:vAlign w:val="center"/>
            <w:hideMark/>
          </w:tcPr>
          <w:p w14:paraId="16F98D33" w14:textId="77777777" w:rsidR="00A370B7" w:rsidRPr="00A370B7" w:rsidRDefault="00A370B7" w:rsidP="004517DD">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D34" w14:textId="77777777" w:rsidR="00A370B7" w:rsidRPr="00A370B7" w:rsidRDefault="00A370B7" w:rsidP="004517DD">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64</w:t>
            </w:r>
          </w:p>
        </w:tc>
        <w:tc>
          <w:tcPr>
            <w:tcW w:w="344" w:type="pct"/>
            <w:shd w:val="clear" w:color="auto" w:fill="92D050"/>
            <w:noWrap/>
            <w:vAlign w:val="center"/>
            <w:hideMark/>
          </w:tcPr>
          <w:p w14:paraId="16F98D35"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835" w:type="pct"/>
            <w:shd w:val="clear" w:color="auto" w:fill="92D050"/>
            <w:noWrap/>
            <w:vAlign w:val="center"/>
            <w:hideMark/>
          </w:tcPr>
          <w:p w14:paraId="16F98D36"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cs="Arial"/>
                <w:sz w:val="16"/>
                <w:szCs w:val="20"/>
              </w:rPr>
              <w:t>0000172763</w:t>
            </w:r>
          </w:p>
        </w:tc>
        <w:tc>
          <w:tcPr>
            <w:tcW w:w="335" w:type="pct"/>
            <w:shd w:val="clear" w:color="auto" w:fill="92D050"/>
            <w:noWrap/>
            <w:vAlign w:val="center"/>
            <w:hideMark/>
          </w:tcPr>
          <w:p w14:paraId="16F98D37" w14:textId="77777777" w:rsidR="00A370B7" w:rsidRPr="00A370B7" w:rsidRDefault="00A370B7" w:rsidP="004517DD">
            <w:pPr>
              <w:spacing w:line="240" w:lineRule="auto"/>
              <w:rPr>
                <w:rFonts w:eastAsia="Times New Roman"/>
                <w:color w:val="000000"/>
                <w:sz w:val="16"/>
                <w:lang w:eastAsia="de-DE"/>
              </w:rPr>
            </w:pPr>
            <w:r w:rsidRPr="00A370B7">
              <w:rPr>
                <w:rFonts w:eastAsia="Times New Roman"/>
                <w:color w:val="000000"/>
                <w:sz w:val="16"/>
                <w:lang w:eastAsia="de-DE"/>
              </w:rPr>
              <w:t>C</w:t>
            </w:r>
          </w:p>
        </w:tc>
        <w:tc>
          <w:tcPr>
            <w:tcW w:w="1384" w:type="pct"/>
            <w:shd w:val="clear" w:color="auto" w:fill="92D050"/>
            <w:vAlign w:val="center"/>
          </w:tcPr>
          <w:p w14:paraId="16F98D38" w14:textId="77777777" w:rsidR="00A370B7" w:rsidRPr="00A370B7" w:rsidRDefault="00A370B7" w:rsidP="004517DD">
            <w:pPr>
              <w:spacing w:line="240" w:lineRule="auto"/>
              <w:rPr>
                <w:rFonts w:eastAsia="Times New Roman"/>
                <w:color w:val="000000"/>
                <w:sz w:val="16"/>
                <w:lang w:eastAsia="de-DE"/>
              </w:rPr>
            </w:pPr>
            <w:r w:rsidRPr="00A370B7">
              <w:rPr>
                <w:rFonts w:eastAsia="Times New Roman"/>
                <w:color w:val="000000"/>
                <w:sz w:val="16"/>
                <w:lang w:eastAsia="de-DE"/>
              </w:rPr>
              <w:t>Supplier Material Number proposed by customer</w:t>
            </w:r>
            <w:r w:rsidR="004517DD">
              <w:rPr>
                <w:rFonts w:eastAsia="Times New Roman"/>
                <w:color w:val="000000"/>
                <w:sz w:val="16"/>
                <w:lang w:eastAsia="de-DE"/>
              </w:rPr>
              <w:t xml:space="preserve"> for this material</w:t>
            </w:r>
          </w:p>
        </w:tc>
      </w:tr>
      <w:tr w:rsidR="00A370B7" w:rsidRPr="00AD4FE7" w14:paraId="16F98D41" w14:textId="77777777" w:rsidTr="00B2672A">
        <w:trPr>
          <w:cantSplit/>
          <w:trHeight w:val="315"/>
        </w:trPr>
        <w:tc>
          <w:tcPr>
            <w:tcW w:w="1383" w:type="pct"/>
            <w:shd w:val="clear" w:color="auto" w:fill="92D050"/>
            <w:noWrap/>
            <w:vAlign w:val="center"/>
            <w:hideMark/>
          </w:tcPr>
          <w:p w14:paraId="16F98D3A" w14:textId="77777777" w:rsidR="00A370B7" w:rsidRPr="00A370B7" w:rsidRDefault="00A370B7" w:rsidP="006A71C1">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asram:SellerAssignedIdentificationIdentifier</w:t>
            </w:r>
          </w:p>
        </w:tc>
        <w:tc>
          <w:tcPr>
            <w:tcW w:w="277" w:type="pct"/>
            <w:shd w:val="clear" w:color="auto" w:fill="92D050"/>
            <w:vAlign w:val="center"/>
            <w:hideMark/>
          </w:tcPr>
          <w:p w14:paraId="16F98D3B"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42" w:type="pct"/>
            <w:shd w:val="clear" w:color="auto" w:fill="92D050"/>
            <w:noWrap/>
            <w:vAlign w:val="center"/>
            <w:hideMark/>
          </w:tcPr>
          <w:p w14:paraId="16F98D3C"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64</w:t>
            </w:r>
          </w:p>
        </w:tc>
        <w:tc>
          <w:tcPr>
            <w:tcW w:w="344" w:type="pct"/>
            <w:shd w:val="clear" w:color="auto" w:fill="92D050"/>
            <w:noWrap/>
            <w:vAlign w:val="center"/>
            <w:hideMark/>
          </w:tcPr>
          <w:p w14:paraId="16F98D3D"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835" w:type="pct"/>
            <w:shd w:val="clear" w:color="auto" w:fill="92D050"/>
            <w:noWrap/>
            <w:vAlign w:val="center"/>
            <w:hideMark/>
          </w:tcPr>
          <w:p w14:paraId="16F98D3E" w14:textId="77777777" w:rsidR="00A370B7" w:rsidRPr="00A370B7" w:rsidRDefault="00A370B7" w:rsidP="004517D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76967539</w:t>
            </w:r>
          </w:p>
        </w:tc>
        <w:tc>
          <w:tcPr>
            <w:tcW w:w="335" w:type="pct"/>
            <w:shd w:val="clear" w:color="auto" w:fill="92D050"/>
            <w:noWrap/>
            <w:vAlign w:val="center"/>
            <w:hideMark/>
          </w:tcPr>
          <w:p w14:paraId="16F98D3F" w14:textId="77777777" w:rsidR="00A370B7" w:rsidRPr="00A370B7" w:rsidRDefault="00A370B7" w:rsidP="004517D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384" w:type="pct"/>
            <w:shd w:val="clear" w:color="auto" w:fill="92D050"/>
            <w:vAlign w:val="center"/>
          </w:tcPr>
          <w:p w14:paraId="16F98D40" w14:textId="77777777" w:rsidR="00A370B7" w:rsidRPr="00A370B7" w:rsidRDefault="00A370B7" w:rsidP="004A44B7">
            <w:pPr>
              <w:spacing w:line="240" w:lineRule="auto"/>
              <w:rPr>
                <w:rFonts w:eastAsia="Times New Roman"/>
                <w:color w:val="000000"/>
                <w:sz w:val="16"/>
                <w:lang w:eastAsia="de-DE"/>
              </w:rPr>
            </w:pPr>
            <w:r w:rsidRPr="00A370B7">
              <w:rPr>
                <w:rFonts w:eastAsia="Times New Roman"/>
                <w:color w:val="000000"/>
                <w:sz w:val="16"/>
                <w:lang w:eastAsia="de-DE"/>
              </w:rPr>
              <w:t>Supplier</w:t>
            </w:r>
            <w:r w:rsidR="004517DD">
              <w:rPr>
                <w:rFonts w:eastAsia="Times New Roman"/>
                <w:color w:val="000000"/>
                <w:sz w:val="16"/>
                <w:lang w:eastAsia="de-DE"/>
              </w:rPr>
              <w:t xml:space="preserve"> </w:t>
            </w:r>
            <w:r w:rsidRPr="00A370B7">
              <w:rPr>
                <w:rFonts w:eastAsia="Times New Roman"/>
                <w:color w:val="000000"/>
                <w:sz w:val="16"/>
                <w:lang w:eastAsia="de-DE"/>
              </w:rPr>
              <w:t>Material</w:t>
            </w:r>
            <w:r w:rsidR="004517DD">
              <w:rPr>
                <w:rFonts w:eastAsia="Times New Roman"/>
                <w:color w:val="000000"/>
                <w:sz w:val="16"/>
                <w:lang w:eastAsia="de-DE"/>
              </w:rPr>
              <w:t xml:space="preserve"> </w:t>
            </w:r>
            <w:r w:rsidRPr="00A370B7">
              <w:rPr>
                <w:rFonts w:eastAsia="Times New Roman"/>
                <w:color w:val="000000"/>
                <w:sz w:val="16"/>
                <w:lang w:eastAsia="de-DE"/>
              </w:rPr>
              <w:t>Number</w:t>
            </w:r>
            <w:r w:rsidR="004517DD">
              <w:rPr>
                <w:rFonts w:eastAsia="Times New Roman"/>
                <w:color w:val="000000"/>
                <w:sz w:val="16"/>
                <w:lang w:eastAsia="de-DE"/>
              </w:rPr>
              <w:t xml:space="preserve"> maintained in article master data</w:t>
            </w:r>
            <w:r w:rsidR="004A44B7">
              <w:rPr>
                <w:rFonts w:eastAsia="Times New Roman"/>
                <w:color w:val="000000"/>
                <w:sz w:val="16"/>
                <w:lang w:eastAsia="de-DE"/>
              </w:rPr>
              <w:t>:</w:t>
            </w:r>
          </w:p>
        </w:tc>
      </w:tr>
    </w:tbl>
    <w:p w14:paraId="16F98D42" w14:textId="77777777" w:rsidR="005A371A" w:rsidRPr="00CB3280" w:rsidRDefault="002F1CB1" w:rsidP="00CB3280">
      <w:pPr>
        <w:pStyle w:val="berschrift4"/>
        <w:ind w:left="851" w:hanging="851"/>
        <w:rPr>
          <w:szCs w:val="20"/>
        </w:rPr>
      </w:pPr>
      <w:bookmarkStart w:id="75" w:name="_Toc347482205"/>
      <w:r w:rsidRPr="00CB3280">
        <w:rPr>
          <w:szCs w:val="20"/>
        </w:rPr>
        <w:t>a</w:t>
      </w:r>
      <w:r w:rsidR="005A371A" w:rsidRPr="00CB3280">
        <w:rPr>
          <w:szCs w:val="20"/>
        </w:rPr>
        <w:t>sram:InformationCINote</w:t>
      </w:r>
      <w:bookmarkEnd w:id="75"/>
    </w:p>
    <w:p w14:paraId="16F98D43" w14:textId="77777777" w:rsidR="001B7D67" w:rsidRPr="001B7D67" w:rsidRDefault="001B7D67" w:rsidP="001B7D67"/>
    <w:p w14:paraId="16F98D44" w14:textId="77777777" w:rsidR="004A024B" w:rsidRPr="004A024B" w:rsidRDefault="001B7D67" w:rsidP="004A024B">
      <w:r>
        <w:rPr>
          <w:noProof/>
          <w:lang w:eastAsia="zh-TW"/>
        </w:rPr>
        <mc:AlternateContent>
          <mc:Choice Requires="wpg">
            <w:drawing>
              <wp:inline distT="0" distB="0" distL="0" distR="0" wp14:anchorId="16F9920C" wp14:editId="16F9920D">
                <wp:extent cx="4324985" cy="1348105"/>
                <wp:effectExtent l="0" t="0" r="18415" b="4445"/>
                <wp:docPr id="987" name="Gruppieren 987"/>
                <wp:cNvGraphicFramePr/>
                <a:graphic xmlns:a="http://schemas.openxmlformats.org/drawingml/2006/main">
                  <a:graphicData uri="http://schemas.microsoft.com/office/word/2010/wordprocessingGroup">
                    <wpg:wgp>
                      <wpg:cNvGrpSpPr/>
                      <wpg:grpSpPr>
                        <a:xfrm>
                          <a:off x="0" y="0"/>
                          <a:ext cx="4324985" cy="1348105"/>
                          <a:chOff x="0" y="0"/>
                          <a:chExt cx="4324985" cy="1348105"/>
                        </a:xfrm>
                      </wpg:grpSpPr>
                      <wps:wsp>
                        <wps:cNvPr id="605" name="Rectangle 6618"/>
                        <wps:cNvSpPr>
                          <a:spLocks noChangeArrowheads="1"/>
                        </wps:cNvSpPr>
                        <wps:spPr bwMode="auto">
                          <a:xfrm>
                            <a:off x="390525" y="409575"/>
                            <a:ext cx="1789430" cy="344805"/>
                          </a:xfrm>
                          <a:prstGeom prst="rect">
                            <a:avLst/>
                          </a:prstGeom>
                          <a:solidFill>
                            <a:srgbClr val="8DB3E2"/>
                          </a:solidFill>
                          <a:ln w="25400">
                            <a:solidFill>
                              <a:srgbClr val="000000"/>
                            </a:solidFill>
                            <a:miter lim="800000"/>
                            <a:headEnd/>
                            <a:tailEnd/>
                          </a:ln>
                        </wps:spPr>
                        <wps:txbx>
                          <w:txbxContent>
                            <w:p w14:paraId="16F99392" w14:textId="77777777" w:rsidR="009502FA" w:rsidRPr="00C532BE" w:rsidRDefault="009502FA" w:rsidP="001B7D67">
                              <w:pPr>
                                <w:spacing w:line="240" w:lineRule="auto"/>
                                <w:rPr>
                                  <w:b/>
                                  <w:szCs w:val="20"/>
                                </w:rPr>
                              </w:pPr>
                              <w:proofErr w:type="spellStart"/>
                              <w:proofErr w:type="gramStart"/>
                              <w:r w:rsidRPr="005A371A">
                                <w:rPr>
                                  <w:rFonts w:cs="Arial"/>
                                  <w:b/>
                                  <w:bCs/>
                                  <w:szCs w:val="20"/>
                                </w:rPr>
                                <w:t>asram:</w:t>
                              </w:r>
                              <w:proofErr w:type="gramEnd"/>
                              <w:r w:rsidRPr="005A371A">
                                <w:rPr>
                                  <w:rFonts w:cs="Arial"/>
                                  <w:b/>
                                  <w:bCs/>
                                  <w:szCs w:val="20"/>
                                </w:rPr>
                                <w:t>InformationCINote</w:t>
                              </w:r>
                              <w:proofErr w:type="spellEnd"/>
                            </w:p>
                          </w:txbxContent>
                        </wps:txbx>
                        <wps:bodyPr rot="0" vert="horz" wrap="square" lIns="91440" tIns="45720" rIns="91440" bIns="45720" anchor="t" anchorCtr="0" upright="1">
                          <a:noAutofit/>
                        </wps:bodyPr>
                      </wps:wsp>
                      <wps:wsp>
                        <wps:cNvPr id="606" name="AutoShape 6621"/>
                        <wps:cNvCnPr>
                          <a:cxnSpLocks noChangeShapeType="1"/>
                        </wps:cNvCnPr>
                        <wps:spPr bwMode="auto">
                          <a:xfrm>
                            <a:off x="25622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 name="Rectangle 6622"/>
                        <wps:cNvSpPr>
                          <a:spLocks noChangeArrowheads="1"/>
                        </wps:cNvSpPr>
                        <wps:spPr bwMode="auto">
                          <a:xfrm>
                            <a:off x="218122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8" name="Rectangle 6623"/>
                        <wps:cNvSpPr>
                          <a:spLocks noChangeArrowheads="1"/>
                        </wps:cNvSpPr>
                        <wps:spPr bwMode="auto">
                          <a:xfrm>
                            <a:off x="2962275" y="866775"/>
                            <a:ext cx="13627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93" w14:textId="77777777" w:rsidR="009502FA" w:rsidRPr="001720AA" w:rsidRDefault="009502FA" w:rsidP="001B7D67">
                              <w:pPr>
                                <w:spacing w:line="240" w:lineRule="auto"/>
                              </w:pPr>
                              <w:proofErr w:type="spellStart"/>
                              <w:r w:rsidRPr="00FA1DA3">
                                <w:rPr>
                                  <w:rFonts w:cs="Arial"/>
                                  <w:bCs/>
                                  <w:szCs w:val="20"/>
                                  <w:lang w:val="de-DE"/>
                                </w:rPr>
                                <w:t>asram:SubjectCode</w:t>
                              </w:r>
                              <w:proofErr w:type="spellEnd"/>
                            </w:p>
                          </w:txbxContent>
                        </wps:txbx>
                        <wps:bodyPr rot="0" vert="horz" wrap="square" lIns="91440" tIns="45720" rIns="91440" bIns="45720" anchor="t" anchorCtr="0" upright="1">
                          <a:noAutofit/>
                        </wps:bodyPr>
                      </wps:wsp>
                      <wps:wsp>
                        <wps:cNvPr id="609" name="AutoShape 6624"/>
                        <wps:cNvCnPr>
                          <a:cxnSpLocks noChangeShapeType="1"/>
                        </wps:cNvCnPr>
                        <wps:spPr bwMode="auto">
                          <a:xfrm>
                            <a:off x="23717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0" name="AutoShape 6625"/>
                        <wps:cNvCnPr>
                          <a:cxnSpLocks noChangeShapeType="1"/>
                        </wps:cNvCnPr>
                        <wps:spPr bwMode="auto">
                          <a:xfrm>
                            <a:off x="21717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1" name="Rectangle 6626"/>
                        <wps:cNvSpPr>
                          <a:spLocks noChangeArrowheads="1"/>
                        </wps:cNvSpPr>
                        <wps:spPr bwMode="auto">
                          <a:xfrm>
                            <a:off x="2962275" y="0"/>
                            <a:ext cx="13017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94" w14:textId="77777777" w:rsidR="009502FA" w:rsidRPr="001720AA" w:rsidRDefault="009502FA" w:rsidP="001B7D67">
                              <w:pPr>
                                <w:spacing w:line="240" w:lineRule="auto"/>
                                <w:rPr>
                                  <w:szCs w:val="20"/>
                                </w:rPr>
                              </w:pPr>
                              <w:proofErr w:type="spellStart"/>
                              <w:r w:rsidRPr="00CD0FCF">
                                <w:rPr>
                                  <w:rFonts w:cs="Arial"/>
                                  <w:bCs/>
                                  <w:szCs w:val="20"/>
                                  <w:lang w:val="de-DE"/>
                                </w:rPr>
                                <w:t>asram:ContentText</w:t>
                              </w:r>
                              <w:proofErr w:type="spellEnd"/>
                            </w:p>
                          </w:txbxContent>
                        </wps:txbx>
                        <wps:bodyPr rot="0" vert="horz" wrap="square" lIns="91440" tIns="45720" rIns="91440" bIns="45720" anchor="t" anchorCtr="0" upright="1">
                          <a:noAutofit/>
                        </wps:bodyPr>
                      </wps:wsp>
                      <wps:wsp>
                        <wps:cNvPr id="612" name="AutoShape 6627"/>
                        <wps:cNvCnPr>
                          <a:cxnSpLocks noChangeShapeType="1"/>
                        </wps:cNvCnPr>
                        <wps:spPr bwMode="auto">
                          <a:xfrm>
                            <a:off x="25622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 name="AutoShape 6628"/>
                        <wps:cNvCnPr>
                          <a:cxnSpLocks noChangeShapeType="1"/>
                        </wps:cNvCnPr>
                        <wps:spPr bwMode="auto">
                          <a:xfrm>
                            <a:off x="2571750"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8" name="Rechteck 628"/>
                        <wps:cNvSpPr>
                          <a:spLocks noChangeArrowheads="1"/>
                        </wps:cNvSpPr>
                        <wps:spPr bwMode="auto">
                          <a:xfrm>
                            <a:off x="0" y="438150"/>
                            <a:ext cx="4953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95" w14:textId="77777777" w:rsidR="009502FA" w:rsidRDefault="009502FA" w:rsidP="001B7D6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976" name="Rechteck 976"/>
                        <wps:cNvSpPr>
                          <a:spLocks noChangeArrowheads="1"/>
                        </wps:cNvSpPr>
                        <wps:spPr bwMode="auto">
                          <a:xfrm>
                            <a:off x="2581275" y="190500"/>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96" w14:textId="77777777" w:rsidR="009502FA" w:rsidRDefault="009502FA" w:rsidP="001B7D6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986" name="Rechteck 986"/>
                        <wps:cNvSpPr>
                          <a:spLocks noChangeArrowheads="1"/>
                        </wps:cNvSpPr>
                        <wps:spPr bwMode="auto">
                          <a:xfrm>
                            <a:off x="2590800" y="1076325"/>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97" w14:textId="77777777" w:rsidR="009502FA" w:rsidRDefault="009502FA" w:rsidP="001B7D6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987" o:spid="_x0000_s1708" style="width:340.55pt;height:106.15pt;mso-position-horizontal-relative:char;mso-position-vertical-relative:line" coordsize="43249,13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">
                <v:rect id="Rectangle 6618" o:spid="_x0000_s1709" style="position:absolute;left:3905;top:4095;width:1789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7x4MIA&#10;AADcAAAADwAAAGRycy9kb3ducmV2LnhtbESPzarCMBSE9xd8h3AEd9dUQblWo4giiAvBH3B7bI5N&#10;sTkpTdTq0xtBuMthZr5hJrPGluJOtS8cK+h1ExDEmdMF5wqOh9XvHwgfkDWWjknBkzzMpq2fCaba&#10;PXhH933IRYSwT1GBCaFKpfSZIYu+6yri6F1cbTFEWedS1/iIcFvKfpIMpcWC44LBihaGsuv+ZhUs&#10;byezejnjN1sqXvqMbjHqr5XqtJv5GESgJvyHv+21VjBMBvA5E4+An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bvHgwgAAANwAAAAPAAAAAAAAAAAAAAAAAJgCAABkcnMvZG93&#10;bnJldi54bWxQSwUGAAAAAAQABAD1AAAAhwMAAAAA&#10;" fillcolor="#8db3e2" strokeweight="2pt">
                  <v:textbox>
                    <w:txbxContent>
                      <w:p w14:paraId="16F99392" w14:textId="77777777" w:rsidR="009502FA" w:rsidRPr="00C532BE" w:rsidRDefault="009502FA" w:rsidP="001B7D67">
                        <w:pPr>
                          <w:spacing w:line="240" w:lineRule="auto"/>
                          <w:rPr>
                            <w:b/>
                            <w:szCs w:val="20"/>
                          </w:rPr>
                        </w:pPr>
                        <w:proofErr w:type="spellStart"/>
                        <w:proofErr w:type="gramStart"/>
                        <w:r w:rsidRPr="005A371A">
                          <w:rPr>
                            <w:rFonts w:cs="Arial"/>
                            <w:b/>
                            <w:bCs/>
                            <w:szCs w:val="20"/>
                          </w:rPr>
                          <w:t>asram:</w:t>
                        </w:r>
                        <w:proofErr w:type="gramEnd"/>
                        <w:r w:rsidRPr="005A371A">
                          <w:rPr>
                            <w:rFonts w:cs="Arial"/>
                            <w:b/>
                            <w:bCs/>
                            <w:szCs w:val="20"/>
                          </w:rPr>
                          <w:t>InformationCINote</w:t>
                        </w:r>
                        <w:proofErr w:type="spellEnd"/>
                      </w:p>
                    </w:txbxContent>
                  </v:textbox>
                </v:rect>
                <v:shape id="AutoShape 6621" o:spid="_x0000_s1710" type="#_x0000_t32" style="position:absolute;left:25622;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MqG8QAAADcAAAADwAAAGRycy9kb3ducmV2LnhtbESP3YrCMBSE7wXfIRzBO00V6Wo1igii&#10;LOyKP+jtoTm2xeakNLF2336zsODlMDPfMItVa0rRUO0KywpGwwgEcWp1wZmCy3k7mIJwHlljaZkU&#10;/JCD1bLbWWCi7YuP1Jx8JgKEXYIKcu+rREqX5mTQDW1FHLy7rQ36IOtM6hpfAW5KOY6iWBosOCzk&#10;WNEmp/RxehoFzeH6/bGtmt3BZ9fJ8XMyu6H5Uqrfa9dzEJ5a/w7/t/daQRzF8HcmHA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YyobxAAAANwAAAAPAAAAAAAAAAAA&#10;AAAAAKECAABkcnMvZG93bnJldi54bWxQSwUGAAAAAAQABAD5AAAAkgMAAAAA&#10;" strokeweight="2pt"/>
                <v:rect id="Rectangle 6622" o:spid="_x0000_s1711" style="position:absolute;left:21812;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xo2sUA&#10;AADcAAAADwAAAGRycy9kb3ducmV2LnhtbESPX2vCMBTF3wf7DuEOfJvpBP9QjUUGYwMRnG7vl+ba&#10;FpubLklttk9vhIGPh3PO73BWRTStuJDzjWUFL+MMBHFpdcOVgq/j2/MChA/IGlvLpOCXPBTrx4cV&#10;5toO/EmXQ6hEgrDPUUEdQpdL6cuaDPqx7YiTd7LOYEjSVVI7HBLctHKSZTNpsOG0UGNHrzWV50Nv&#10;FHS7af8+/9m6v+9Fvy9xG22YRKVGT3GzBBEohnv4v/2hFcyyOdzOp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GjaxQAAANwAAAAPAAAAAAAAAAAAAAAAAJgCAABkcnMv&#10;ZG93bnJldi54bWxQSwUGAAAAAAQABAD1AAAAigMAAAAA&#10;" strokeweight="2pt"/>
                <v:rect id="Rectangle 6623" o:spid="_x0000_s1712" style="position:absolute;left:29622;top:8667;width:136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UQv8QA&#10;AADcAAAADwAAAGRycy9kb3ducmV2LnhtbESPwUrDQBCG74LvsIzgRewmIq3Ebou0SMVTk4rnITsm&#10;wexs2F3b7dt3DkKPwz//N98s19mN6kghDp4NlLMCFHHr7cCdga/D++MLqJiQLY6eycCZIqxXtzdL&#10;rKw/cU3HJnVKIBwrNNCnNFVax7Ynh3HmJ2LJfnxwmGQMnbYBTwJ3o34qirl2OLBc6HGiTU/tb/Pn&#10;RKPM9Xezezj7T7+th9KG531eGHN/l99eQSXK6br83/6wBuaF2MozQgC9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1EL/EAAAA3AAAAA8AAAAAAAAAAAAAAAAAmAIAAGRycy9k&#10;b3ducmV2LnhtbFBLBQYAAAAABAAEAPUAAACJAwAAAAA=&#10;" filled="f" fillcolor="#8db3e2" strokeweight="2pt">
                  <v:textbox>
                    <w:txbxContent>
                      <w:p w14:paraId="16F99393" w14:textId="77777777" w:rsidR="009502FA" w:rsidRPr="001720AA" w:rsidRDefault="009502FA" w:rsidP="001B7D67">
                        <w:pPr>
                          <w:spacing w:line="240" w:lineRule="auto"/>
                        </w:pPr>
                        <w:proofErr w:type="spellStart"/>
                        <w:r w:rsidRPr="00FA1DA3">
                          <w:rPr>
                            <w:rFonts w:cs="Arial"/>
                            <w:bCs/>
                            <w:szCs w:val="20"/>
                            <w:lang w:val="de-DE"/>
                          </w:rPr>
                          <w:t>asram:SubjectCode</w:t>
                        </w:r>
                        <w:proofErr w:type="spellEnd"/>
                      </w:p>
                    </w:txbxContent>
                  </v:textbox>
                </v:rect>
                <v:shape id="AutoShape 6624" o:spid="_x0000_s1713" type="#_x0000_t32" style="position:absolute;left:23717;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y+acQAAADcAAAADwAAAGRycy9kb3ducmV2LnhtbESPQYvCMBSE74L/ITzBm6Yu4q7VKLIg&#10;irBKVfT6aJ5tsXkpTaz132+EhT0OM/MNM1+2phQN1a6wrGA0jEAQp1YXnCk4n9aDLxDOI2ssLZOC&#10;FzlYLrqdOcbaPjmh5ugzESDsYlSQe1/FUro0J4NuaCvi4N1sbdAHWWdS1/gMcFPKjyiaSIMFh4Uc&#10;K/rOKb0fH0ZBc7jsP9dVszn47DJOduPpFc2PUv1eu5qB8NT6//Bfe6sVTKIpvM+EI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L5pxAAAANwAAAAPAAAAAAAAAAAA&#10;AAAAAKECAABkcnMvZG93bnJldi54bWxQSwUGAAAAAAQABAD5AAAAkgMAAAAA&#10;" strokeweight="2pt"/>
                <v:shape id="AutoShape 6625" o:spid="_x0000_s1714" type="#_x0000_t32" style="position:absolute;left:21717;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BKcAAAADcAAAADwAAAGRycy9kb3ducmV2LnhtbERPy4rCMBTdC/5DuII7TR3ERzWKCDLD&#10;gIoPdHtprm2xuSlNrPXvzUJweTjv+bIxhaipcrllBYN+BII4sTrnVMH5tOlNQDiPrLGwTApe5GC5&#10;aLfmGGv75APVR5+KEMIuRgWZ92UspUsyMuj6tiQO3M1WBn2AVSp1hc8Qbgr5E0UjaTDn0JBhSeuM&#10;kvvxYRTU+8tuvCnr371PL8PD/3B6RbNVqttpVjMQnhr/FX/cf1rBaBD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YfgSnAAAAA3AAAAA8AAAAAAAAAAAAAAAAA&#10;oQIAAGRycy9kb3ducmV2LnhtbFBLBQYAAAAABAAEAPkAAACOAwAAAAA=&#10;" strokeweight="2pt"/>
                <v:rect id="Rectangle 6626" o:spid="_x0000_s1715" style="position:absolute;left:29622;width:1301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v/8QA&#10;AADcAAAADwAAAGRycy9kb3ducmV2LnhtbESPQWsCMRCF74X+hzAFL0WzkaKyGqW0iKWn7rZ4Hjbj&#10;7uJmsiSpxn/fFAo9Pt68783b7JIdxIV86B1rULMCBHHjTM+thq/P/XQFIkRkg4Nj0nCjALvt/d0G&#10;S+OuXNGljq3IEA4lauhiHEspQ9ORxTBzI3H2Ts5bjFn6VhqP1wy3g5wXxUJa7Dk3dDjSS0fNuf62&#10;+Q2VqmN9eLy5d/da9cr4p4+01HrykJ7XICKl+H/8l34zGhZKwe+YTA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WL//EAAAA3AAAAA8AAAAAAAAAAAAAAAAAmAIAAGRycy9k&#10;b3ducmV2LnhtbFBLBQYAAAAABAAEAPUAAACJAwAAAAA=&#10;" filled="f" fillcolor="#8db3e2" strokeweight="2pt">
                  <v:textbox>
                    <w:txbxContent>
                      <w:p w14:paraId="16F99394" w14:textId="77777777" w:rsidR="009502FA" w:rsidRPr="001720AA" w:rsidRDefault="009502FA" w:rsidP="001B7D67">
                        <w:pPr>
                          <w:spacing w:line="240" w:lineRule="auto"/>
                          <w:rPr>
                            <w:szCs w:val="20"/>
                          </w:rPr>
                        </w:pPr>
                        <w:proofErr w:type="spellStart"/>
                        <w:r w:rsidRPr="00CD0FCF">
                          <w:rPr>
                            <w:rFonts w:cs="Arial"/>
                            <w:bCs/>
                            <w:szCs w:val="20"/>
                            <w:lang w:val="de-DE"/>
                          </w:rPr>
                          <w:t>asram:ContentText</w:t>
                        </w:r>
                        <w:proofErr w:type="spellEnd"/>
                      </w:p>
                    </w:txbxContent>
                  </v:textbox>
                </v:rect>
                <v:shape id="AutoShape 6627" o:spid="_x0000_s1716" type="#_x0000_t32" style="position:absolute;left:25622;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G6xcQAAADcAAAADwAAAGRycy9kb3ducmV2LnhtbESPQYvCMBSE74L/ITxhb5oqoms1igiy&#10;i6BSV/T6aN62ZZuX0mRr/fdGEDwOM/MNs1i1phQN1a6wrGA4iEAQp1YXnCk4/2z7nyCcR9ZYWiYF&#10;d3KwWnY7C4y1vXFCzclnIkDYxagg976KpXRpTgbdwFbEwfu1tUEfZJ1JXeMtwE0pR1E0kQYLDgs5&#10;VrTJKf07/RsFzfFymG6r5uvos8s42Y1nVzR7pT567XoOwlPr3+FX+1srmAxH8DwTj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gbrFxAAAANwAAAAPAAAAAAAAAAAA&#10;AAAAAKECAABkcnMvZG93bnJldi54bWxQSwUGAAAAAAQABAD5AAAAkgMAAAAA&#10;" strokeweight="2pt"/>
                <v:shape id="AutoShape 6628" o:spid="_x0000_s1717" type="#_x0000_t32" style="position:absolute;left:25717;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0fXsUAAADcAAAADwAAAGRycy9kb3ducmV2LnhtbESPW4vCMBSE3xf8D+EI+7amuuKlGkUW&#10;RBFUvKCvh+bYFpuT0mRr/febBcHHYWa+YabzxhSipsrllhV0OxEI4sTqnFMF59PyawTCeWSNhWVS&#10;8CQH81nrY4qxtg8+UH30qQgQdjEqyLwvYyldkpFB17ElcfButjLog6xSqSt8BLgpZC+KBtJgzmEh&#10;w5J+Mkrux1+joN5fdsNlWa/2Pr30D5v++Ipmq9Rnu1lMQHhq/Dv8aq+1gkH3G/7PhCMgZ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0fXsUAAADcAAAADwAAAAAAAAAA&#10;AAAAAAChAgAAZHJzL2Rvd25yZXYueG1sUEsFBgAAAAAEAAQA+QAAAJMDAAAAAA==&#10;" strokeweight="2pt"/>
                <v:rect id="Rechteck 628" o:spid="_x0000_s1718" style="position:absolute;top:4381;width:495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sGEcEA&#10;AADcAAAADwAAAGRycy9kb3ducmV2LnhtbERPTYvCMBC9C/sfwix4kTXVg0jXKIuwWBZBbNXz0Ixt&#10;sZnUJtvWf28OgsfH+15tBlOLjlpXWVYwm0YgiHOrKy4UnLLfryUI55E11pZJwYMcbNYfoxXG2vZ8&#10;pC71hQgh7GJUUHrfxFK6vCSDbmob4sBdbWvQB9gWUrfYh3BTy3kULaTBikNDiQ1tS8pv6b9R0OeH&#10;7pLtd/IwuSSW78l9m57/lBp/Dj/fIDwN/i1+uROtYDEPa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bBhHBAAAA3AAAAA8AAAAAAAAAAAAAAAAAmAIAAGRycy9kb3du&#10;cmV2LnhtbFBLBQYAAAAABAAEAPUAAACGAwAAAAA=&#10;" filled="f" stroked="f">
                  <v:textbox>
                    <w:txbxContent>
                      <w:p w14:paraId="16F99395" w14:textId="77777777" w:rsidR="009502FA" w:rsidRDefault="009502FA" w:rsidP="001B7D67">
                        <w:pPr>
                          <w:rPr>
                            <w:rFonts w:cs="Arial"/>
                            <w:b/>
                            <w:sz w:val="24"/>
                            <w:szCs w:val="24"/>
                            <w:lang w:val="de-DE"/>
                          </w:rPr>
                        </w:pPr>
                        <w:r>
                          <w:rPr>
                            <w:rFonts w:cs="Arial"/>
                            <w:b/>
                            <w:sz w:val="24"/>
                            <w:szCs w:val="24"/>
                            <w:lang w:val="de-DE"/>
                          </w:rPr>
                          <w:t>0..1</w:t>
                        </w:r>
                      </w:p>
                    </w:txbxContent>
                  </v:textbox>
                </v:rect>
                <v:rect id="Rechteck 976" o:spid="_x0000_s1719" style="position:absolute;left:25812;top:1905;width:4363;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Ms8YA&#10;AADcAAAADwAAAGRycy9kb3ducmV2LnhtbESPT2vCQBTE70K/w/KEXkrd2IN/UlcpgjSIIEbr+ZF9&#10;TYLZtzG7TeK3d4WCx2FmfsMsVr2pREuNKy0rGI8iEMSZ1SXnCk7HzfsMhPPIGivLpOBGDlbLl8EC&#10;Y207PlCb+lwECLsYFRTe17GULivIoBvZmjh4v7Yx6INscqkb7ALcVPIjiibSYMlhocCa1gVll/TP&#10;KOiyfXs+7r7l/u2cWL4m13X6s1Xqddh/fYLw1Ptn+L+daAXz6QQeZ8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Ms8YAAADcAAAADwAAAAAAAAAAAAAAAACYAgAAZHJz&#10;L2Rvd25yZXYueG1sUEsFBgAAAAAEAAQA9QAAAIsDAAAAAA==&#10;" filled="f" stroked="f">
                  <v:textbox>
                    <w:txbxContent>
                      <w:p w14:paraId="16F99396" w14:textId="77777777" w:rsidR="009502FA" w:rsidRDefault="009502FA" w:rsidP="001B7D67">
                        <w:pPr>
                          <w:rPr>
                            <w:rFonts w:cs="Arial"/>
                            <w:b/>
                            <w:sz w:val="24"/>
                            <w:szCs w:val="24"/>
                            <w:lang w:val="de-DE"/>
                          </w:rPr>
                        </w:pPr>
                        <w:r>
                          <w:rPr>
                            <w:rFonts w:cs="Arial"/>
                            <w:b/>
                            <w:sz w:val="24"/>
                            <w:szCs w:val="24"/>
                            <w:lang w:val="de-DE"/>
                          </w:rPr>
                          <w:t>0..*</w:t>
                        </w:r>
                      </w:p>
                    </w:txbxContent>
                  </v:textbox>
                </v:rect>
                <v:rect id="Rechteck 986" o:spid="_x0000_s1720" style="position:absolute;left:25908;top:10763;width:4362;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r8lMUA&#10;AADcAAAADwAAAGRycy9kb3ducmV2LnhtbESPQWvCQBSE70L/w/IKXkQ39iA2ZiNFKAYRpLH1/Mg+&#10;k2D2bcxuk/jvu4VCj8PMfMMk29E0oqfO1ZYVLBcRCOLC6ppLBZ/n9/kahPPIGhvLpOBBDrbp0yTB&#10;WNuBP6jPfSkChF2MCirv21hKV1Rk0C1sSxy8q+0M+iC7UuoOhwA3jXyJopU0WHNYqLClXUXFLf82&#10;Cobi1F/Ox708zS6Z5Xt23+VfB6Wmz+PbBoSn0f+H/9qZVvC6XsH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vyUxQAAANwAAAAPAAAAAAAAAAAAAAAAAJgCAABkcnMv&#10;ZG93bnJldi54bWxQSwUGAAAAAAQABAD1AAAAigMAAAAA&#10;" filled="f" stroked="f">
                  <v:textbox>
                    <w:txbxContent>
                      <w:p w14:paraId="16F99397" w14:textId="77777777" w:rsidR="009502FA" w:rsidRDefault="009502FA" w:rsidP="001B7D67">
                        <w:pPr>
                          <w:rPr>
                            <w:rFonts w:cs="Arial"/>
                            <w:b/>
                            <w:sz w:val="24"/>
                            <w:szCs w:val="24"/>
                            <w:lang w:val="de-DE"/>
                          </w:rPr>
                        </w:pPr>
                        <w:r>
                          <w:rPr>
                            <w:rFonts w:cs="Arial"/>
                            <w:b/>
                            <w:sz w:val="24"/>
                            <w:szCs w:val="24"/>
                            <w:lang w:val="de-DE"/>
                          </w:rPr>
                          <w:t>0..*</w:t>
                        </w:r>
                      </w:p>
                    </w:txbxContent>
                  </v:textbox>
                </v:rect>
                <w10:anchorlock/>
              </v:group>
            </w:pict>
          </mc:Fallback>
        </mc:AlternateContent>
      </w:r>
    </w:p>
    <w:p w14:paraId="16F98D45" w14:textId="77777777" w:rsidR="005A371A" w:rsidRDefault="005A371A"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C559F2" w:rsidRPr="00AD4FE7" w14:paraId="16F98D47" w14:textId="77777777" w:rsidTr="00DD1805">
        <w:trPr>
          <w:cantSplit/>
          <w:trHeight w:val="329"/>
        </w:trPr>
        <w:tc>
          <w:tcPr>
            <w:tcW w:w="5000" w:type="pct"/>
            <w:shd w:val="clear" w:color="auto" w:fill="FFFFCC"/>
            <w:vAlign w:val="center"/>
          </w:tcPr>
          <w:p w14:paraId="16F98D46" w14:textId="77777777" w:rsidR="00C559F2" w:rsidRPr="00A370B7" w:rsidRDefault="00C559F2" w:rsidP="00B335DB">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C559F2" w:rsidRPr="00AD4FE7" w14:paraId="16F98D4B" w14:textId="77777777" w:rsidTr="00DD1805">
        <w:trPr>
          <w:cantSplit/>
        </w:trPr>
        <w:tc>
          <w:tcPr>
            <w:tcW w:w="5000" w:type="pct"/>
            <w:vAlign w:val="center"/>
          </w:tcPr>
          <w:p w14:paraId="16F98D48" w14:textId="77777777" w:rsidR="00C559F2" w:rsidRPr="00A370B7" w:rsidRDefault="00C559F2" w:rsidP="00B335DB">
            <w:pPr>
              <w:spacing w:line="240" w:lineRule="auto"/>
            </w:pPr>
            <w:r w:rsidRPr="00A370B7">
              <w:rPr>
                <w:b/>
              </w:rPr>
              <w:t>“</w:t>
            </w:r>
            <w:r w:rsidRPr="00A370B7">
              <w:rPr>
                <w:rFonts w:cs="Arial"/>
                <w:b/>
                <w:bCs/>
                <w:szCs w:val="20"/>
              </w:rPr>
              <w:t>asram:IncludedCINote“</w:t>
            </w:r>
            <w:r w:rsidRPr="00A370B7">
              <w:t xml:space="preserve"> can be repeated with different information.</w:t>
            </w:r>
          </w:p>
          <w:p w14:paraId="16F98D49" w14:textId="77777777" w:rsidR="00C559F2" w:rsidRPr="00A370B7" w:rsidRDefault="00C559F2" w:rsidP="00B335DB"/>
          <w:p w14:paraId="16F98D4A" w14:textId="77777777" w:rsidR="00C559F2" w:rsidRPr="00A370B7" w:rsidRDefault="00C559F2" w:rsidP="004A024B">
            <w:pPr>
              <w:spacing w:line="240" w:lineRule="auto"/>
            </w:pPr>
            <w:r w:rsidRPr="00A370B7">
              <w:t xml:space="preserve">In order to differentiate </w:t>
            </w:r>
            <w:r w:rsidR="000439C8" w:rsidRPr="00A370B7">
              <w:t>between this</w:t>
            </w:r>
            <w:r w:rsidRPr="00A370B7">
              <w:t xml:space="preserve"> information, </w:t>
            </w:r>
            <w:r w:rsidRPr="00A370B7">
              <w:rPr>
                <w:b/>
              </w:rPr>
              <w:t>“</w:t>
            </w:r>
            <w:r w:rsidRPr="00A370B7">
              <w:rPr>
                <w:rFonts w:cs="Arial"/>
                <w:b/>
                <w:bCs/>
                <w:szCs w:val="20"/>
              </w:rPr>
              <w:t>asram:SubjectCode</w:t>
            </w:r>
            <w:r w:rsidRPr="00A370B7">
              <w:rPr>
                <w:b/>
              </w:rPr>
              <w:t>”</w:t>
            </w:r>
            <w:r w:rsidRPr="00A370B7">
              <w:t xml:space="preserve"> will be used.</w:t>
            </w:r>
          </w:p>
        </w:tc>
      </w:tr>
    </w:tbl>
    <w:p w14:paraId="16F98D4C" w14:textId="77777777" w:rsidR="00334A0E" w:rsidRDefault="00334A0E"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D54" w14:textId="77777777" w:rsidTr="00DD1805">
        <w:trPr>
          <w:cantSplit/>
          <w:trHeight w:val="330"/>
          <w:tblHeader/>
        </w:trPr>
        <w:tc>
          <w:tcPr>
            <w:tcW w:w="1056" w:type="pct"/>
            <w:shd w:val="clear" w:color="auto" w:fill="FFFFCC"/>
            <w:noWrap/>
            <w:vAlign w:val="center"/>
            <w:hideMark/>
          </w:tcPr>
          <w:p w14:paraId="16F98D4D" w14:textId="77777777" w:rsidR="00A370B7" w:rsidRPr="00A370B7" w:rsidRDefault="00A370B7" w:rsidP="004A024B">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D4E" w14:textId="77777777" w:rsidR="00A370B7" w:rsidRPr="00A370B7" w:rsidRDefault="00A370B7" w:rsidP="004A024B">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D4F" w14:textId="77777777" w:rsidR="00A370B7" w:rsidRPr="00A370B7" w:rsidRDefault="00A370B7" w:rsidP="004A024B">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D50" w14:textId="77777777" w:rsidR="00A370B7" w:rsidRPr="00A370B7" w:rsidRDefault="00A370B7" w:rsidP="004A024B">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D51" w14:textId="77777777" w:rsidR="00A370B7" w:rsidRPr="00A370B7" w:rsidRDefault="00A370B7" w:rsidP="004A024B">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D52" w14:textId="77777777" w:rsidR="00A370B7" w:rsidRPr="00A370B7" w:rsidRDefault="00A370B7" w:rsidP="004A024B">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D53" w14:textId="77777777" w:rsidR="00A370B7" w:rsidRPr="00A370B7" w:rsidRDefault="00A370B7" w:rsidP="004A024B">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D5E" w14:textId="77777777" w:rsidTr="00B2672A">
        <w:trPr>
          <w:cantSplit/>
          <w:trHeight w:val="315"/>
        </w:trPr>
        <w:tc>
          <w:tcPr>
            <w:tcW w:w="1056" w:type="pct"/>
            <w:shd w:val="clear" w:color="auto" w:fill="92D050"/>
            <w:noWrap/>
            <w:vAlign w:val="center"/>
            <w:hideMark/>
          </w:tcPr>
          <w:p w14:paraId="16F98D55"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asram:ContentText</w:t>
            </w:r>
          </w:p>
        </w:tc>
        <w:tc>
          <w:tcPr>
            <w:tcW w:w="453" w:type="pct"/>
            <w:shd w:val="clear" w:color="auto" w:fill="92D050"/>
            <w:vAlign w:val="center"/>
            <w:hideMark/>
          </w:tcPr>
          <w:p w14:paraId="16F98D56"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Integer</w:t>
            </w:r>
          </w:p>
        </w:tc>
        <w:tc>
          <w:tcPr>
            <w:tcW w:w="402" w:type="pct"/>
            <w:shd w:val="clear" w:color="auto" w:fill="92D050"/>
            <w:noWrap/>
            <w:vAlign w:val="center"/>
            <w:hideMark/>
          </w:tcPr>
          <w:p w14:paraId="16F98D57"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w:t>
            </w:r>
          </w:p>
        </w:tc>
        <w:tc>
          <w:tcPr>
            <w:tcW w:w="352" w:type="pct"/>
            <w:shd w:val="clear" w:color="auto" w:fill="92D050"/>
            <w:noWrap/>
            <w:vAlign w:val="center"/>
            <w:hideMark/>
          </w:tcPr>
          <w:p w14:paraId="16F98D58"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D59"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123</w:t>
            </w:r>
          </w:p>
        </w:tc>
        <w:tc>
          <w:tcPr>
            <w:tcW w:w="302" w:type="pct"/>
            <w:shd w:val="clear" w:color="auto" w:fill="92D050"/>
            <w:noWrap/>
            <w:vAlign w:val="center"/>
            <w:hideMark/>
          </w:tcPr>
          <w:p w14:paraId="16F98D5A" w14:textId="77777777" w:rsidR="00A370B7" w:rsidRPr="00A370B7" w:rsidRDefault="00A370B7" w:rsidP="004A024B">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D5B"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"UOMF, the following assignment is valid:</w:t>
            </w:r>
          </w:p>
          <w:p w14:paraId="16F98D5C" w14:textId="77777777" w:rsidR="00A370B7" w:rsidRPr="00A370B7" w:rsidRDefault="00A370B7" w:rsidP="004A024B">
            <w:pPr>
              <w:spacing w:line="240" w:lineRule="auto"/>
              <w:rPr>
                <w:rFonts w:eastAsia="Times New Roman"/>
                <w:color w:val="000000"/>
                <w:sz w:val="16"/>
                <w:lang w:eastAsia="de-DE"/>
              </w:rPr>
            </w:pPr>
          </w:p>
          <w:p w14:paraId="16F98D5D"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Unit</w:t>
            </w:r>
            <w:r w:rsidR="001B7D67">
              <w:rPr>
                <w:rFonts w:eastAsia="Times New Roman"/>
                <w:color w:val="000000"/>
                <w:sz w:val="16"/>
                <w:lang w:eastAsia="de-DE"/>
              </w:rPr>
              <w:t xml:space="preserve"> </w:t>
            </w:r>
            <w:r w:rsidRPr="00A370B7">
              <w:rPr>
                <w:rFonts w:eastAsia="Times New Roman"/>
                <w:color w:val="000000"/>
                <w:sz w:val="16"/>
                <w:lang w:eastAsia="de-DE"/>
              </w:rPr>
              <w:t>Of</w:t>
            </w:r>
            <w:r w:rsidR="001B7D67">
              <w:rPr>
                <w:rFonts w:eastAsia="Times New Roman"/>
                <w:color w:val="000000"/>
                <w:sz w:val="16"/>
                <w:lang w:eastAsia="de-DE"/>
              </w:rPr>
              <w:t xml:space="preserve"> </w:t>
            </w:r>
            <w:r w:rsidRPr="00A370B7">
              <w:rPr>
                <w:rFonts w:eastAsia="Times New Roman"/>
                <w:color w:val="000000"/>
                <w:sz w:val="16"/>
                <w:lang w:eastAsia="de-DE"/>
              </w:rPr>
              <w:t>Measure</w:t>
            </w:r>
            <w:r w:rsidR="001B7D67">
              <w:rPr>
                <w:rFonts w:eastAsia="Times New Roman"/>
                <w:color w:val="000000"/>
                <w:sz w:val="16"/>
                <w:lang w:eastAsia="de-DE"/>
              </w:rPr>
              <w:t xml:space="preserve"> </w:t>
            </w:r>
            <w:r w:rsidRPr="00A370B7">
              <w:rPr>
                <w:rFonts w:eastAsia="Times New Roman"/>
                <w:color w:val="000000"/>
                <w:sz w:val="16"/>
                <w:lang w:eastAsia="de-DE"/>
              </w:rPr>
              <w:t>Format</w:t>
            </w:r>
          </w:p>
        </w:tc>
      </w:tr>
      <w:tr w:rsidR="00A370B7" w:rsidRPr="00AD4FE7" w14:paraId="16F98D68" w14:textId="77777777" w:rsidTr="00B2672A">
        <w:trPr>
          <w:cantSplit/>
          <w:trHeight w:val="315"/>
        </w:trPr>
        <w:tc>
          <w:tcPr>
            <w:tcW w:w="1056" w:type="pct"/>
            <w:shd w:val="clear" w:color="auto" w:fill="92D050"/>
            <w:noWrap/>
            <w:vAlign w:val="center"/>
            <w:hideMark/>
          </w:tcPr>
          <w:p w14:paraId="16F98D5F" w14:textId="77777777" w:rsidR="00A370B7" w:rsidRPr="00A370B7" w:rsidRDefault="00A370B7" w:rsidP="004A024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asram:ContentText</w:t>
            </w:r>
          </w:p>
        </w:tc>
        <w:tc>
          <w:tcPr>
            <w:tcW w:w="453" w:type="pct"/>
            <w:shd w:val="clear" w:color="auto" w:fill="92D050"/>
            <w:vAlign w:val="center"/>
            <w:hideMark/>
          </w:tcPr>
          <w:p w14:paraId="16F98D60" w14:textId="77777777" w:rsidR="00A370B7" w:rsidRPr="00A370B7" w:rsidRDefault="00A370B7" w:rsidP="004A024B">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D61" w14:textId="77777777" w:rsidR="00A370B7" w:rsidRPr="00A370B7" w:rsidRDefault="00A370B7" w:rsidP="004A024B">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256</w:t>
            </w:r>
          </w:p>
        </w:tc>
        <w:tc>
          <w:tcPr>
            <w:tcW w:w="352" w:type="pct"/>
            <w:shd w:val="clear" w:color="auto" w:fill="92D050"/>
            <w:noWrap/>
            <w:vAlign w:val="center"/>
            <w:hideMark/>
          </w:tcPr>
          <w:p w14:paraId="16F98D62"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D63"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cs="Arial"/>
                <w:sz w:val="16"/>
                <w:szCs w:val="20"/>
              </w:rPr>
              <w:t>ROUND E-Z1CNDAT12-10 R1400 D72</w:t>
            </w:r>
          </w:p>
        </w:tc>
        <w:tc>
          <w:tcPr>
            <w:tcW w:w="302" w:type="pct"/>
            <w:shd w:val="clear" w:color="auto" w:fill="92D050"/>
            <w:noWrap/>
            <w:vAlign w:val="center"/>
            <w:hideMark/>
          </w:tcPr>
          <w:p w14:paraId="16F98D64"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C</w:t>
            </w:r>
          </w:p>
        </w:tc>
        <w:tc>
          <w:tcPr>
            <w:tcW w:w="1481" w:type="pct"/>
            <w:shd w:val="clear" w:color="auto" w:fill="92D050"/>
            <w:vAlign w:val="center"/>
          </w:tcPr>
          <w:p w14:paraId="16F98D65"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"CMD, the following assignment is valid:</w:t>
            </w:r>
          </w:p>
          <w:p w14:paraId="16F98D66" w14:textId="77777777" w:rsidR="004A44B7" w:rsidRDefault="004A44B7" w:rsidP="004A024B">
            <w:pPr>
              <w:spacing w:line="240" w:lineRule="auto"/>
              <w:rPr>
                <w:rFonts w:eastAsia="Times New Roman"/>
                <w:color w:val="000000"/>
                <w:sz w:val="16"/>
                <w:lang w:eastAsia="de-DE"/>
              </w:rPr>
            </w:pPr>
          </w:p>
          <w:p w14:paraId="16F98D67"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 xml:space="preserve"> Cust</w:t>
            </w:r>
            <w:r w:rsidR="004A44B7">
              <w:rPr>
                <w:rFonts w:eastAsia="Times New Roman"/>
                <w:color w:val="000000"/>
                <w:sz w:val="16"/>
                <w:lang w:eastAsia="de-DE"/>
              </w:rPr>
              <w:t>omer material  d</w:t>
            </w:r>
            <w:r w:rsidRPr="00A370B7">
              <w:rPr>
                <w:rFonts w:eastAsia="Times New Roman"/>
                <w:color w:val="000000"/>
                <w:sz w:val="16"/>
                <w:lang w:eastAsia="de-DE"/>
              </w:rPr>
              <w:t>escription</w:t>
            </w:r>
          </w:p>
        </w:tc>
      </w:tr>
      <w:tr w:rsidR="00A370B7" w:rsidRPr="00AD4FE7" w14:paraId="16F98D72" w14:textId="77777777" w:rsidTr="00B2672A">
        <w:trPr>
          <w:cantSplit/>
          <w:trHeight w:val="315"/>
        </w:trPr>
        <w:tc>
          <w:tcPr>
            <w:tcW w:w="1056" w:type="pct"/>
            <w:shd w:val="clear" w:color="auto" w:fill="92D050"/>
            <w:noWrap/>
            <w:vAlign w:val="center"/>
            <w:hideMark/>
          </w:tcPr>
          <w:p w14:paraId="16F98D69" w14:textId="77777777" w:rsidR="00A370B7" w:rsidRPr="00A370B7" w:rsidRDefault="00A370B7" w:rsidP="004A024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asram:ContentText</w:t>
            </w:r>
          </w:p>
        </w:tc>
        <w:tc>
          <w:tcPr>
            <w:tcW w:w="453" w:type="pct"/>
            <w:shd w:val="clear" w:color="auto" w:fill="92D050"/>
            <w:vAlign w:val="center"/>
            <w:hideMark/>
          </w:tcPr>
          <w:p w14:paraId="16F98D6A"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D6B"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256</w:t>
            </w:r>
          </w:p>
        </w:tc>
        <w:tc>
          <w:tcPr>
            <w:tcW w:w="352" w:type="pct"/>
            <w:shd w:val="clear" w:color="auto" w:fill="92D050"/>
            <w:noWrap/>
            <w:vAlign w:val="center"/>
            <w:hideMark/>
          </w:tcPr>
          <w:p w14:paraId="16F98D6C"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D6D"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ROUND E-Z1CNDAT12-10 R1400 D72</w:t>
            </w:r>
          </w:p>
        </w:tc>
        <w:tc>
          <w:tcPr>
            <w:tcW w:w="302" w:type="pct"/>
            <w:shd w:val="clear" w:color="auto" w:fill="92D050"/>
            <w:noWrap/>
            <w:vAlign w:val="center"/>
            <w:hideMark/>
          </w:tcPr>
          <w:p w14:paraId="16F98D6E" w14:textId="77777777" w:rsidR="00A370B7" w:rsidRPr="00A370B7" w:rsidRDefault="00A370B7" w:rsidP="004A024B">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D6F"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"SMD, the following assignment is valid:</w:t>
            </w:r>
          </w:p>
          <w:p w14:paraId="16F98D70" w14:textId="77777777" w:rsidR="00A370B7" w:rsidRPr="00A370B7" w:rsidRDefault="00A370B7" w:rsidP="004A024B">
            <w:pPr>
              <w:spacing w:line="240" w:lineRule="auto"/>
              <w:rPr>
                <w:rFonts w:eastAsia="Times New Roman"/>
                <w:color w:val="000000"/>
                <w:sz w:val="16"/>
                <w:lang w:eastAsia="de-DE"/>
              </w:rPr>
            </w:pPr>
          </w:p>
          <w:p w14:paraId="16F98D71" w14:textId="77777777" w:rsidR="00A370B7" w:rsidRPr="00A370B7" w:rsidRDefault="00A370B7" w:rsidP="00E11ADE">
            <w:pPr>
              <w:spacing w:line="240" w:lineRule="auto"/>
              <w:rPr>
                <w:rFonts w:eastAsia="Times New Roman"/>
                <w:color w:val="000000"/>
                <w:sz w:val="16"/>
                <w:lang w:eastAsia="de-DE"/>
              </w:rPr>
            </w:pPr>
            <w:r w:rsidRPr="00A370B7">
              <w:rPr>
                <w:rFonts w:eastAsia="Times New Roman"/>
                <w:color w:val="000000"/>
                <w:sz w:val="16"/>
                <w:lang w:eastAsia="de-DE"/>
              </w:rPr>
              <w:t>Supplier material</w:t>
            </w:r>
            <w:r w:rsidR="004A44B7">
              <w:rPr>
                <w:rFonts w:eastAsia="Times New Roman"/>
                <w:color w:val="000000"/>
                <w:sz w:val="16"/>
                <w:lang w:eastAsia="de-DE"/>
              </w:rPr>
              <w:t xml:space="preserve"> </w:t>
            </w:r>
            <w:r w:rsidRPr="00A370B7">
              <w:rPr>
                <w:rFonts w:eastAsia="Times New Roman"/>
                <w:color w:val="000000"/>
                <w:sz w:val="16"/>
                <w:lang w:eastAsia="de-DE"/>
              </w:rPr>
              <w:t>description</w:t>
            </w:r>
          </w:p>
        </w:tc>
      </w:tr>
      <w:tr w:rsidR="00A370B7" w:rsidRPr="00AD4FE7" w14:paraId="16F98D7C" w14:textId="77777777" w:rsidTr="00B2672A">
        <w:trPr>
          <w:cantSplit/>
          <w:trHeight w:val="315"/>
        </w:trPr>
        <w:tc>
          <w:tcPr>
            <w:tcW w:w="1056" w:type="pct"/>
            <w:shd w:val="clear" w:color="auto" w:fill="92D050"/>
            <w:noWrap/>
            <w:vAlign w:val="center"/>
            <w:hideMark/>
          </w:tcPr>
          <w:p w14:paraId="16F98D73" w14:textId="77777777" w:rsidR="00A370B7" w:rsidRPr="00A370B7" w:rsidRDefault="00A370B7" w:rsidP="004A024B">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asram:ContentText</w:t>
            </w:r>
          </w:p>
        </w:tc>
        <w:tc>
          <w:tcPr>
            <w:tcW w:w="453" w:type="pct"/>
            <w:shd w:val="clear" w:color="auto" w:fill="92D050"/>
            <w:vAlign w:val="center"/>
            <w:hideMark/>
          </w:tcPr>
          <w:p w14:paraId="16F98D74"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D75"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256</w:t>
            </w:r>
          </w:p>
        </w:tc>
        <w:tc>
          <w:tcPr>
            <w:tcW w:w="352" w:type="pct"/>
            <w:shd w:val="clear" w:color="auto" w:fill="92D050"/>
            <w:noWrap/>
            <w:vAlign w:val="center"/>
            <w:hideMark/>
          </w:tcPr>
          <w:p w14:paraId="16F98D76"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D77" w14:textId="77777777" w:rsidR="00A370B7" w:rsidRPr="00A370B7" w:rsidRDefault="00A370B7" w:rsidP="004A02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ROUND E-Z1CNDAT12-10 R1400 D72</w:t>
            </w:r>
          </w:p>
        </w:tc>
        <w:tc>
          <w:tcPr>
            <w:tcW w:w="302" w:type="pct"/>
            <w:shd w:val="clear" w:color="auto" w:fill="92D050"/>
            <w:noWrap/>
            <w:vAlign w:val="center"/>
            <w:hideMark/>
          </w:tcPr>
          <w:p w14:paraId="16F98D78" w14:textId="77777777" w:rsidR="00A370B7" w:rsidRPr="00A370B7" w:rsidRDefault="00A370B7" w:rsidP="004A024B">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D79"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If “asram:SubjectCode” is equal to Value "DSMD, the following assignment is valid:</w:t>
            </w:r>
          </w:p>
          <w:p w14:paraId="16F98D7A" w14:textId="77777777" w:rsidR="00A370B7" w:rsidRPr="00A370B7" w:rsidRDefault="00A370B7" w:rsidP="004A024B">
            <w:pPr>
              <w:spacing w:line="240" w:lineRule="auto"/>
              <w:rPr>
                <w:rFonts w:eastAsia="Times New Roman"/>
                <w:color w:val="000000"/>
                <w:sz w:val="16"/>
                <w:lang w:eastAsia="de-DE"/>
              </w:rPr>
            </w:pPr>
          </w:p>
          <w:p w14:paraId="16F98D7B" w14:textId="77777777" w:rsidR="00A370B7" w:rsidRPr="00A370B7" w:rsidRDefault="00A370B7" w:rsidP="004A024B">
            <w:pPr>
              <w:spacing w:line="240" w:lineRule="auto"/>
              <w:rPr>
                <w:rFonts w:eastAsia="Times New Roman"/>
                <w:color w:val="000000"/>
                <w:sz w:val="16"/>
                <w:lang w:eastAsia="de-DE"/>
              </w:rPr>
            </w:pPr>
            <w:r w:rsidRPr="00A370B7">
              <w:rPr>
                <w:rFonts w:eastAsia="Times New Roman"/>
                <w:color w:val="000000"/>
                <w:sz w:val="16"/>
                <w:lang w:eastAsia="de-DE"/>
              </w:rPr>
              <w:t>Supplier Material Description proposed by customer</w:t>
            </w:r>
          </w:p>
        </w:tc>
      </w:tr>
    </w:tbl>
    <w:p w14:paraId="16F98D7D" w14:textId="77777777" w:rsidR="005A371A" w:rsidRDefault="005A371A" w:rsidP="00AB0651"/>
    <w:p w14:paraId="16F98D7E" w14:textId="77777777" w:rsidR="006041EB" w:rsidRDefault="006041EB">
      <w:pPr>
        <w:spacing w:line="240" w:lineRule="auto"/>
      </w:pPr>
      <w:r>
        <w:br w:type="page"/>
      </w:r>
    </w:p>
    <w:p w14:paraId="16F98D7F" w14:textId="77777777" w:rsidR="002F1CB1" w:rsidRPr="00CB3280" w:rsidRDefault="002F1CB1" w:rsidP="00CB3280">
      <w:pPr>
        <w:pStyle w:val="berschrift4"/>
        <w:ind w:left="993" w:hanging="993"/>
        <w:rPr>
          <w:szCs w:val="20"/>
        </w:rPr>
      </w:pPr>
      <w:bookmarkStart w:id="76" w:name="_Toc347482206"/>
      <w:r w:rsidRPr="00CB3280">
        <w:rPr>
          <w:szCs w:val="20"/>
        </w:rPr>
        <w:t>asram:CertificationEvidenceReferenceCIReferencedDocument</w:t>
      </w:r>
      <w:bookmarkEnd w:id="76"/>
    </w:p>
    <w:p w14:paraId="16F98D80" w14:textId="77777777" w:rsidR="000A2721" w:rsidRPr="000A2721" w:rsidRDefault="000A2721" w:rsidP="000A2721"/>
    <w:p w14:paraId="16F98D81" w14:textId="77777777" w:rsidR="002F1CB1" w:rsidRPr="007511E6" w:rsidRDefault="000A2721" w:rsidP="002F1CB1">
      <w:r>
        <w:rPr>
          <w:noProof/>
          <w:lang w:eastAsia="zh-TW"/>
        </w:rPr>
        <mc:AlternateContent>
          <mc:Choice Requires="wpg">
            <w:drawing>
              <wp:inline distT="0" distB="0" distL="0" distR="0" wp14:anchorId="16F9920E" wp14:editId="16F9920F">
                <wp:extent cx="7263765" cy="464820"/>
                <wp:effectExtent l="0" t="0" r="13335" b="0"/>
                <wp:docPr id="653" name="Gruppieren 653"/>
                <wp:cNvGraphicFramePr/>
                <a:graphic xmlns:a="http://schemas.openxmlformats.org/drawingml/2006/main">
                  <a:graphicData uri="http://schemas.microsoft.com/office/word/2010/wordprocessingGroup">
                    <wpg:wgp>
                      <wpg:cNvGrpSpPr/>
                      <wpg:grpSpPr>
                        <a:xfrm>
                          <a:off x="0" y="0"/>
                          <a:ext cx="7263765" cy="464820"/>
                          <a:chOff x="0" y="0"/>
                          <a:chExt cx="7263765" cy="464820"/>
                        </a:xfrm>
                      </wpg:grpSpPr>
                      <wps:wsp>
                        <wps:cNvPr id="597" name="Rectangle 7945"/>
                        <wps:cNvSpPr>
                          <a:spLocks noChangeArrowheads="1"/>
                        </wps:cNvSpPr>
                        <wps:spPr bwMode="auto">
                          <a:xfrm>
                            <a:off x="400050" y="0"/>
                            <a:ext cx="4020820" cy="344805"/>
                          </a:xfrm>
                          <a:prstGeom prst="rect">
                            <a:avLst/>
                          </a:prstGeom>
                          <a:solidFill>
                            <a:srgbClr val="8DB3E2"/>
                          </a:solidFill>
                          <a:ln w="25400">
                            <a:solidFill>
                              <a:srgbClr val="000000"/>
                            </a:solidFill>
                            <a:miter lim="800000"/>
                            <a:headEnd/>
                            <a:tailEnd/>
                          </a:ln>
                        </wps:spPr>
                        <wps:txbx>
                          <w:txbxContent>
                            <w:p w14:paraId="16F99398" w14:textId="77777777" w:rsidR="009502FA" w:rsidRPr="002F1CB1" w:rsidRDefault="009502FA" w:rsidP="002F1CB1">
                              <w:pPr>
                                <w:rPr>
                                  <w:szCs w:val="24"/>
                                </w:rPr>
                              </w:pPr>
                              <w:proofErr w:type="spellStart"/>
                              <w:r w:rsidRPr="002F1CB1">
                                <w:rPr>
                                  <w:rFonts w:cs="Arial"/>
                                  <w:b/>
                                  <w:bCs/>
                                  <w:szCs w:val="20"/>
                                  <w:lang w:val="de-DE"/>
                                </w:rPr>
                                <w:t>asram:CertificationEvidenceReferenceCIReferencedDocument</w:t>
                              </w:r>
                              <w:proofErr w:type="spellEnd"/>
                            </w:p>
                          </w:txbxContent>
                        </wps:txbx>
                        <wps:bodyPr rot="0" vert="horz" wrap="square" lIns="91440" tIns="45720" rIns="91440" bIns="45720" anchor="t" anchorCtr="0" upright="1">
                          <a:noAutofit/>
                        </wps:bodyPr>
                      </wps:wsp>
                      <wps:wsp>
                        <wps:cNvPr id="598" name="Rectangle 7946"/>
                        <wps:cNvSpPr>
                          <a:spLocks noChangeArrowheads="1"/>
                        </wps:cNvSpPr>
                        <wps:spPr bwMode="auto">
                          <a:xfrm>
                            <a:off x="442912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9" name="Rectangle 7947"/>
                        <wps:cNvSpPr>
                          <a:spLocks noChangeArrowheads="1"/>
                        </wps:cNvSpPr>
                        <wps:spPr bwMode="auto">
                          <a:xfrm>
                            <a:off x="5067300" y="0"/>
                            <a:ext cx="21964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99" w14:textId="77777777" w:rsidR="009502FA" w:rsidRPr="00A1774D" w:rsidRDefault="009502FA" w:rsidP="002F1CB1">
                              <w:pPr>
                                <w:spacing w:line="240" w:lineRule="auto"/>
                              </w:pPr>
                              <w:proofErr w:type="spellStart"/>
                              <w:r w:rsidRPr="002F1CB1">
                                <w:rPr>
                                  <w:rFonts w:cs="Arial"/>
                                  <w:bCs/>
                                  <w:szCs w:val="20"/>
                                  <w:lang w:val="de-DE"/>
                                </w:rPr>
                                <w:t>asram:GlobalIdentificationIdentifier</w:t>
                              </w:r>
                              <w:proofErr w:type="spellEnd"/>
                            </w:p>
                          </w:txbxContent>
                        </wps:txbx>
                        <wps:bodyPr rot="0" vert="horz" wrap="square" lIns="91440" tIns="45720" rIns="91440" bIns="45720" anchor="t" anchorCtr="0" upright="1">
                          <a:noAutofit/>
                        </wps:bodyPr>
                      </wps:wsp>
                      <wps:wsp>
                        <wps:cNvPr id="600" name="AutoShape 7948"/>
                        <wps:cNvCnPr>
                          <a:cxnSpLocks noChangeShapeType="1"/>
                        </wps:cNvCnPr>
                        <wps:spPr bwMode="auto">
                          <a:xfrm>
                            <a:off x="4619625" y="190500"/>
                            <a:ext cx="43307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 name="AutoShape 7949"/>
                        <wps:cNvCnPr>
                          <a:cxnSpLocks noChangeShapeType="1"/>
                        </wps:cNvCnPr>
                        <wps:spPr bwMode="auto">
                          <a:xfrm>
                            <a:off x="44291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8" name="Rechteck 648"/>
                        <wps:cNvSpPr>
                          <a:spLocks noChangeArrowheads="1"/>
                        </wps:cNvSpPr>
                        <wps:spPr bwMode="auto">
                          <a:xfrm>
                            <a:off x="4676775" y="1714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9A" w14:textId="77777777" w:rsidR="009502FA" w:rsidRDefault="009502FA" w:rsidP="004A024B">
                              <w:pPr>
                                <w:rPr>
                                  <w:rFonts w:cs="Arial"/>
                                  <w:b/>
                                  <w:sz w:val="24"/>
                                  <w:szCs w:val="24"/>
                                  <w:lang w:val="de-DE"/>
                                </w:rPr>
                              </w:pPr>
                              <w:r>
                                <w:rPr>
                                  <w:rFonts w:cs="Arial"/>
                                  <w:b/>
                                  <w:sz w:val="24"/>
                                  <w:szCs w:val="24"/>
                                  <w:lang w:val="de-DE"/>
                                </w:rPr>
                                <w:t>1..1</w:t>
                              </w:r>
                            </w:p>
                          </w:txbxContent>
                        </wps:txbx>
                        <wps:bodyPr rot="0" vert="horz" wrap="square" lIns="91440" tIns="45720" rIns="91440" bIns="45720" anchor="t" anchorCtr="0" upright="1">
                          <a:noAutofit/>
                        </wps:bodyPr>
                      </wps:wsp>
                      <wps:wsp>
                        <wps:cNvPr id="652" name="Rechteck 652"/>
                        <wps:cNvSpPr>
                          <a:spLocks noChangeArrowheads="1"/>
                        </wps:cNvSpPr>
                        <wps:spPr bwMode="auto">
                          <a:xfrm>
                            <a:off x="0" y="285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9B" w14:textId="77777777" w:rsidR="009502FA" w:rsidRDefault="009502FA" w:rsidP="004A024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53" o:spid="_x0000_s1721" style="width:571.95pt;height:36.6pt;mso-position-horizontal-relative:char;mso-position-vertical-relative:line" coordsize="72637,4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">
                <v:rect id="Rectangle 7945" o:spid="_x0000_s1722" style="position:absolute;left:4000;width:402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8+98MA&#10;AADcAAAADwAAAGRycy9kb3ducmV2LnhtbESPS4sCMRCE7wv+h9CCtzWj4GvWKKII4kHwAV57J+1k&#10;cNIZJlFHf71ZWPBYVNVX1HTe2FLcqfaFYwW9bgKCOHO64FzB6bj+HoPwAVlj6ZgUPMnDfNb6mmKq&#10;3YP3dD+EXEQI+xQVmBCqVEqfGbLou64ijt7F1RZDlHUudY2PCLel7CfJUFosOC4YrGhpKLseblbB&#10;6nY265czfruj4qV/0S0n/Y1SnXaz+AERqAmf8H97oxUMJiP4OxOPgJ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8+98MAAADcAAAADwAAAAAAAAAAAAAAAACYAgAAZHJzL2Rv&#10;d25yZXYueG1sUEsFBgAAAAAEAAQA9QAAAIgDAAAAAA==&#10;" fillcolor="#8db3e2" strokeweight="2pt">
                  <v:textbox>
                    <w:txbxContent>
                      <w:p w14:paraId="16F99398" w14:textId="77777777" w:rsidR="009502FA" w:rsidRPr="002F1CB1" w:rsidRDefault="009502FA" w:rsidP="002F1CB1">
                        <w:pPr>
                          <w:rPr>
                            <w:szCs w:val="24"/>
                          </w:rPr>
                        </w:pPr>
                        <w:proofErr w:type="spellStart"/>
                        <w:r w:rsidRPr="002F1CB1">
                          <w:rPr>
                            <w:rFonts w:cs="Arial"/>
                            <w:b/>
                            <w:bCs/>
                            <w:szCs w:val="20"/>
                            <w:lang w:val="de-DE"/>
                          </w:rPr>
                          <w:t>asram:CertificationEvidenceReferenceCIReferencedDocument</w:t>
                        </w:r>
                        <w:proofErr w:type="spellEnd"/>
                      </w:p>
                    </w:txbxContent>
                  </v:textbox>
                </v:rect>
                <v:rect id="Rectangle 7946" o:spid="_x0000_s1723" style="position:absolute;left:44291;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wIU8IA&#10;AADcAAAADwAAAGRycy9kb3ducmV2LnhtbERPXWvCMBR9H/gfwhV8m6kFN63GIoMxQQab0/dLc22L&#10;zU2XpJrt1y8PAx8P53tdRtOJKznfWlYwm2YgiCurW64VHL9eHxcgfEDW2FkmBT/kodyMHtZYaHvj&#10;T7oeQi1SCPsCFTQh9IWUvmrIoJ/anjhxZ+sMhgRdLbXDWwo3ncyz7EkabDk1NNjTS0PV5TAYBf37&#10;fHh7/t6739Ni+KhwH23Io1KTcdyuQASK4S7+d++0gvkyrU1n0h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AhTwgAAANwAAAAPAAAAAAAAAAAAAAAAAJgCAABkcnMvZG93&#10;bnJldi54bWxQSwUGAAAAAAQABAD1AAAAhwMAAAAA&#10;" strokeweight="2pt"/>
                <v:rect id="Rectangle 7947" o:spid="_x0000_s1724" style="position:absolute;left:50673;width:219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ZB38UA&#10;AADcAAAADwAAAGRycy9kb3ducmV2LnhtbESPT2sCMRDF7wW/QxjBi9TsSv+5NYpYisVTd1t6HjbT&#10;3cXNZEmixm/fCEKPjzfv9+Yt19H04kTOd5YV5LMMBHFtdceNgu+v9/sXED4ga+wtk4ILeVivRndL&#10;LLQ9c0mnKjQiQdgXqKANYSik9HVLBv3MDsTJ+7XOYEjSNVI7PCe46eU8y56kwY5TQ4sDbVuqD9XR&#10;pDfyWP5Uu+nF7u1b2eXaPXzGZ6Um47h5BREohv/jW/pDK3hcLOA6JhF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kHfxQAAANwAAAAPAAAAAAAAAAAAAAAAAJgCAABkcnMv&#10;ZG93bnJldi54bWxQSwUGAAAAAAQABAD1AAAAigMAAAAA&#10;" filled="f" fillcolor="#8db3e2" strokeweight="2pt">
                  <v:textbox>
                    <w:txbxContent>
                      <w:p w14:paraId="16F99399" w14:textId="77777777" w:rsidR="009502FA" w:rsidRPr="00A1774D" w:rsidRDefault="009502FA" w:rsidP="002F1CB1">
                        <w:pPr>
                          <w:spacing w:line="240" w:lineRule="auto"/>
                        </w:pPr>
                        <w:proofErr w:type="spellStart"/>
                        <w:r w:rsidRPr="002F1CB1">
                          <w:rPr>
                            <w:rFonts w:cs="Arial"/>
                            <w:bCs/>
                            <w:szCs w:val="20"/>
                            <w:lang w:val="de-DE"/>
                          </w:rPr>
                          <w:t>asram:GlobalIdentificationIdentifier</w:t>
                        </w:r>
                        <w:proofErr w:type="spellEnd"/>
                      </w:p>
                    </w:txbxContent>
                  </v:textbox>
                </v:rect>
                <v:shape id="AutoShape 7948" o:spid="_x0000_s1725" type="#_x0000_t32" style="position:absolute;left:46196;top:1905;width:43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YX9MEAAADcAAAADwAAAGRycy9kb3ducmV2LnhtbERPTYvCMBC9C/sfwix403RF1K1NZVkQ&#10;RVDRFb0OzdiWbSalibX+e3MQPD7ed7LoTCVaalxpWcHXMAJBnFldcq7g9LcczEA4j6yxskwKHuRg&#10;kX70Eoy1vfOB2qPPRQhhF6OCwvs6ltJlBRl0Q1sTB+5qG4M+wCaXusF7CDeVHEXRRBosOTQUWNNv&#10;Qdn/8WYUtPvzbrqs29Xe5+fxYTP+vqDZKtX/7H7mIDx1/i1+uddawSQK88OZcARk+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hf0wQAAANwAAAAPAAAAAAAAAAAAAAAA&#10;AKECAABkcnMvZG93bnJldi54bWxQSwUGAAAAAAQABAD5AAAAjwMAAAAA&#10;" strokeweight="2pt"/>
                <v:shape id="AutoShape 7949" o:spid="_x0000_s1726" type="#_x0000_t32" style="position:absolute;left:44291;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qyb8YAAADcAAAADwAAAGRycy9kb3ducmV2LnhtbESP3WrCQBSE7wu+w3IE7+rGEtIaXUUK&#10;ohTa4A96e8gek2D2bMiuSfr23UKhl8PMfMMs14OpRUetqywrmE0jEMS51RUXCs6n7fMbCOeRNdaW&#10;ScE3OVivRk9LTLXt+UDd0RciQNilqKD0vkmldHlJBt3UNsTBu9nWoA+yLaRusQ9wU8uXKEqkwYrD&#10;QokNvZeU348Po6DLLl+v26bbZb64xIePeH5F86nUZDxsFiA8Df4//NfeawVJNIPfM+EI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Ksm/GAAAA3AAAAA8AAAAAAAAA&#10;AAAAAAAAoQIAAGRycy9kb3ducmV2LnhtbFBLBQYAAAAABAAEAPkAAACUAwAAAAA=&#10;" strokeweight="2pt"/>
                <v:rect id="Rechteck 648" o:spid="_x0000_s1727" style="position:absolute;left:46767;top:171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jscMA&#10;AADcAAAADwAAAGRycy9kb3ducmV2LnhtbERPTWuDQBC9F/oflin0Upq1JUgw2YQSKJUQkGrqeXAn&#10;KnVnjbtV8++zh0CPj/e92c2mEyMNrrWs4G0RgSCurG65VnAqPl9XIJxH1thZJgVXcrDbPj5sMNF2&#10;4m8ac1+LEMIuQQWN930ipasaMugWticO3NkOBn2AQy31gFMIN518j6JYGmw5NDTY076h6jf/Mwqm&#10;KhvL4vgls5cytXxJL/v856DU89P8sQbhafb/4rs71QriZVgbzoQjIL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TjscMAAADcAAAADwAAAAAAAAAAAAAAAACYAgAAZHJzL2Rv&#10;d25yZXYueG1sUEsFBgAAAAAEAAQA9QAAAIgDAAAAAA==&#10;" filled="f" stroked="f">
                  <v:textbox>
                    <w:txbxContent>
                      <w:p w14:paraId="16F9939A" w14:textId="77777777" w:rsidR="009502FA" w:rsidRDefault="009502FA" w:rsidP="004A024B">
                        <w:pPr>
                          <w:rPr>
                            <w:rFonts w:cs="Arial"/>
                            <w:b/>
                            <w:sz w:val="24"/>
                            <w:szCs w:val="24"/>
                            <w:lang w:val="de-DE"/>
                          </w:rPr>
                        </w:pPr>
                        <w:r>
                          <w:rPr>
                            <w:rFonts w:cs="Arial"/>
                            <w:b/>
                            <w:sz w:val="24"/>
                            <w:szCs w:val="24"/>
                            <w:lang w:val="de-DE"/>
                          </w:rPr>
                          <w:t>1..1</w:t>
                        </w:r>
                      </w:p>
                    </w:txbxContent>
                  </v:textbox>
                </v:rect>
                <v:rect id="Rechteck 652" o:spid="_x0000_s1728" style="position:absolute;top:28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VChsUA&#10;AADcAAAADwAAAGRycy9kb3ducmV2LnhtbESPQWvCQBSE70L/w/IKvYhuKlQkukoRSoMUxKT1/Mg+&#10;k2D2bcxuk/jvXUHwOMzMN8xqM5hadNS6yrKC92kEgji3uuJCwW/2NVmAcB5ZY22ZFFzJwWb9Mlph&#10;rG3PB+pSX4gAYRejgtL7JpbS5SUZdFPbEAfvZFuDPsi2kLrFPsBNLWdRNJcGKw4LJTa0LSk/p/9G&#10;QZ/vu2P28y3342Ni+ZJctunfTqm31+FzCcLT4J/hRzvRCuYfM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9UKGxQAAANwAAAAPAAAAAAAAAAAAAAAAAJgCAABkcnMv&#10;ZG93bnJldi54bWxQSwUGAAAAAAQABAD1AAAAigMAAAAA&#10;" filled="f" stroked="f">
                  <v:textbox>
                    <w:txbxContent>
                      <w:p w14:paraId="16F9939B" w14:textId="77777777" w:rsidR="009502FA" w:rsidRDefault="009502FA" w:rsidP="004A024B">
                        <w:pPr>
                          <w:rPr>
                            <w:rFonts w:cs="Arial"/>
                            <w:b/>
                            <w:sz w:val="24"/>
                            <w:szCs w:val="24"/>
                            <w:lang w:val="de-DE"/>
                          </w:rPr>
                        </w:pPr>
                        <w:r>
                          <w:rPr>
                            <w:rFonts w:cs="Arial"/>
                            <w:b/>
                            <w:sz w:val="24"/>
                            <w:szCs w:val="24"/>
                            <w:lang w:val="de-DE"/>
                          </w:rPr>
                          <w:t>0..1</w:t>
                        </w:r>
                      </w:p>
                    </w:txbxContent>
                  </v:textbox>
                </v:rect>
                <w10:anchorlock/>
              </v:group>
            </w:pict>
          </mc:Fallback>
        </mc:AlternateContent>
      </w:r>
    </w:p>
    <w:p w14:paraId="16F98D82" w14:textId="77777777" w:rsidR="002F1CB1" w:rsidRDefault="002F1CB1" w:rsidP="002F1CB1">
      <w:pPr>
        <w:rPr>
          <w:lang w:val="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57"/>
        <w:gridCol w:w="1015"/>
        <w:gridCol w:w="2755"/>
        <w:gridCol w:w="868"/>
        <w:gridCol w:w="4275"/>
      </w:tblGrid>
      <w:tr w:rsidR="00A370B7" w:rsidRPr="00AD4FE7" w14:paraId="16F98D8A" w14:textId="77777777" w:rsidTr="00DD1805">
        <w:trPr>
          <w:cantSplit/>
          <w:trHeight w:val="330"/>
        </w:trPr>
        <w:tc>
          <w:tcPr>
            <w:tcW w:w="1056" w:type="pct"/>
            <w:shd w:val="clear" w:color="auto" w:fill="FFFFCC"/>
            <w:noWrap/>
            <w:vAlign w:val="center"/>
            <w:hideMark/>
          </w:tcPr>
          <w:p w14:paraId="16F98D83"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D84"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1" w:type="pct"/>
            <w:shd w:val="clear" w:color="auto" w:fill="FFFFCC"/>
            <w:noWrap/>
            <w:vAlign w:val="center"/>
            <w:hideMark/>
          </w:tcPr>
          <w:p w14:paraId="16F98D85"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D86"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D87"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D88"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2" w:type="pct"/>
            <w:shd w:val="clear" w:color="auto" w:fill="FFFFCC"/>
            <w:vAlign w:val="center"/>
          </w:tcPr>
          <w:p w14:paraId="16F98D89" w14:textId="77777777" w:rsidR="00A370B7" w:rsidRPr="00A370B7" w:rsidRDefault="00A370B7" w:rsidP="000A2721">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D92" w14:textId="77777777" w:rsidTr="00B2672A">
        <w:trPr>
          <w:cantSplit/>
          <w:trHeight w:val="315"/>
        </w:trPr>
        <w:tc>
          <w:tcPr>
            <w:tcW w:w="1056" w:type="pct"/>
            <w:shd w:val="clear" w:color="auto" w:fill="92D050"/>
            <w:noWrap/>
            <w:vAlign w:val="center"/>
            <w:hideMark/>
          </w:tcPr>
          <w:p w14:paraId="16F98D8B"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asram:GlobalIdentificationIdentifier</w:t>
            </w:r>
          </w:p>
        </w:tc>
        <w:tc>
          <w:tcPr>
            <w:tcW w:w="453" w:type="pct"/>
            <w:shd w:val="clear" w:color="auto" w:fill="92D050"/>
            <w:vAlign w:val="center"/>
            <w:hideMark/>
          </w:tcPr>
          <w:p w14:paraId="16F98D8C"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1" w:type="pct"/>
            <w:shd w:val="clear" w:color="auto" w:fill="92D050"/>
            <w:noWrap/>
            <w:vAlign w:val="center"/>
            <w:hideMark/>
          </w:tcPr>
          <w:p w14:paraId="16F98D8D"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64</w:t>
            </w:r>
          </w:p>
        </w:tc>
        <w:tc>
          <w:tcPr>
            <w:tcW w:w="352" w:type="pct"/>
            <w:shd w:val="clear" w:color="auto" w:fill="92D050"/>
            <w:noWrap/>
            <w:vAlign w:val="center"/>
            <w:hideMark/>
          </w:tcPr>
          <w:p w14:paraId="16F98D8E"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D8F"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Type1</w:t>
            </w:r>
          </w:p>
        </w:tc>
        <w:tc>
          <w:tcPr>
            <w:tcW w:w="301" w:type="pct"/>
            <w:shd w:val="clear" w:color="auto" w:fill="92D050"/>
            <w:noWrap/>
            <w:vAlign w:val="center"/>
            <w:hideMark/>
          </w:tcPr>
          <w:p w14:paraId="16F98D90" w14:textId="77777777" w:rsidR="00A370B7" w:rsidRPr="00A370B7" w:rsidRDefault="00A370B7" w:rsidP="000A272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2" w:type="pct"/>
            <w:shd w:val="clear" w:color="auto" w:fill="92D050"/>
            <w:vAlign w:val="center"/>
          </w:tcPr>
          <w:p w14:paraId="16F98D91" w14:textId="77777777" w:rsidR="00A370B7" w:rsidRPr="00A370B7" w:rsidRDefault="00A370B7" w:rsidP="000A2721">
            <w:pPr>
              <w:spacing w:line="240" w:lineRule="auto"/>
              <w:rPr>
                <w:rFonts w:eastAsia="Times New Roman"/>
                <w:color w:val="000000"/>
                <w:sz w:val="16"/>
                <w:lang w:eastAsia="de-DE"/>
              </w:rPr>
            </w:pPr>
            <w:r w:rsidRPr="00A370B7">
              <w:rPr>
                <w:rFonts w:eastAsia="Times New Roman"/>
                <w:color w:val="000000"/>
                <w:sz w:val="16"/>
                <w:lang w:eastAsia="de-DE"/>
              </w:rPr>
              <w:t>Certificate</w:t>
            </w:r>
            <w:r w:rsidR="004A44B7">
              <w:rPr>
                <w:rFonts w:eastAsia="Times New Roman"/>
                <w:color w:val="000000"/>
                <w:sz w:val="16"/>
                <w:lang w:eastAsia="de-DE"/>
              </w:rPr>
              <w:t xml:space="preserve"> t</w:t>
            </w:r>
            <w:r w:rsidRPr="00A370B7">
              <w:rPr>
                <w:rFonts w:eastAsia="Times New Roman"/>
                <w:color w:val="000000"/>
                <w:sz w:val="16"/>
                <w:lang w:eastAsia="de-DE"/>
              </w:rPr>
              <w:t>ype</w:t>
            </w:r>
          </w:p>
        </w:tc>
      </w:tr>
    </w:tbl>
    <w:p w14:paraId="16F98D93" w14:textId="77777777" w:rsidR="005F1953" w:rsidRDefault="005F1953" w:rsidP="006F22C7"/>
    <w:p w14:paraId="16F98D94" w14:textId="77777777" w:rsidR="000A2721" w:rsidRPr="00CB3280" w:rsidRDefault="00B43A3B" w:rsidP="00CB3280">
      <w:pPr>
        <w:pStyle w:val="berschrift4"/>
        <w:ind w:left="851" w:hanging="851"/>
        <w:rPr>
          <w:szCs w:val="20"/>
        </w:rPr>
      </w:pPr>
      <w:bookmarkStart w:id="77" w:name="_Toc347482207"/>
      <w:r w:rsidRPr="00CB3280">
        <w:rPr>
          <w:szCs w:val="20"/>
        </w:rPr>
        <w:t>asram:ManufacturerCITradeParty</w:t>
      </w:r>
      <w:bookmarkEnd w:id="77"/>
    </w:p>
    <w:p w14:paraId="16F98D95" w14:textId="77777777" w:rsidR="000A2721" w:rsidRDefault="000A2721" w:rsidP="000A2721">
      <w:r>
        <w:rPr>
          <w:noProof/>
          <w:lang w:eastAsia="zh-TW"/>
        </w:rPr>
        <mc:AlternateContent>
          <mc:Choice Requires="wpg">
            <w:drawing>
              <wp:inline distT="0" distB="0" distL="0" distR="0" wp14:anchorId="16F99210" wp14:editId="16F99211">
                <wp:extent cx="5739765" cy="1341120"/>
                <wp:effectExtent l="0" t="0" r="13335" b="0"/>
                <wp:docPr id="6207" name="Gruppieren 6207"/>
                <wp:cNvGraphicFramePr/>
                <a:graphic xmlns:a="http://schemas.openxmlformats.org/drawingml/2006/main">
                  <a:graphicData uri="http://schemas.microsoft.com/office/word/2010/wordprocessingGroup">
                    <wpg:wgp>
                      <wpg:cNvGrpSpPr/>
                      <wpg:grpSpPr>
                        <a:xfrm>
                          <a:off x="0" y="0"/>
                          <a:ext cx="5739765" cy="1341120"/>
                          <a:chOff x="0" y="0"/>
                          <a:chExt cx="5739765" cy="1341120"/>
                        </a:xfrm>
                      </wpg:grpSpPr>
                      <wpg:grpSp>
                        <wpg:cNvPr id="580" name="Group 7964"/>
                        <wpg:cNvGrpSpPr>
                          <a:grpSpLocks/>
                        </wpg:cNvGrpSpPr>
                        <wpg:grpSpPr bwMode="auto">
                          <a:xfrm>
                            <a:off x="5410200" y="952500"/>
                            <a:ext cx="190500" cy="166370"/>
                            <a:chOff x="6283" y="5431"/>
                            <a:chExt cx="300" cy="262"/>
                          </a:xfrm>
                        </wpg:grpSpPr>
                        <wps:wsp>
                          <wps:cNvPr id="581" name="Rectangle 796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2" name="AutoShape 796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3" name="AutoShape 796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6" name="Rectangle 7953"/>
                        <wps:cNvSpPr>
                          <a:spLocks noChangeArrowheads="1"/>
                        </wps:cNvSpPr>
                        <wps:spPr bwMode="auto">
                          <a:xfrm>
                            <a:off x="400050" y="409575"/>
                            <a:ext cx="2299335" cy="344805"/>
                          </a:xfrm>
                          <a:prstGeom prst="rect">
                            <a:avLst/>
                          </a:prstGeom>
                          <a:solidFill>
                            <a:srgbClr val="8DB3E2"/>
                          </a:solidFill>
                          <a:ln w="25400">
                            <a:solidFill>
                              <a:srgbClr val="000000"/>
                            </a:solidFill>
                            <a:miter lim="800000"/>
                            <a:headEnd/>
                            <a:tailEnd/>
                          </a:ln>
                        </wps:spPr>
                        <wps:txbx>
                          <w:txbxContent>
                            <w:p w14:paraId="16F9939C" w14:textId="77777777" w:rsidR="009502FA" w:rsidRPr="00C532BE" w:rsidRDefault="009502FA" w:rsidP="006E4280">
                              <w:pPr>
                                <w:rPr>
                                  <w:b/>
                                  <w:szCs w:val="20"/>
                                </w:rPr>
                              </w:pPr>
                              <w:proofErr w:type="spellStart"/>
                              <w:r w:rsidRPr="00E46777">
                                <w:rPr>
                                  <w:rFonts w:cs="Arial"/>
                                  <w:b/>
                                  <w:bCs/>
                                  <w:szCs w:val="20"/>
                                  <w:lang w:val="de-DE"/>
                                </w:rPr>
                                <w:t>asram:</w:t>
                              </w:r>
                              <w:r w:rsidRPr="00B43A3B">
                                <w:rPr>
                                  <w:rFonts w:cs="Arial"/>
                                  <w:b/>
                                  <w:bCs/>
                                  <w:szCs w:val="20"/>
                                  <w:lang w:val="de-DE"/>
                                </w:rPr>
                                <w:t>ManufacturerCITradeParty</w:t>
                              </w:r>
                              <w:proofErr w:type="spellEnd"/>
                            </w:p>
                          </w:txbxContent>
                        </wps:txbx>
                        <wps:bodyPr rot="0" vert="horz" wrap="square" lIns="91440" tIns="45720" rIns="91440" bIns="45720" anchor="t" anchorCtr="0" upright="1">
                          <a:noAutofit/>
                        </wps:bodyPr>
                      </wps:wsp>
                      <wps:wsp>
                        <wps:cNvPr id="587" name="AutoShape 7954"/>
                        <wps:cNvCnPr>
                          <a:cxnSpLocks noChangeShapeType="1"/>
                        </wps:cNvCnPr>
                        <wps:spPr bwMode="auto">
                          <a:xfrm>
                            <a:off x="30956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 name="Rectangle 7955"/>
                        <wps:cNvSpPr>
                          <a:spLocks noChangeArrowheads="1"/>
                        </wps:cNvSpPr>
                        <wps:spPr bwMode="auto">
                          <a:xfrm>
                            <a:off x="27051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 name="AutoShape 7957"/>
                        <wps:cNvCnPr>
                          <a:cxnSpLocks noChangeShapeType="1"/>
                        </wps:cNvCnPr>
                        <wps:spPr bwMode="auto">
                          <a:xfrm>
                            <a:off x="289560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 name="AutoShape 7958"/>
                        <wps:cNvCnPr>
                          <a:cxnSpLocks noChangeShapeType="1"/>
                        </wps:cNvCnPr>
                        <wps:spPr bwMode="auto">
                          <a:xfrm>
                            <a:off x="26955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2" name="Rectangle 7959"/>
                        <wps:cNvSpPr>
                          <a:spLocks noChangeArrowheads="1"/>
                        </wps:cNvSpPr>
                        <wps:spPr bwMode="auto">
                          <a:xfrm>
                            <a:off x="3486150" y="0"/>
                            <a:ext cx="22536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9D" w14:textId="77777777" w:rsidR="009502FA" w:rsidRPr="00825609" w:rsidRDefault="009502FA" w:rsidP="000A2721">
                              <w:pPr>
                                <w:spacing w:line="240" w:lineRule="auto"/>
                                <w:rPr>
                                  <w:szCs w:val="20"/>
                                </w:rPr>
                              </w:pPr>
                              <w:proofErr w:type="spellStart"/>
                              <w:r w:rsidRPr="008E0F34">
                                <w:rPr>
                                  <w:rFonts w:cs="Arial"/>
                                  <w:bCs/>
                                  <w:szCs w:val="20"/>
                                  <w:lang w:val="de-DE"/>
                                </w:rPr>
                                <w:t>asram:</w:t>
                              </w:r>
                              <w:r w:rsidRPr="002F1CB1">
                                <w:rPr>
                                  <w:rFonts w:cs="Arial"/>
                                  <w:bCs/>
                                  <w:szCs w:val="20"/>
                                  <w:lang w:val="de-DE"/>
                                </w:rPr>
                                <w:t>GlobalIdentificationIdentifier</w:t>
                              </w:r>
                              <w:proofErr w:type="spellEnd"/>
                            </w:p>
                          </w:txbxContent>
                        </wps:txbx>
                        <wps:bodyPr rot="0" vert="horz" wrap="square" lIns="91440" tIns="45720" rIns="91440" bIns="45720" anchor="t" anchorCtr="0" upright="1">
                          <a:noAutofit/>
                        </wps:bodyPr>
                      </wps:wsp>
                      <wps:wsp>
                        <wps:cNvPr id="593" name="AutoShape 7960"/>
                        <wps:cNvCnPr>
                          <a:cxnSpLocks noChangeShapeType="1"/>
                        </wps:cNvCnPr>
                        <wps:spPr bwMode="auto">
                          <a:xfrm>
                            <a:off x="30956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 name="Rectangle 7951"/>
                        <wps:cNvSpPr>
                          <a:spLocks noChangeArrowheads="1"/>
                        </wps:cNvSpPr>
                        <wps:spPr bwMode="auto">
                          <a:xfrm>
                            <a:off x="3086100" y="1047750"/>
                            <a:ext cx="472440"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9E" w14:textId="77777777" w:rsidR="009502FA" w:rsidRPr="002F612C" w:rsidRDefault="009502FA" w:rsidP="000A2721">
                              <w:pPr>
                                <w:rPr>
                                  <w:rFonts w:cs="Arial"/>
                                  <w:b/>
                                  <w:sz w:val="24"/>
                                  <w:szCs w:val="24"/>
                                  <w:lang w:val="de-DE"/>
                                </w:rPr>
                              </w:pPr>
                              <w:r>
                                <w:rPr>
                                  <w:rFonts w:cs="Arial"/>
                                  <w:b/>
                                  <w:sz w:val="24"/>
                                  <w:szCs w:val="24"/>
                                  <w:lang w:val="de-DE"/>
                                </w:rPr>
                                <w:t>0..</w:t>
                              </w:r>
                              <w:r w:rsidRPr="002F612C">
                                <w:rPr>
                                  <w:rFonts w:cs="Arial"/>
                                  <w:b/>
                                  <w:sz w:val="24"/>
                                  <w:szCs w:val="24"/>
                                  <w:lang w:val="de-DE"/>
                                </w:rPr>
                                <w:t>1</w:t>
                              </w:r>
                            </w:p>
                          </w:txbxContent>
                        </wps:txbx>
                        <wps:bodyPr rot="0" vert="horz" wrap="square" lIns="91440" tIns="45720" rIns="91440" bIns="45720" anchor="t" anchorCtr="0" upright="1">
                          <a:noAutofit/>
                        </wps:bodyPr>
                      </wps:wsp>
                      <wps:wsp>
                        <wps:cNvPr id="589" name="Rectangle 7956"/>
                        <wps:cNvSpPr>
                          <a:spLocks noChangeArrowheads="1"/>
                        </wps:cNvSpPr>
                        <wps:spPr bwMode="auto">
                          <a:xfrm>
                            <a:off x="3486150" y="866775"/>
                            <a:ext cx="19202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9F" w14:textId="77777777" w:rsidR="009502FA" w:rsidRPr="00825609" w:rsidRDefault="009502FA" w:rsidP="000A2721">
                              <w:pPr>
                                <w:spacing w:line="240" w:lineRule="auto"/>
                              </w:pPr>
                              <w:proofErr w:type="spellStart"/>
                              <w:r w:rsidRPr="00703083">
                                <w:rPr>
                                  <w:rFonts w:cs="Arial"/>
                                  <w:bCs/>
                                  <w:szCs w:val="20"/>
                                  <w:lang w:val="de-DE"/>
                                </w:rPr>
                                <w:t>asram</w:t>
                              </w:r>
                              <w:proofErr w:type="spellEnd"/>
                              <w:r w:rsidRPr="00703083">
                                <w:rPr>
                                  <w:rFonts w:cs="Arial"/>
                                  <w:bCs/>
                                  <w:szCs w:val="20"/>
                                  <w:lang w:val="de-DE"/>
                                </w:rPr>
                                <w:t>:</w:t>
                              </w:r>
                              <w:proofErr w:type="spellStart"/>
                              <w:r w:rsidRPr="00980479">
                                <w:rPr>
                                  <w:rFonts w:cs="Arial"/>
                                  <w:bCs/>
                                  <w:szCs w:val="20"/>
                                </w:rPr>
                                <w:t>PostalCITradeAddress</w:t>
                              </w:r>
                              <w:proofErr w:type="spellEnd"/>
                            </w:p>
                          </w:txbxContent>
                        </wps:txbx>
                        <wps:bodyPr rot="0" vert="horz" wrap="square" lIns="91440" tIns="45720" rIns="91440" bIns="45720" anchor="t" anchorCtr="0" upright="1">
                          <a:noAutofit/>
                        </wps:bodyPr>
                      </wps:wsp>
                      <wps:wsp>
                        <wps:cNvPr id="594" name="AutoShape 7961"/>
                        <wps:cNvCnPr>
                          <a:cxnSpLocks noChangeShapeType="1"/>
                        </wps:cNvCnPr>
                        <wps:spPr bwMode="auto">
                          <a:xfrm>
                            <a:off x="30956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4" name="Rechteck 654"/>
                        <wps:cNvSpPr>
                          <a:spLocks noChangeArrowheads="1"/>
                        </wps:cNvSpPr>
                        <wps:spPr bwMode="auto">
                          <a:xfrm>
                            <a:off x="3076575" y="1619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0" w14:textId="77777777" w:rsidR="009502FA" w:rsidRDefault="009502FA" w:rsidP="000A2721">
                              <w:pPr>
                                <w:rPr>
                                  <w:rFonts w:cs="Arial"/>
                                  <w:b/>
                                  <w:sz w:val="24"/>
                                  <w:szCs w:val="24"/>
                                  <w:lang w:val="de-DE"/>
                                </w:rPr>
                              </w:pPr>
                              <w:r>
                                <w:rPr>
                                  <w:rFonts w:cs="Arial"/>
                                  <w:b/>
                                  <w:sz w:val="24"/>
                                  <w:szCs w:val="24"/>
                                  <w:lang w:val="de-DE"/>
                                </w:rPr>
                                <w:t>1..1</w:t>
                              </w:r>
                            </w:p>
                          </w:txbxContent>
                        </wps:txbx>
                        <wps:bodyPr rot="0" vert="horz" wrap="square" lIns="91440" tIns="45720" rIns="91440" bIns="45720" anchor="t" anchorCtr="0" upright="1">
                          <a:noAutofit/>
                        </wps:bodyPr>
                      </wps:wsp>
                      <wps:wsp>
                        <wps:cNvPr id="664" name="Rechteck 664"/>
                        <wps:cNvSpPr>
                          <a:spLocks noChangeArrowheads="1"/>
                        </wps:cNvSpPr>
                        <wps:spPr bwMode="auto">
                          <a:xfrm>
                            <a:off x="0" y="4572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1" w14:textId="77777777" w:rsidR="009502FA" w:rsidRDefault="009502FA" w:rsidP="000A272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07" o:spid="_x0000_s1729" style="width:451.95pt;height:105.6pt;mso-position-horizontal-relative:char;mso-position-vertical-relative:line" coordsize="57397,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">
                <v:group id="Group 7964" o:spid="_x0000_s1730" style="position:absolute;left:54102;top:9525;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rect id="Rectangle 7965" o:spid="_x0000_s173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83E8QA&#10;AADcAAAADwAAAGRycy9kb3ducmV2LnhtbESPQWsCMRSE7wX/Q3iCt5pVsF1Wo4hQKkihtXp/bJ67&#10;i5uXNclq9Nc3hUKPw8x8wyxW0bTiSs43lhVMxhkI4tLqhisFh++35xyED8gaW8uk4E4eVsvB0wIL&#10;bW/8Rdd9qESCsC9QQR1CV0jpy5oM+rHtiJN3ss5gSNJVUju8Jbhp5TTLXqTBhtNCjR1tairP+94o&#10;6D5m/fvrZecex7z/LHEXbZhGpUbDuJ6DCBTDf/ivvdUKZvkE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PNxPEAAAA3AAAAA8AAAAAAAAAAAAAAAAAmAIAAGRycy9k&#10;b3ducmV2LnhtbFBLBQYAAAAABAAEAPUAAACJAwAAAAA=&#10;" strokeweight="2pt"/>
                  <v:shape id="AutoShape 7966" o:spid="_x0000_s173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SPlcEAAADcAAAADwAAAGRycy9kb3ducmV2LnhtbESPQYvCMBSE74L/IbyFvdl0RddSjSKC&#10;4LWueH40z7Zs89JtUhv//UYQPA4z8w2z2QXTijv1rrGs4CtJQRCXVjdcKbj8HGcZCOeRNbaWScGD&#10;HOy208kGc21HLuh+9pWIEHY5Kqi973IpXVmTQZfYjjh6N9sb9FH2ldQ9jhFuWjlP029psOG4UGNH&#10;h5rK3/NgFBTFX3UdXBj32S2sFhe9MOlwUurzI+zXIDwF/w6/2ietYJnN4XkmHgG5/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VI+VwQAAANwAAAAPAAAAAAAAAAAAAAAA&#10;AKECAABkcnMvZG93bnJldi54bWxQSwUGAAAAAAQABAD5AAAAjwMAAAAA&#10;" strokeweight="1.25pt"/>
                  <v:shape id="AutoShape 7967" o:spid="_x0000_s173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u/bscAAADcAAAADwAAAGRycy9kb3ducmV2LnhtbESPT2vCQBTE7wW/w/KE3urGSkWimyBa&#10;oYe2EP8cvD2zzySYfRuya5L203cLhR6Hmd8Ms0oHU4uOWldZVjCdRCCIc6srLhQcD7unBQjnkTXW&#10;lknBFzlIk9HDCmNte86o2/tChBJ2MSoovW9iKV1ekkE3sQ1x8K62NeiDbAupW+xDuanlcxTNpcGK&#10;w0KJDW1Kym/7u1Hwcu8v5/mUs/XH6/aUfXf55+30rtTjeFgvQXga/H/4j37TgVvM4PdMOAIy+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679uxwAAANwAAAAPAAAAAAAA&#10;AAAAAAAAAKECAABkcnMvZG93bnJldi54bWxQSwUGAAAAAAQABAD5AAAAlQMAAAAA&#10;" strokeweight="1.25pt"/>
                </v:group>
                <v:rect id="Rectangle 7953" o:spid="_x0000_s1734" style="position:absolute;left:4000;top:4095;width:229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NscMA&#10;AADcAAAADwAAAGRycy9kb3ducmV2LnhtbESPT4vCMBTE74LfIbwFb5quoGg1lqUiyB4E/4DXZ/Ns&#10;yjYvpYna9dMbYWGPw8z8hllmna3FnVpfOVbwOUpAEBdOV1wqOB03wxkIH5A11o5JwS95yFb93hJT&#10;7R68p/shlCJC2KeowITQpFL6wpBFP3INcfSurrUYomxLqVt8RLit5ThJptJixXHBYEO5oeLncLMK&#10;1rez2Tyd8d87qp76gi6fj7dKDT66rwWIQF34D/+1t1rBZDaF9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oNscMAAADcAAAADwAAAAAAAAAAAAAAAACYAgAAZHJzL2Rv&#10;d25yZXYueG1sUEsFBgAAAAAEAAQA9QAAAIgDAAAAAA==&#10;" fillcolor="#8db3e2" strokeweight="2pt">
                  <v:textbox>
                    <w:txbxContent>
                      <w:p w14:paraId="16F9939C" w14:textId="77777777" w:rsidR="009502FA" w:rsidRPr="00C532BE" w:rsidRDefault="009502FA" w:rsidP="006E4280">
                        <w:pPr>
                          <w:rPr>
                            <w:b/>
                            <w:szCs w:val="20"/>
                          </w:rPr>
                        </w:pPr>
                        <w:proofErr w:type="spellStart"/>
                        <w:r w:rsidRPr="00E46777">
                          <w:rPr>
                            <w:rFonts w:cs="Arial"/>
                            <w:b/>
                            <w:bCs/>
                            <w:szCs w:val="20"/>
                            <w:lang w:val="de-DE"/>
                          </w:rPr>
                          <w:t>asram:</w:t>
                        </w:r>
                        <w:r w:rsidRPr="00B43A3B">
                          <w:rPr>
                            <w:rFonts w:cs="Arial"/>
                            <w:b/>
                            <w:bCs/>
                            <w:szCs w:val="20"/>
                            <w:lang w:val="de-DE"/>
                          </w:rPr>
                          <w:t>ManufacturerCITradeParty</w:t>
                        </w:r>
                        <w:proofErr w:type="spellEnd"/>
                      </w:p>
                    </w:txbxContent>
                  </v:textbox>
                </v:rect>
                <v:shape id="AutoShape 7954" o:spid="_x0000_s1735" type="#_x0000_t32" style="position:absolute;left:30956;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ntpsYAAADcAAAADwAAAGRycy9kb3ducmV2LnhtbESPQWvCQBSE7wX/w/KE3pqNxdYYXaUU&#10;pKVQxSh6fWSfSTD7NmS3SfrvuwXB4zAz3zDL9WBq0VHrKssKJlEMgji3uuJCwfGweUpAOI+ssbZM&#10;Cn7JwXo1elhiqm3Pe+oyX4gAYZeigtL7JpXS5SUZdJFtiIN3sa1BH2RbSN1iH+Cmls9x/CoNVhwW&#10;SmzovaT8mv0YBd3utJ1tmu5j54vTdP81nZ/RfCv1OB7eFiA8Df4evrU/tYKXZAb/Z8IR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Z7abGAAAA3AAAAA8AAAAAAAAA&#10;AAAAAAAAoQIAAGRycy9kb3ducmV2LnhtbFBLBQYAAAAABAAEAPkAAACUAwAAAAA=&#10;" strokeweight="2pt"/>
                <v:rect id="Rectangle 7955" o:spid="_x0000_s1736" style="position:absolute;left:27051;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WejsEA&#10;AADcAAAADwAAAGRycy9kb3ducmV2LnhtbERPXWvCMBR9H/gfwhV8m6kFt9IZiwiiIIPNbe+X5q4t&#10;a25qkmq2X788CD4ezveqiqYXF3K+s6xgMc9AENdWd9wo+PzYPRYgfEDW2FsmBb/koVpPHlZYanvl&#10;d7qcQiNSCPsSFbQhDKWUvm7JoJ/bgThx39YZDAm6RmqH1xRuepln2ZM02HFqaHGgbUv1z2k0CobX&#10;5bh/Ph/d31cxvtV4jDbkUanZNG5eQASK4S6+uQ9awbJIa9OZd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no7BAAAA3AAAAA8AAAAAAAAAAAAAAAAAmAIAAGRycy9kb3du&#10;cmV2LnhtbFBLBQYAAAAABAAEAPUAAACGAwAAAAA=&#10;" strokeweight="2pt"/>
                <v:shape id="AutoShape 7957" o:spid="_x0000_s1737" type="#_x0000_t32" style="position:absolute;left:28956;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njD8EAAADcAAAADwAAAGRycy9kb3ducmV2LnhtbERPy4rCMBTdC/5DuII7TRVn1GoUEUQZ&#10;GMUHur0017bY3JQm1s7fTxaCy8N5z5eNKURNlcstKxj0IxDEidU5pwou501vAsJ5ZI2FZVLwRw6W&#10;i3ZrjrG2Lz5SffKpCCHsYlSQeV/GUrokI4Oub0viwN1tZdAHWKVSV/gK4aaQwyj6lgZzDg0ZlrTO&#10;KHmcnkZBfbjux5uy3h58eh0df0bTG5pfpbqdZjUD4anxH/HbvdMKvqZhfjgTjoBc/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6eMPwQAAANwAAAAPAAAAAAAAAAAAAAAA&#10;AKECAABkcnMvZG93bnJldi54bWxQSwUGAAAAAAQABAD5AAAAjwMAAAAA&#10;" strokeweight="2pt"/>
                <v:shape id="AutoShape 7958" o:spid="_x0000_s1738" type="#_x0000_t32" style="position:absolute;left:26955;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VGlMUAAADcAAAADwAAAGRycy9kb3ducmV2LnhtbESP3YrCMBSE7xd8h3AE79ZUcVetRhFB&#10;FGEVf9DbQ3Nsi81JaWLtvr1ZWPBymJlvmOm8MYWoqXK5ZQW9bgSCOLE651TB+bT6HIFwHlljYZkU&#10;/JKD+az1McVY2ycfqD76VAQIuxgVZN6XsZQuycig69qSOHg3Wxn0QVap1BU+A9wUsh9F39JgzmEh&#10;w5KWGSX348MoqPeX3XBV1uu9Ty+Dw3YwvqL5UarTbhYTEJ4a/w7/tzdawde4B39nwhGQs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6VGlMUAAADcAAAADwAAAAAAAAAA&#10;AAAAAAChAgAAZHJzL2Rvd25yZXYueG1sUEsFBgAAAAAEAAQA+QAAAJMDAAAAAA==&#10;" strokeweight="2pt"/>
                <v:rect id="Rectangle 7959" o:spid="_x0000_s1739" style="position:absolute;left:34861;width:2253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rsUA&#10;AADcAAAADwAAAGRycy9kb3ducmV2LnhtbESPT2sCMRDF7wW/Qxihl1KzK/2jW6OIpVg8dVfxPGzG&#10;3aWbyZKkGr99IxR6fLx5vzdvsYqmF2dyvrOsIJ9kIIhrqztuFBz2H48zED4ga+wtk4IreVgtR3cL&#10;LLS9cEnnKjQiQdgXqKANYSik9HVLBv3EDsTJO1lnMCTpGqkdXhLc9HKaZS/SYMepocWBNi3V39WP&#10;SW/ksTxW24er3dn3ssu1e/qKr0rdj+P6DUSgGP6P/9KfWsHzfAq3MYkA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tOuxQAAANwAAAAPAAAAAAAAAAAAAAAAAJgCAABkcnMv&#10;ZG93bnJldi54bWxQSwUGAAAAAAQABAD1AAAAigMAAAAA&#10;" filled="f" fillcolor="#8db3e2" strokeweight="2pt">
                  <v:textbox>
                    <w:txbxContent>
                      <w:p w14:paraId="16F9939D" w14:textId="77777777" w:rsidR="009502FA" w:rsidRPr="00825609" w:rsidRDefault="009502FA" w:rsidP="000A2721">
                        <w:pPr>
                          <w:spacing w:line="240" w:lineRule="auto"/>
                          <w:rPr>
                            <w:szCs w:val="20"/>
                          </w:rPr>
                        </w:pPr>
                        <w:proofErr w:type="spellStart"/>
                        <w:r w:rsidRPr="008E0F34">
                          <w:rPr>
                            <w:rFonts w:cs="Arial"/>
                            <w:bCs/>
                            <w:szCs w:val="20"/>
                            <w:lang w:val="de-DE"/>
                          </w:rPr>
                          <w:t>asram:</w:t>
                        </w:r>
                        <w:r w:rsidRPr="002F1CB1">
                          <w:rPr>
                            <w:rFonts w:cs="Arial"/>
                            <w:bCs/>
                            <w:szCs w:val="20"/>
                            <w:lang w:val="de-DE"/>
                          </w:rPr>
                          <w:t>GlobalIdentificationIdentifier</w:t>
                        </w:r>
                        <w:proofErr w:type="spellEnd"/>
                      </w:p>
                    </w:txbxContent>
                  </v:textbox>
                </v:rect>
                <v:shape id="AutoShape 7960" o:spid="_x0000_s1740" type="#_x0000_t32" style="position:absolute;left:30956;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t9eMYAAADcAAAADwAAAGRycy9kb3ducmV2LnhtbESPQWvCQBSE74X+h+UVetONVqtJXaUU&#10;pFKwwSj2+sg+k2D2bchuY/z3XUHocZiZb5jFqje16Kh1lWUFo2EEgji3uuJCwWG/HsxBOI+ssbZM&#10;Cq7kYLV8fFhgou2Fd9RlvhABwi5BBaX3TSKly0sy6Ia2IQ7eybYGfZBtIXWLlwA3tRxH0as0WHFY&#10;KLGhj5Lyc/ZrFHTp8Xu2brrP1BfHye5rEv+g2Sr1/NS/v4Hw1Pv/8L290Qqm8QvczoQj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7fXjGAAAA3AAAAA8AAAAAAAAA&#10;AAAAAAAAoQIAAGRycy9kb3ducmV2LnhtbFBLBQYAAAAABAAEAPkAAACUAwAAAAA=&#10;" strokeweight="2pt"/>
                <v:rect id="Rectangle 7951" o:spid="_x0000_s1741" style="position:absolute;left:30861;top:10477;width:472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8JcMMA&#10;AADcAAAADwAAAGRycy9kb3ducmV2LnhtbESPQYvCMBSE74L/ITxhb5rsrhatRpEFQVAP6sJeH82z&#10;Ldu81CZq/fdGEDwOM/MNM1u0thJXanzpWMPnQIEgzpwpOdfwe1z1xyB8QDZYOSYNd/KwmHc7M0yN&#10;u/GeroeQiwhhn6KGIoQ6ldJnBVn0A1cTR+/kGoshyiaXpsFbhNtKfimVSIslx4UCa/opKPs/XKwG&#10;TIbmvDt9b4+bS4KTvFWr0Z/S+qPXLqcgArXhHX6110bDaDyE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8JcMMAAADcAAAADwAAAAAAAAAAAAAAAACYAgAAZHJzL2Rv&#10;d25yZXYueG1sUEsFBgAAAAAEAAQA9QAAAIgDAAAAAA==&#10;" stroked="f">
                  <v:textbox>
                    <w:txbxContent>
                      <w:p w14:paraId="16F9939E" w14:textId="77777777" w:rsidR="009502FA" w:rsidRPr="002F612C" w:rsidRDefault="009502FA" w:rsidP="000A2721">
                        <w:pPr>
                          <w:rPr>
                            <w:rFonts w:cs="Arial"/>
                            <w:b/>
                            <w:sz w:val="24"/>
                            <w:szCs w:val="24"/>
                            <w:lang w:val="de-DE"/>
                          </w:rPr>
                        </w:pPr>
                        <w:r>
                          <w:rPr>
                            <w:rFonts w:cs="Arial"/>
                            <w:b/>
                            <w:sz w:val="24"/>
                            <w:szCs w:val="24"/>
                            <w:lang w:val="de-DE"/>
                          </w:rPr>
                          <w:t>0..</w:t>
                        </w:r>
                        <w:r w:rsidRPr="002F612C">
                          <w:rPr>
                            <w:rFonts w:cs="Arial"/>
                            <w:b/>
                            <w:sz w:val="24"/>
                            <w:szCs w:val="24"/>
                            <w:lang w:val="de-DE"/>
                          </w:rPr>
                          <w:t>1</w:t>
                        </w:r>
                      </w:p>
                    </w:txbxContent>
                  </v:textbox>
                </v:rect>
                <v:rect id="Rectangle 7956" o:spid="_x0000_s1742" style="position:absolute;left:34861;top:8667;width:1920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XAsUA&#10;AADcAAAADwAAAGRycy9kb3ducmV2LnhtbESPT2sCMRDF7wW/QxjBi9TsSv/YrVHEUiyeutvS87CZ&#10;7i5uJksSNX77RhB6fLx5vzdvuY6mFydyvrOsIJ9lIIhrqztuFHx/vd8vQPiArLG3TAou5GG9Gt0t&#10;sdD2zCWdqtCIBGFfoII2hKGQ0tctGfQzOxAn79c6gyFJ10jt8JzgppfzLHuSBjtODS0OtG2pPlRH&#10;k97IY/lT7aYXu7dvZZdr9/AZn5WajOPmFUSgGP6Pb+kPreBx8QLXMYkA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9cCxQAAANwAAAAPAAAAAAAAAAAAAAAAAJgCAABkcnMv&#10;ZG93bnJldi54bWxQSwUGAAAAAAQABAD1AAAAigMAAAAA&#10;" filled="f" fillcolor="#8db3e2" strokeweight="2pt">
                  <v:textbox>
                    <w:txbxContent>
                      <w:p w14:paraId="16F9939F" w14:textId="77777777" w:rsidR="009502FA" w:rsidRPr="00825609" w:rsidRDefault="009502FA" w:rsidP="000A2721">
                        <w:pPr>
                          <w:spacing w:line="240" w:lineRule="auto"/>
                        </w:pPr>
                        <w:proofErr w:type="spellStart"/>
                        <w:r w:rsidRPr="00703083">
                          <w:rPr>
                            <w:rFonts w:cs="Arial"/>
                            <w:bCs/>
                            <w:szCs w:val="20"/>
                            <w:lang w:val="de-DE"/>
                          </w:rPr>
                          <w:t>asram</w:t>
                        </w:r>
                        <w:proofErr w:type="spellEnd"/>
                        <w:r w:rsidRPr="00703083">
                          <w:rPr>
                            <w:rFonts w:cs="Arial"/>
                            <w:bCs/>
                            <w:szCs w:val="20"/>
                            <w:lang w:val="de-DE"/>
                          </w:rPr>
                          <w:t>:</w:t>
                        </w:r>
                        <w:proofErr w:type="spellStart"/>
                        <w:r w:rsidRPr="00980479">
                          <w:rPr>
                            <w:rFonts w:cs="Arial"/>
                            <w:bCs/>
                            <w:szCs w:val="20"/>
                          </w:rPr>
                          <w:t>PostalCITradeAddress</w:t>
                        </w:r>
                        <w:proofErr w:type="spellEnd"/>
                      </w:p>
                    </w:txbxContent>
                  </v:textbox>
                </v:rect>
                <v:shape id="AutoShape 7961" o:spid="_x0000_s1743" type="#_x0000_t32" style="position:absolute;left:30956;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LlDMQAAADcAAAADwAAAGRycy9kb3ducmV2LnhtbESPQWvCQBSE74L/YXmCN90oadXUVUQQ&#10;RbCiLfb6yD6TYPZtyK4x/feuUOhxmJlvmPmyNaVoqHaFZQWjYQSCOLW64EzB99dmMAXhPLLG0jIp&#10;+CUHy0W3M8dE2wefqDn7TAQIuwQV5N5XiZQuzcmgG9qKOHhXWxv0QdaZ1DU+AtyUchxF79JgwWEh&#10;x4rWOaW3890oaI6Xz8mmarZHn13i0z6e/aA5KNXvtasPEJ5a/x/+a++0grdZDK8z4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0uUMxAAAANwAAAAPAAAAAAAAAAAA&#10;AAAAAKECAABkcnMvZG93bnJldi54bWxQSwUGAAAAAAQABAD5AAAAkgMAAAAA&#10;" strokeweight="2pt"/>
                <v:rect id="Rechteck 654" o:spid="_x0000_s1744" style="position:absolute;left:30765;top:161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acUA&#10;AADcAAAADwAAAGRycy9kb3ducmV2LnhtbESPQWvCQBSE74X+h+UJvZS6sahI6ipFkAYRxGg9P7Kv&#10;STD7Nma3Sfz3riB4HGbmG2a+7E0lWmpcaVnBaBiBIM6sLjlXcDysP2YgnEfWWFkmBVdysFy8vswx&#10;1rbjPbWpz0WAsItRQeF9HUvpsoIMuqGtiYP3ZxuDPsgml7rBLsBNJT+jaCoNlhwWCqxpVVB2Tv+N&#10;gi7btafD9kfu3k+J5UtyWaW/G6XeBv33FwhPvX+GH+1EK5hOx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H9pxQAAANwAAAAPAAAAAAAAAAAAAAAAAJgCAABkcnMv&#10;ZG93bnJldi54bWxQSwUGAAAAAAQABAD1AAAAigMAAAAA&#10;" filled="f" stroked="f">
                  <v:textbox>
                    <w:txbxContent>
                      <w:p w14:paraId="16F993A0" w14:textId="77777777" w:rsidR="009502FA" w:rsidRDefault="009502FA" w:rsidP="000A2721">
                        <w:pPr>
                          <w:rPr>
                            <w:rFonts w:cs="Arial"/>
                            <w:b/>
                            <w:sz w:val="24"/>
                            <w:szCs w:val="24"/>
                            <w:lang w:val="de-DE"/>
                          </w:rPr>
                        </w:pPr>
                        <w:r>
                          <w:rPr>
                            <w:rFonts w:cs="Arial"/>
                            <w:b/>
                            <w:sz w:val="24"/>
                            <w:szCs w:val="24"/>
                            <w:lang w:val="de-DE"/>
                          </w:rPr>
                          <w:t>1..1</w:t>
                        </w:r>
                      </w:p>
                    </w:txbxContent>
                  </v:textbox>
                </v:rect>
                <v:rect id="Rechteck 664" o:spid="_x0000_s1745" style="position:absolute;top:45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y11MUA&#10;AADcAAAADwAAAGRycy9kb3ducmV2LnhtbESP3WrCQBSE7wu+w3KE3hTdWEqQ6CoiiKEUpPHn+pA9&#10;JsHs2Zhdk/Ttu4WCl8PMfMMs14OpRUetqywrmE0jEMS51RUXCk7H3WQOwnlkjbVlUvBDDtar0csS&#10;E217/qYu84UIEHYJKii9bxIpXV6SQTe1DXHwrrY16INsC6lb7APc1PI9imJpsOKwUGJD25LyW/Yw&#10;Cvr80F2OX3t5eLuklu/pfZudP5V6HQ+bBQhPg3+G/9upVhDHH/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LXUxQAAANwAAAAPAAAAAAAAAAAAAAAAAJgCAABkcnMv&#10;ZG93bnJldi54bWxQSwUGAAAAAAQABAD1AAAAigMAAAAA&#10;" filled="f" stroked="f">
                  <v:textbox>
                    <w:txbxContent>
                      <w:p w14:paraId="16F993A1" w14:textId="77777777" w:rsidR="009502FA" w:rsidRDefault="009502FA" w:rsidP="000A2721">
                        <w:pPr>
                          <w:rPr>
                            <w:rFonts w:cs="Arial"/>
                            <w:b/>
                            <w:sz w:val="24"/>
                            <w:szCs w:val="24"/>
                            <w:lang w:val="de-DE"/>
                          </w:rPr>
                        </w:pPr>
                        <w:r>
                          <w:rPr>
                            <w:rFonts w:cs="Arial"/>
                            <w:b/>
                            <w:sz w:val="24"/>
                            <w:szCs w:val="24"/>
                            <w:lang w:val="de-DE"/>
                          </w:rPr>
                          <w:t>0..*</w:t>
                        </w:r>
                      </w:p>
                    </w:txbxContent>
                  </v:textbox>
                </v:rect>
                <w10:anchorlock/>
              </v:group>
            </w:pict>
          </mc:Fallback>
        </mc:AlternateContent>
      </w:r>
    </w:p>
    <w:p w14:paraId="16F98D96" w14:textId="77777777" w:rsidR="000A2721" w:rsidRPr="000A2721" w:rsidRDefault="000A2721" w:rsidP="000A272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4A44B7" w:rsidRPr="00A370B7" w14:paraId="16F98D98" w14:textId="77777777" w:rsidTr="00DD1805">
        <w:trPr>
          <w:cantSplit/>
          <w:trHeight w:val="329"/>
        </w:trPr>
        <w:tc>
          <w:tcPr>
            <w:tcW w:w="5000" w:type="pct"/>
            <w:shd w:val="clear" w:color="auto" w:fill="FFFFCC"/>
            <w:vAlign w:val="center"/>
          </w:tcPr>
          <w:p w14:paraId="16F98D97" w14:textId="77777777" w:rsidR="004A44B7" w:rsidRPr="00A370B7" w:rsidRDefault="004A44B7" w:rsidP="003B085D">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4A44B7" w:rsidRPr="00A370B7" w14:paraId="16F98D9A" w14:textId="77777777" w:rsidTr="00DD1805">
        <w:trPr>
          <w:cantSplit/>
        </w:trPr>
        <w:tc>
          <w:tcPr>
            <w:tcW w:w="5000" w:type="pct"/>
            <w:vAlign w:val="center"/>
          </w:tcPr>
          <w:p w14:paraId="16F98D99" w14:textId="77777777" w:rsidR="004A44B7" w:rsidRPr="000A2721" w:rsidRDefault="004A44B7" w:rsidP="000A2721">
            <w:pPr>
              <w:rPr>
                <w:rFonts w:cs="Arial"/>
                <w:b/>
                <w:bCs/>
                <w:szCs w:val="20"/>
                <w:lang w:val="de-DE"/>
              </w:rPr>
            </w:pPr>
            <w:r w:rsidRPr="00A370B7">
              <w:rPr>
                <w:rFonts w:cs="Arial"/>
                <w:b/>
                <w:bCs/>
                <w:szCs w:val="20"/>
              </w:rPr>
              <w:t>“</w:t>
            </w:r>
            <w:r w:rsidRPr="00E46777">
              <w:rPr>
                <w:rFonts w:cs="Arial"/>
                <w:b/>
                <w:bCs/>
                <w:szCs w:val="20"/>
                <w:lang w:val="de-DE"/>
              </w:rPr>
              <w:t>asram:</w:t>
            </w:r>
            <w:r w:rsidRPr="00B43A3B">
              <w:rPr>
                <w:rFonts w:cs="Arial"/>
                <w:b/>
                <w:bCs/>
                <w:szCs w:val="20"/>
                <w:lang w:val="de-DE"/>
              </w:rPr>
              <w:t>ManufacturerCITradeParty</w:t>
            </w:r>
            <w:r>
              <w:rPr>
                <w:rFonts w:cs="Arial"/>
                <w:b/>
                <w:bCs/>
                <w:szCs w:val="20"/>
                <w:lang w:val="de-DE"/>
              </w:rPr>
              <w:t xml:space="preserve">: Contains a list of </w:t>
            </w:r>
            <w:r w:rsidR="003B085D">
              <w:rPr>
                <w:rFonts w:cs="Arial"/>
                <w:b/>
                <w:bCs/>
                <w:szCs w:val="20"/>
                <w:lang w:val="de-DE"/>
              </w:rPr>
              <w:t>manufacters authorized by customer for the material</w:t>
            </w:r>
          </w:p>
        </w:tc>
      </w:tr>
    </w:tbl>
    <w:p w14:paraId="16F98D9B" w14:textId="77777777" w:rsidR="00B43A3B" w:rsidRDefault="00B43A3B" w:rsidP="00B43A3B"/>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57"/>
        <w:gridCol w:w="1015"/>
        <w:gridCol w:w="2755"/>
        <w:gridCol w:w="868"/>
        <w:gridCol w:w="4275"/>
      </w:tblGrid>
      <w:tr w:rsidR="00A370B7" w:rsidRPr="00AD4FE7" w14:paraId="16F98DA3" w14:textId="77777777" w:rsidTr="00DD1805">
        <w:trPr>
          <w:cantSplit/>
          <w:trHeight w:val="330"/>
        </w:trPr>
        <w:tc>
          <w:tcPr>
            <w:tcW w:w="1056" w:type="pct"/>
            <w:shd w:val="clear" w:color="auto" w:fill="FFFFCC"/>
            <w:noWrap/>
            <w:vAlign w:val="center"/>
            <w:hideMark/>
          </w:tcPr>
          <w:p w14:paraId="16F98D9C"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D9D"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1" w:type="pct"/>
            <w:shd w:val="clear" w:color="auto" w:fill="FFFFCC"/>
            <w:noWrap/>
            <w:vAlign w:val="center"/>
            <w:hideMark/>
          </w:tcPr>
          <w:p w14:paraId="16F98D9E"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D9F"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DA0"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8DA1" w14:textId="77777777" w:rsidR="00A370B7" w:rsidRPr="00A370B7" w:rsidRDefault="00A370B7" w:rsidP="000A2721">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2" w:type="pct"/>
            <w:shd w:val="clear" w:color="auto" w:fill="FFFFCC"/>
            <w:vAlign w:val="center"/>
          </w:tcPr>
          <w:p w14:paraId="16F98DA2" w14:textId="77777777" w:rsidR="00A370B7" w:rsidRPr="00A370B7" w:rsidRDefault="00A370B7" w:rsidP="000A2721">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DAB" w14:textId="77777777" w:rsidTr="00B2672A">
        <w:trPr>
          <w:cantSplit/>
          <w:trHeight w:val="315"/>
        </w:trPr>
        <w:tc>
          <w:tcPr>
            <w:tcW w:w="1056" w:type="pct"/>
            <w:shd w:val="clear" w:color="auto" w:fill="92D050"/>
            <w:noWrap/>
            <w:vAlign w:val="center"/>
            <w:hideMark/>
          </w:tcPr>
          <w:p w14:paraId="16F98DA4" w14:textId="77777777" w:rsidR="00A370B7" w:rsidRPr="000A2721" w:rsidRDefault="00A370B7" w:rsidP="000A2721">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asram:GlobalIdentificati</w:t>
            </w:r>
            <w:r w:rsidR="000A2721">
              <w:rPr>
                <w:rFonts w:eastAsia="Times New Roman" w:cs="Arial"/>
                <w:bCs/>
                <w:color w:val="000000"/>
                <w:sz w:val="16"/>
                <w:szCs w:val="20"/>
                <w:lang w:eastAsia="de-DE"/>
              </w:rPr>
              <w:t>onIdentifier</w:t>
            </w:r>
          </w:p>
        </w:tc>
        <w:tc>
          <w:tcPr>
            <w:tcW w:w="453" w:type="pct"/>
            <w:shd w:val="clear" w:color="auto" w:fill="92D050"/>
            <w:vAlign w:val="center"/>
            <w:hideMark/>
          </w:tcPr>
          <w:p w14:paraId="16F98DA5"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1" w:type="pct"/>
            <w:shd w:val="clear" w:color="auto" w:fill="92D050"/>
            <w:noWrap/>
            <w:vAlign w:val="center"/>
            <w:hideMark/>
          </w:tcPr>
          <w:p w14:paraId="16F98DA6"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20</w:t>
            </w:r>
          </w:p>
        </w:tc>
        <w:tc>
          <w:tcPr>
            <w:tcW w:w="352" w:type="pct"/>
            <w:shd w:val="clear" w:color="auto" w:fill="92D050"/>
            <w:noWrap/>
            <w:vAlign w:val="center"/>
            <w:hideMark/>
          </w:tcPr>
          <w:p w14:paraId="16F98DA7"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7</w:t>
            </w:r>
          </w:p>
        </w:tc>
        <w:tc>
          <w:tcPr>
            <w:tcW w:w="955" w:type="pct"/>
            <w:shd w:val="clear" w:color="auto" w:fill="92D050"/>
            <w:noWrap/>
            <w:vAlign w:val="center"/>
            <w:hideMark/>
          </w:tcPr>
          <w:p w14:paraId="16F98DA8" w14:textId="77777777" w:rsidR="00A370B7" w:rsidRPr="00A370B7" w:rsidRDefault="00A370B7" w:rsidP="000A272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172763</w:t>
            </w:r>
          </w:p>
        </w:tc>
        <w:tc>
          <w:tcPr>
            <w:tcW w:w="301" w:type="pct"/>
            <w:shd w:val="clear" w:color="auto" w:fill="92D050"/>
            <w:noWrap/>
            <w:vAlign w:val="center"/>
            <w:hideMark/>
          </w:tcPr>
          <w:p w14:paraId="16F98DA9" w14:textId="77777777" w:rsidR="00A370B7" w:rsidRPr="00A370B7" w:rsidRDefault="00A370B7" w:rsidP="000A2721">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2" w:type="pct"/>
            <w:shd w:val="clear" w:color="auto" w:fill="92D050"/>
            <w:vAlign w:val="center"/>
          </w:tcPr>
          <w:p w14:paraId="16F98DAA" w14:textId="77777777" w:rsidR="00A370B7" w:rsidRPr="00A370B7" w:rsidRDefault="00A370B7" w:rsidP="000A2721">
            <w:pPr>
              <w:spacing w:line="240" w:lineRule="auto"/>
              <w:rPr>
                <w:rFonts w:eastAsia="Times New Roman"/>
                <w:color w:val="000000"/>
                <w:sz w:val="16"/>
                <w:lang w:eastAsia="de-DE"/>
              </w:rPr>
            </w:pPr>
            <w:r w:rsidRPr="00A370B7">
              <w:rPr>
                <w:rFonts w:eastAsia="Times New Roman"/>
                <w:color w:val="000000"/>
                <w:sz w:val="16"/>
                <w:lang w:eastAsia="de-DE"/>
              </w:rPr>
              <w:t>Manufacturer</w:t>
            </w:r>
            <w:r w:rsidR="004A44B7">
              <w:rPr>
                <w:rFonts w:eastAsia="Times New Roman"/>
                <w:color w:val="000000"/>
                <w:sz w:val="16"/>
                <w:lang w:eastAsia="de-DE"/>
              </w:rPr>
              <w:t xml:space="preserve"> </w:t>
            </w:r>
            <w:r w:rsidRPr="00A370B7">
              <w:rPr>
                <w:rFonts w:eastAsia="Times New Roman"/>
                <w:color w:val="000000"/>
                <w:sz w:val="16"/>
                <w:lang w:eastAsia="de-DE"/>
              </w:rPr>
              <w:t>ID</w:t>
            </w:r>
          </w:p>
        </w:tc>
      </w:tr>
    </w:tbl>
    <w:p w14:paraId="16F98DAC" w14:textId="77777777" w:rsidR="00E8797E" w:rsidRDefault="00E8797E" w:rsidP="005F1953">
      <w:r>
        <w:br w:type="page"/>
      </w:r>
    </w:p>
    <w:p w14:paraId="16F98DAD" w14:textId="77777777" w:rsidR="005F1953" w:rsidRDefault="005F1953" w:rsidP="005F1953">
      <w:pPr>
        <w:pStyle w:val="berschrift5"/>
      </w:pPr>
      <w:bookmarkStart w:id="78" w:name="_Toc347482208"/>
      <w:r w:rsidRPr="002868BC">
        <w:t>asram:</w:t>
      </w:r>
      <w:r w:rsidRPr="005F1953">
        <w:t>PostalCITradeAddress</w:t>
      </w:r>
      <w:bookmarkEnd w:id="78"/>
    </w:p>
    <w:p w14:paraId="16F98DAE" w14:textId="77777777" w:rsidR="000A2721" w:rsidRPr="000A2721" w:rsidRDefault="000A2721" w:rsidP="000A2721"/>
    <w:p w14:paraId="16F98DAF" w14:textId="77777777" w:rsidR="005F1953" w:rsidRDefault="0054387C" w:rsidP="005F1953">
      <w:r>
        <w:rPr>
          <w:noProof/>
          <w:lang w:eastAsia="zh-TW"/>
        </w:rPr>
        <mc:AlternateContent>
          <mc:Choice Requires="wpg">
            <w:drawing>
              <wp:inline distT="0" distB="0" distL="0" distR="0" wp14:anchorId="16F99212" wp14:editId="16F99213">
                <wp:extent cx="4858342" cy="2674571"/>
                <wp:effectExtent l="0" t="0" r="19050" b="0"/>
                <wp:docPr id="675" name="Gruppieren 675"/>
                <wp:cNvGraphicFramePr/>
                <a:graphic xmlns:a="http://schemas.openxmlformats.org/drawingml/2006/main">
                  <a:graphicData uri="http://schemas.microsoft.com/office/word/2010/wordprocessingGroup">
                    <wpg:wgp>
                      <wpg:cNvGrpSpPr/>
                      <wpg:grpSpPr>
                        <a:xfrm>
                          <a:off x="0" y="0"/>
                          <a:ext cx="4858342" cy="2674571"/>
                          <a:chOff x="0" y="0"/>
                          <a:chExt cx="4858342" cy="2674571"/>
                        </a:xfrm>
                      </wpg:grpSpPr>
                      <wps:wsp>
                        <wps:cNvPr id="559" name="Rectangle 7975"/>
                        <wps:cNvSpPr>
                          <a:spLocks noChangeArrowheads="1"/>
                        </wps:cNvSpPr>
                        <wps:spPr bwMode="auto">
                          <a:xfrm>
                            <a:off x="2895600" y="1295400"/>
                            <a:ext cx="501001" cy="2933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2" w14:textId="77777777" w:rsidR="009502FA" w:rsidRPr="002F612C" w:rsidRDefault="009502FA" w:rsidP="0054387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60" name="Rectangle 7978"/>
                        <wps:cNvSpPr>
                          <a:spLocks noChangeArrowheads="1"/>
                        </wps:cNvSpPr>
                        <wps:spPr bwMode="auto">
                          <a:xfrm>
                            <a:off x="400050" y="1076325"/>
                            <a:ext cx="2059884" cy="344748"/>
                          </a:xfrm>
                          <a:prstGeom prst="rect">
                            <a:avLst/>
                          </a:prstGeom>
                          <a:solidFill>
                            <a:srgbClr val="8DB3E2"/>
                          </a:solidFill>
                          <a:ln w="25400">
                            <a:solidFill>
                              <a:srgbClr val="000000"/>
                            </a:solidFill>
                            <a:miter lim="800000"/>
                            <a:headEnd/>
                            <a:tailEnd/>
                          </a:ln>
                        </wps:spPr>
                        <wps:txbx>
                          <w:txbxContent>
                            <w:p w14:paraId="16F993A3" w14:textId="77777777" w:rsidR="009502FA" w:rsidRPr="00477555" w:rsidRDefault="009502FA" w:rsidP="0054387C">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wps:txbx>
                        <wps:bodyPr rot="0" vert="horz" wrap="square" lIns="91440" tIns="45720" rIns="91440" bIns="45720" anchor="t" anchorCtr="0" upright="1">
                          <a:noAutofit/>
                        </wps:bodyPr>
                      </wps:wsp>
                      <wps:wsp>
                        <wps:cNvPr id="561" name="AutoShape 7981"/>
                        <wps:cNvCnPr>
                          <a:cxnSpLocks noChangeShapeType="1"/>
                        </wps:cNvCnPr>
                        <wps:spPr bwMode="auto">
                          <a:xfrm>
                            <a:off x="2857500" y="1819275"/>
                            <a:ext cx="3962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2" name="AutoShape 7982"/>
                        <wps:cNvCnPr>
                          <a:cxnSpLocks noChangeShapeType="1"/>
                        </wps:cNvCnPr>
                        <wps:spPr bwMode="auto">
                          <a:xfrm>
                            <a:off x="2847975" y="2352675"/>
                            <a:ext cx="412104"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3" name="Rectangle 7984"/>
                        <wps:cNvSpPr>
                          <a:spLocks noChangeArrowheads="1"/>
                        </wps:cNvSpPr>
                        <wps:spPr bwMode="auto">
                          <a:xfrm>
                            <a:off x="2895600" y="2381250"/>
                            <a:ext cx="501001" cy="2933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4" w14:textId="77777777" w:rsidR="009502FA" w:rsidRPr="002F612C" w:rsidRDefault="009502FA" w:rsidP="0054387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64" name="Rectangle 7985"/>
                        <wps:cNvSpPr>
                          <a:spLocks noChangeArrowheads="1"/>
                        </wps:cNvSpPr>
                        <wps:spPr bwMode="auto">
                          <a:xfrm>
                            <a:off x="2905125" y="1857375"/>
                            <a:ext cx="501001" cy="2933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5" w14:textId="77777777" w:rsidR="009502FA" w:rsidRPr="002F612C" w:rsidRDefault="009502FA" w:rsidP="0054387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65" name="Rectangle 7988"/>
                        <wps:cNvSpPr>
                          <a:spLocks noChangeArrowheads="1"/>
                        </wps:cNvSpPr>
                        <wps:spPr bwMode="auto">
                          <a:xfrm>
                            <a:off x="3276600" y="1638300"/>
                            <a:ext cx="1446490" cy="34474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A6" w14:textId="77777777" w:rsidR="009502FA" w:rsidRPr="00236D9C" w:rsidRDefault="009502FA" w:rsidP="0054387C">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wps:txbx>
                        <wps:bodyPr rot="0" vert="horz" wrap="square" lIns="91440" tIns="45720" rIns="91440" bIns="45720" anchor="t" anchorCtr="0" upright="1">
                          <a:noAutofit/>
                        </wps:bodyPr>
                      </wps:wsp>
                      <wps:wsp>
                        <wps:cNvPr id="567" name="AutoShape 7991"/>
                        <wps:cNvCnPr>
                          <a:cxnSpLocks noChangeShapeType="1"/>
                        </wps:cNvCnPr>
                        <wps:spPr bwMode="auto">
                          <a:xfrm>
                            <a:off x="2847975" y="152400"/>
                            <a:ext cx="635" cy="2218323"/>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8" name="Rectangle 7992"/>
                        <wps:cNvSpPr>
                          <a:spLocks noChangeArrowheads="1"/>
                        </wps:cNvSpPr>
                        <wps:spPr bwMode="auto">
                          <a:xfrm>
                            <a:off x="2876550" y="790575"/>
                            <a:ext cx="501001" cy="2933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7" w14:textId="77777777" w:rsidR="009502FA" w:rsidRPr="002F612C" w:rsidRDefault="009502FA" w:rsidP="0054387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69" name="Rectangle 7997"/>
                        <wps:cNvSpPr>
                          <a:spLocks noChangeArrowheads="1"/>
                        </wps:cNvSpPr>
                        <wps:spPr bwMode="auto">
                          <a:xfrm>
                            <a:off x="2876550" y="209550"/>
                            <a:ext cx="501001" cy="2933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8" w14:textId="77777777" w:rsidR="009502FA" w:rsidRPr="002F612C" w:rsidRDefault="009502FA" w:rsidP="0054387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70" name="AutoShape 7998"/>
                        <wps:cNvCnPr>
                          <a:cxnSpLocks noChangeShapeType="1"/>
                        </wps:cNvCnPr>
                        <wps:spPr bwMode="auto">
                          <a:xfrm>
                            <a:off x="2847975" y="152400"/>
                            <a:ext cx="3962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 name="Rectangle 7999"/>
                        <wps:cNvSpPr>
                          <a:spLocks noChangeArrowheads="1"/>
                        </wps:cNvSpPr>
                        <wps:spPr bwMode="auto">
                          <a:xfrm>
                            <a:off x="2466975" y="1181100"/>
                            <a:ext cx="190495" cy="16634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2" name="Rectangle 8000"/>
                        <wps:cNvSpPr>
                          <a:spLocks noChangeArrowheads="1"/>
                        </wps:cNvSpPr>
                        <wps:spPr bwMode="auto">
                          <a:xfrm>
                            <a:off x="3257550" y="561975"/>
                            <a:ext cx="1600791" cy="34474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A9" w14:textId="77777777" w:rsidR="009502FA" w:rsidRPr="00236D9C" w:rsidRDefault="009502FA" w:rsidP="0054387C">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wps:txbx>
                        <wps:bodyPr rot="0" vert="horz" wrap="square" lIns="91440" tIns="45720" rIns="91440" bIns="45720" anchor="t" anchorCtr="0" upright="1">
                          <a:noAutofit/>
                        </wps:bodyPr>
                      </wps:wsp>
                      <wps:wsp>
                        <wps:cNvPr id="573" name="AutoShape 8001"/>
                        <wps:cNvCnPr>
                          <a:cxnSpLocks noChangeShapeType="1"/>
                        </wps:cNvCnPr>
                        <wps:spPr bwMode="auto">
                          <a:xfrm>
                            <a:off x="2457450" y="1266825"/>
                            <a:ext cx="21589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 name="Rectangle 8002"/>
                        <wps:cNvSpPr>
                          <a:spLocks noChangeArrowheads="1"/>
                        </wps:cNvSpPr>
                        <wps:spPr bwMode="auto">
                          <a:xfrm>
                            <a:off x="3238500" y="0"/>
                            <a:ext cx="1469350" cy="34474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AA" w14:textId="77777777" w:rsidR="009502FA" w:rsidRPr="00236D9C" w:rsidRDefault="009502FA" w:rsidP="0054387C">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wps:txbx>
                        <wps:bodyPr rot="0" vert="horz" wrap="square" lIns="91440" tIns="45720" rIns="91440" bIns="45720" anchor="t" anchorCtr="0" upright="1">
                          <a:noAutofit/>
                        </wps:bodyPr>
                      </wps:wsp>
                      <wps:wsp>
                        <wps:cNvPr id="575" name="AutoShape 8011"/>
                        <wps:cNvCnPr>
                          <a:cxnSpLocks noChangeShapeType="1"/>
                        </wps:cNvCnPr>
                        <wps:spPr bwMode="auto">
                          <a:xfrm>
                            <a:off x="2590800" y="1266825"/>
                            <a:ext cx="25399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 name="AutoShape 8012"/>
                        <wps:cNvCnPr>
                          <a:cxnSpLocks noChangeShapeType="1"/>
                        </wps:cNvCnPr>
                        <wps:spPr bwMode="auto">
                          <a:xfrm>
                            <a:off x="2857500" y="723900"/>
                            <a:ext cx="3962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8013"/>
                        <wps:cNvSpPr>
                          <a:spLocks noChangeArrowheads="1"/>
                        </wps:cNvSpPr>
                        <wps:spPr bwMode="auto">
                          <a:xfrm>
                            <a:off x="3257550" y="1095375"/>
                            <a:ext cx="1458555" cy="34474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AB" w14:textId="77777777" w:rsidR="009502FA" w:rsidRPr="00236D9C" w:rsidRDefault="009502FA" w:rsidP="0054387C">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wps:txbx>
                        <wps:bodyPr rot="0" vert="horz" wrap="square" lIns="91440" tIns="45720" rIns="91440" bIns="45720" anchor="t" anchorCtr="0" upright="1">
                          <a:noAutofit/>
                        </wps:bodyPr>
                      </wps:wsp>
                      <wps:wsp>
                        <wps:cNvPr id="578" name="AutoShape 8016"/>
                        <wps:cNvCnPr>
                          <a:cxnSpLocks noChangeShapeType="1"/>
                        </wps:cNvCnPr>
                        <wps:spPr bwMode="auto">
                          <a:xfrm>
                            <a:off x="2857500" y="1266825"/>
                            <a:ext cx="3962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 name="Rectangle 7989"/>
                        <wps:cNvSpPr>
                          <a:spLocks noChangeArrowheads="1"/>
                        </wps:cNvSpPr>
                        <wps:spPr bwMode="auto">
                          <a:xfrm>
                            <a:off x="3276600" y="2181225"/>
                            <a:ext cx="1581742" cy="34474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AC" w14:textId="77777777" w:rsidR="009502FA" w:rsidRPr="00236D9C" w:rsidRDefault="009502FA" w:rsidP="0054387C">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wps:txbx>
                        <wps:bodyPr rot="0" vert="horz" wrap="square" lIns="91440" tIns="45720" rIns="91440" bIns="45720" anchor="t" anchorCtr="0" upright="1">
                          <a:noAutofit/>
                        </wps:bodyPr>
                      </wps:wsp>
                      <wps:wsp>
                        <wps:cNvPr id="6196" name="Rechteck 6196"/>
                        <wps:cNvSpPr>
                          <a:spLocks noChangeArrowheads="1"/>
                        </wps:cNvSpPr>
                        <wps:spPr bwMode="auto">
                          <a:xfrm>
                            <a:off x="0" y="1076325"/>
                            <a:ext cx="518146" cy="325066"/>
                          </a:xfrm>
                          <a:prstGeom prst="rect">
                            <a:avLst/>
                          </a:prstGeom>
                          <a:noFill/>
                          <a:ln>
                            <a:noFill/>
                          </a:ln>
                          <a:extLst/>
                        </wps:spPr>
                        <wps:txbx>
                          <w:txbxContent>
                            <w:p w14:paraId="16F993AD" w14:textId="77777777" w:rsidR="009502FA" w:rsidRDefault="009502FA" w:rsidP="0054387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75" o:spid="_x0000_s1746" style="width:382.55pt;height:210.6pt;mso-position-horizontal-relative:char;mso-position-vertical-relative:line" coordsize="48583,26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">
                <v:rect id="Rectangle 7975" o:spid="_x0000_s1747" style="position:absolute;left:28956;top:1295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6KqcUA&#10;AADcAAAADwAAAGRycy9kb3ducmV2LnhtbESPQWvCQBSE70L/w/IK3nS3tgkasxEpCILtoVrw+sg+&#10;k2D2bZpdNf77bqHgcZiZb5h8NdhWXKn3jWMNL1MFgrh0puFKw/dhM5mD8AHZYOuYNNzJw6p4GuWY&#10;GXfjL7ruQyUihH2GGuoQukxKX9Zk0U9dRxy9k+sthij7SpoebxFuWzlTKpUWG44LNXb0XlN53l+s&#10;BkzfzM/n6fXjsLukuKgGtUmOSuvx87Beggg0hEf4v701GpJkAX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DoqpxQAAANwAAAAPAAAAAAAAAAAAAAAAAJgCAABkcnMv&#10;ZG93bnJldi54bWxQSwUGAAAAAAQABAD1AAAAigMAAAAA&#10;" stroked="f">
                  <v:textbox>
                    <w:txbxContent>
                      <w:p w14:paraId="16F993A2" w14:textId="77777777" w:rsidR="009502FA" w:rsidRPr="002F612C" w:rsidRDefault="009502FA" w:rsidP="0054387C">
                        <w:pPr>
                          <w:rPr>
                            <w:rFonts w:cs="Arial"/>
                            <w:b/>
                            <w:sz w:val="24"/>
                            <w:szCs w:val="24"/>
                            <w:lang w:val="de-DE"/>
                          </w:rPr>
                        </w:pPr>
                        <w:r>
                          <w:rPr>
                            <w:rFonts w:cs="Arial"/>
                            <w:b/>
                            <w:sz w:val="24"/>
                            <w:szCs w:val="24"/>
                            <w:lang w:val="de-DE"/>
                          </w:rPr>
                          <w:t>0..1</w:t>
                        </w:r>
                      </w:p>
                    </w:txbxContent>
                  </v:textbox>
                </v:rect>
                <v:rect id="Rectangle 7978" o:spid="_x0000_s1748" style="position:absolute;left:4000;top:10763;width:20599;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WpMAA&#10;AADcAAAADwAAAGRycy9kb3ducmV2LnhtbERPy4rCMBTdD/gP4QqzG1MLI1qNMlQEcSH4gNneaa5N&#10;meamNKlWv94sBJeH816seluLK7W+cqxgPEpAEBdOV1wqOJ82X1MQPiBrrB2Tgjt5WC0HHwvMtLvx&#10;ga7HUIoYwj5DBSaEJpPSF4Ys+pFriCN3ca3FEGFbSt3iLYbbWqZJMpEWK44NBhvKDRX/x84qWHe/&#10;ZvNwxu/2VD30H7p8lm6V+hz2P3MQgfrwFr/cW63gexLnxzPx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PWpMAAAADcAAAADwAAAAAAAAAAAAAAAACYAgAAZHJzL2Rvd25y&#10;ZXYueG1sUEsFBgAAAAAEAAQA9QAAAIUDAAAAAA==&#10;" fillcolor="#8db3e2" strokeweight="2pt">
                  <v:textbox>
                    <w:txbxContent>
                      <w:p w14:paraId="16F993A3" w14:textId="77777777" w:rsidR="009502FA" w:rsidRPr="00477555" w:rsidRDefault="009502FA" w:rsidP="0054387C">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v:textbox>
                </v:rect>
                <v:shape id="AutoShape 7981" o:spid="_x0000_s1749" type="#_x0000_t32" style="position:absolute;left:28575;top:1819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A2s8UAAADcAAAADwAAAGRycy9kb3ducmV2LnhtbESP3YrCMBSE7wXfIZwF7zRV/NntGkUE&#10;UQQV3cW9PTRn22JzUppY69sbQfBymJlvmOm8MYWoqXK5ZQX9XgSCOLE651TB78+q+wnCeWSNhWVS&#10;cCcH81m7NcVY2xsfqT75VAQIuxgVZN6XsZQuycig69mSOHj/tjLog6xSqSu8Bbgp5CCKxtJgzmEh&#10;w5KWGSWX09UoqA/n/WRV1uuDT8/D43b49Ydmp1Tno1l8g/DU+Hf41d5oBaNxH55nwhG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nA2s8UAAADcAAAADwAAAAAAAAAA&#10;AAAAAAChAgAAZHJzL2Rvd25yZXYueG1sUEsFBgAAAAAEAAQA+QAAAJMDAAAAAA==&#10;" strokeweight="2pt"/>
                <v:shape id="AutoShape 7982" o:spid="_x0000_s1750" type="#_x0000_t32" style="position:absolute;left:28479;top:23526;width:412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KoxMYAAADcAAAADwAAAGRycy9kb3ducmV2LnhtbESP3WrCQBSE7wu+w3KE3tVNJf6lrlIK&#10;oVJQSRR7e8ieJqHZsyG7jenbdwuCl8PMfMOst4NpRE+dqy0reJ5EIIgLq2suFZxP6dMShPPIGhvL&#10;pOCXHGw3o4c1JtpeOaM+96UIEHYJKqi8bxMpXVGRQTexLXHwvmxn0AfZlVJ3eA1w08hpFM2lwZrD&#10;QoUtvVVUfOc/RkF/vBwWadu/H315ibOPePWJZq/U43h4fQHhafD38K290wpm8yn8nwlH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iqMTGAAAA3AAAAA8AAAAAAAAA&#10;AAAAAAAAoQIAAGRycy9kb3ducmV2LnhtbFBLBQYAAAAABAAEAPkAAACUAwAAAAA=&#10;" strokeweight="2pt"/>
                <v:rect id="Rectangle 7984" o:spid="_x0000_s1751" style="position:absolute;left:28956;top:2381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3/sUA&#10;AADcAAAADwAAAGRycy9kb3ducmV2LnhtbESPzWrDMBCE74W8g9hAbo3UuDGNE8WUgCHQ9pAf6HWx&#10;NraptXItOXHfvioUchxm5htmk4+2FVfqfeNYw9NcgSAunWm40nA+FY8vIHxANtg6Jg0/5CHfTh42&#10;mBl34wNdj6ESEcI+Qw11CF0mpS9rsujnriOO3sX1FkOUfSVNj7cIt61cKJVKiw3HhRo72tVUfh0H&#10;qwHTZ/P9cUneT29DiqtqVMXyU2k9m46vaxCBxnAP/7f3RsMyTeD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nf+xQAAANwAAAAPAAAAAAAAAAAAAAAAAJgCAABkcnMv&#10;ZG93bnJldi54bWxQSwUGAAAAAAQABAD1AAAAigMAAAAA&#10;" stroked="f">
                  <v:textbox>
                    <w:txbxContent>
                      <w:p w14:paraId="16F993A4" w14:textId="77777777" w:rsidR="009502FA" w:rsidRPr="002F612C" w:rsidRDefault="009502FA" w:rsidP="0054387C">
                        <w:pPr>
                          <w:rPr>
                            <w:rFonts w:cs="Arial"/>
                            <w:b/>
                            <w:sz w:val="24"/>
                            <w:szCs w:val="24"/>
                            <w:lang w:val="de-DE"/>
                          </w:rPr>
                        </w:pPr>
                        <w:r>
                          <w:rPr>
                            <w:rFonts w:cs="Arial"/>
                            <w:b/>
                            <w:sz w:val="24"/>
                            <w:szCs w:val="24"/>
                            <w:lang w:val="de-DE"/>
                          </w:rPr>
                          <w:t>0..*</w:t>
                        </w:r>
                      </w:p>
                    </w:txbxContent>
                  </v:textbox>
                </v:rect>
                <v:rect id="Rectangle 7985" o:spid="_x0000_s1752" style="position:absolute;left:29051;top:18573;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PvisMA&#10;AADcAAAADwAAAGRycy9kb3ducmV2LnhtbESPQYvCMBSE78L+h/AW9qaJrhatRhFBWFAPqwteH82z&#10;LTYvtYna/fdGEDwOM/MNM1u0thI3anzpWEO/p0AQZ86UnGv4O6y7YxA+IBusHJOGf/KwmH90Zpga&#10;d+dfuu1DLiKEfYoaihDqVEqfFWTR91xNHL2TayyGKJtcmgbvEW4rOVAqkRZLjgsF1rQqKDvvr1YD&#10;JkNz2Z2+t4fNNcFJ3qr16Ki0/vpsl1MQgdrwDr/aP0bDKBnC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PvisMAAADcAAAADwAAAAAAAAAAAAAAAACYAgAAZHJzL2Rv&#10;d25yZXYueG1sUEsFBgAAAAAEAAQA9QAAAIgDAAAAAA==&#10;" stroked="f">
                  <v:textbox>
                    <w:txbxContent>
                      <w:p w14:paraId="16F993A5" w14:textId="77777777" w:rsidR="009502FA" w:rsidRPr="002F612C" w:rsidRDefault="009502FA" w:rsidP="0054387C">
                        <w:pPr>
                          <w:rPr>
                            <w:rFonts w:cs="Arial"/>
                            <w:b/>
                            <w:sz w:val="24"/>
                            <w:szCs w:val="24"/>
                            <w:lang w:val="de-DE"/>
                          </w:rPr>
                        </w:pPr>
                        <w:r>
                          <w:rPr>
                            <w:rFonts w:cs="Arial"/>
                            <w:b/>
                            <w:sz w:val="24"/>
                            <w:szCs w:val="24"/>
                            <w:lang w:val="de-DE"/>
                          </w:rPr>
                          <w:t>0..1</w:t>
                        </w:r>
                      </w:p>
                    </w:txbxContent>
                  </v:textbox>
                </v:rect>
                <v:rect id="Rectangle 7988" o:spid="_x0000_s1753" style="position:absolute;left:32766;top:16383;width:1446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47/cUA&#10;AADcAAAADwAAAGRycy9kb3ducmV2LnhtbESPQWsCMRCF7wX/Qxihl6LZLVXL1iilIpae3LX0PGzG&#10;3cXNZEmixn/fFAoeH2/e9+Yt19H04kLOd5YV5NMMBHFtdceNgu/DdvIKwgdkjb1lUnAjD+vV6GGJ&#10;hbZXLulShUYkCPsCFbQhDIWUvm7JoJ/agTh5R+sMhiRdI7XDa4KbXj5n2Vwa7Dg1tDjQR0v1qTqb&#10;9EYey59q93SzX3ZTdrl2L/u4UOpxHN/fQASK4X78n/7UCmbzGfyNSQS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zjv9xQAAANwAAAAPAAAAAAAAAAAAAAAAAJgCAABkcnMv&#10;ZG93bnJldi54bWxQSwUGAAAAAAQABAD1AAAAigMAAAAA&#10;" filled="f" fillcolor="#8db3e2" strokeweight="2pt">
                  <v:textbox>
                    <w:txbxContent>
                      <w:p w14:paraId="16F993A6" w14:textId="77777777" w:rsidR="009502FA" w:rsidRPr="00236D9C" w:rsidRDefault="009502FA" w:rsidP="0054387C">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v:textbox>
                </v:rect>
                <v:shape id="AutoShape 7991" o:spid="_x0000_s1754" type="#_x0000_t32" style="position:absolute;left:28479;top:1524;width:7;height:221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ULXMYAAADcAAAADwAAAGRycy9kb3ducmV2LnhtbESP3WrCQBSE7wu+w3KE3jUbi/Unukop&#10;SEuhBqPo7SF7TILZsyG7TdK37xYKXg4z8w2z3g6mFh21rrKsYBLFIIhzqysuFJyOu6cFCOeRNdaW&#10;ScEPOdhuRg9rTLTt+UBd5gsRIOwSVFB63yRSurwkgy6yDXHwrrY16INsC6lb7APc1PI5jmfSYMVh&#10;ocSG3krKb9m3UdCl5/1813TvqS/O08PndHlB86XU43h4XYHwNPh7+L/9oRW8zObwdyYc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VC1zGAAAA3AAAAA8AAAAAAAAA&#10;AAAAAAAAoQIAAGRycy9kb3ducmV2LnhtbFBLBQYAAAAABAAEAPkAAACUAwAAAAA=&#10;" strokeweight="2pt"/>
                <v:rect id="Rectangle 7992" o:spid="_x0000_s1755" style="position:absolute;left:28765;top:790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7lj8IA&#10;AADcAAAADwAAAGRycy9kb3ducmV2LnhtbERPy2rCQBTdC/7DcAvdmZk+DDZ1lFIQCtWFidDtJXNN&#10;QjN3YmZM0r/vLASXh/NebyfbioF63zjW8JQoEMSlMw1XGk7FbrEC4QOywdYxafgjD9vNfLbGzLiR&#10;jzTkoRIxhH2GGuoQukxKX9Zk0SeuI47c2fUWQ4R9JU2PYwy3rXxWKpUWG44NNXb0WVP5m1+tBkxf&#10;zeVwftkX39cU36pJ7ZY/SuvHh+njHUSgKdzFN/eX0bBM49p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uWPwgAAANwAAAAPAAAAAAAAAAAAAAAAAJgCAABkcnMvZG93&#10;bnJldi54bWxQSwUGAAAAAAQABAD1AAAAhwMAAAAA&#10;" stroked="f">
                  <v:textbox>
                    <w:txbxContent>
                      <w:p w14:paraId="16F993A7" w14:textId="77777777" w:rsidR="009502FA" w:rsidRPr="002F612C" w:rsidRDefault="009502FA" w:rsidP="0054387C">
                        <w:pPr>
                          <w:rPr>
                            <w:rFonts w:cs="Arial"/>
                            <w:b/>
                            <w:sz w:val="24"/>
                            <w:szCs w:val="24"/>
                            <w:lang w:val="de-DE"/>
                          </w:rPr>
                        </w:pPr>
                        <w:r>
                          <w:rPr>
                            <w:rFonts w:cs="Arial"/>
                            <w:b/>
                            <w:sz w:val="24"/>
                            <w:szCs w:val="24"/>
                            <w:lang w:val="de-DE"/>
                          </w:rPr>
                          <w:t>0..1</w:t>
                        </w:r>
                      </w:p>
                    </w:txbxContent>
                  </v:textbox>
                </v:rect>
                <v:rect id="Rectangle 7997" o:spid="_x0000_s1756" style="position:absolute;left:28765;top:209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AFMQA&#10;AADcAAAADwAAAGRycy9kb3ducmV2LnhtbESPT4vCMBTE78J+h/AWvGmy7lq0GkUWBEE9+Ae8Pppn&#10;W2xeuk3U+u03guBxmJnfMNN5aytxo8aXjjV89RUI4syZknMNx8OyNwLhA7LByjFpeJCH+eyjM8XU&#10;uDvv6LYPuYgQ9ilqKEKoUyl9VpBF33c1cfTOrrEYomxyaRq8R7it5ECpRFosOS4UWNNvQdllf7Ua&#10;MPkxf9vz9+awviY4zlu1HJ6U1t3PdjEBEagN7/CrvTIahskY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QBTEAAAA3AAAAA8AAAAAAAAAAAAAAAAAmAIAAGRycy9k&#10;b3ducmV2LnhtbFBLBQYAAAAABAAEAPUAAACJAwAAAAA=&#10;" stroked="f">
                  <v:textbox>
                    <w:txbxContent>
                      <w:p w14:paraId="16F993A8" w14:textId="77777777" w:rsidR="009502FA" w:rsidRPr="002F612C" w:rsidRDefault="009502FA" w:rsidP="0054387C">
                        <w:pPr>
                          <w:rPr>
                            <w:rFonts w:cs="Arial"/>
                            <w:b/>
                            <w:sz w:val="24"/>
                            <w:szCs w:val="24"/>
                            <w:lang w:val="de-DE"/>
                          </w:rPr>
                        </w:pPr>
                        <w:r>
                          <w:rPr>
                            <w:rFonts w:cs="Arial"/>
                            <w:b/>
                            <w:sz w:val="24"/>
                            <w:szCs w:val="24"/>
                            <w:lang w:val="de-DE"/>
                          </w:rPr>
                          <w:t>0..1</w:t>
                        </w:r>
                      </w:p>
                    </w:txbxContent>
                  </v:textbox>
                </v:rect>
                <v:shape id="AutoShape 7998" o:spid="_x0000_s1757" type="#_x0000_t32" style="position:absolute;left:28479;top:1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UF9cMAAADcAAAADwAAAGRycy9kb3ducmV2LnhtbERPW2vCMBR+F/YfwhH2pqnDzVmbyhjI&#10;huDEC/p6aI5tWXMSmqzWf28eBj5+fPds2ZtGdNT62rKCyTgBQVxYXXOp4HhYjd5B+ICssbFMCm7k&#10;YZk/DTJMtb3yjrp9KEUMYZ+igioEl0rpi4oM+rF1xJG72NZgiLAtpW7xGsNNI1+S5E0arDk2VOjo&#10;s6Lid/9nFHTb089s5bqvbShP0916Oj+j2Sj1POw/FiAC9eEh/nd/awWvszg/nolH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lBfXDAAAA3AAAAA8AAAAAAAAAAAAA&#10;AAAAoQIAAGRycy9kb3ducmV2LnhtbFBLBQYAAAAABAAEAPkAAACRAwAAAAA=&#10;" strokeweight="2pt"/>
                <v:rect id="Rectangle 7999" o:spid="_x0000_s1758" style="position:absolute;left:24669;top:11811;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pHNMQA&#10;AADcAAAADwAAAGRycy9kb3ducmV2LnhtbESPW2sCMRSE3wv+h3CEvtWsghdWo4hQFKTQenk/bI67&#10;i5uTbZLVtL/eFAo+DjPzDbNYRdOIGzlfW1YwHGQgiAuray4VnI7vbzMQPiBrbCyTgh/ysFr2XhaY&#10;a3vnL7odQikShH2OCqoQ2lxKX1Rk0A9sS5y8i3UGQ5KulNrhPcFNI0dZNpEGa04LFba0qai4Hjqj&#10;oP0Yd9vp9979nmfdZ4H7aMMoKvXaj+s5iEAxPMP/7Z1WMJ4O4e9MO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RzTEAAAA3AAAAA8AAAAAAAAAAAAAAAAAmAIAAGRycy9k&#10;b3ducmV2LnhtbFBLBQYAAAAABAAEAPUAAACJAwAAAAA=&#10;" strokeweight="2pt"/>
                <v:rect id="Rectangle 8000" o:spid="_x0000_s1759" style="position:absolute;left:32575;top:5619;width:160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1VMUA&#10;AADcAAAADwAAAGRycy9kb3ducmV2LnhtbESPQWsCMRCF7wX/QxjBS6nZFatlNYpUSktP7lp6Hjbj&#10;7uJmsiSpxn9vCoUeH2/e9+att9H04kLOd5YV5NMMBHFtdceNgq/j29MLCB+QNfaWScGNPGw3o4c1&#10;FtpeuaRLFRqRIOwLVNCGMBRS+rolg35qB+LknawzGJJ0jdQOrwluejnLsoU02HFqaHGg15bqc/Vj&#10;0ht5LL+r98eb/bT7ssu1mx/iUqnJOO5WIALF8H/8l/7QCp6XM/gdkwg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VUxQAAANwAAAAPAAAAAAAAAAAAAAAAAJgCAABkcnMv&#10;ZG93bnJldi54bWxQSwUGAAAAAAQABAD1AAAAigMAAAAA&#10;" filled="f" fillcolor="#8db3e2" strokeweight="2pt">
                  <v:textbox>
                    <w:txbxContent>
                      <w:p w14:paraId="16F993A9" w14:textId="77777777" w:rsidR="009502FA" w:rsidRPr="00236D9C" w:rsidRDefault="009502FA" w:rsidP="0054387C">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v:textbox>
                </v:rect>
                <v:shape id="AutoShape 8001" o:spid="_x0000_s1760" type="#_x0000_t32" style="position:absolute;left:24574;top:1266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ebgsYAAADcAAAADwAAAGRycy9kb3ducmV2LnhtbESP3WrCQBSE7wu+w3KE3tWNP601uooI&#10;0lLQYFri7SF7TILZsyG7jenbdwsFL4eZ+YZZbXpTi45aV1lWMB5FIIhzqysuFHx97p9eQTiPrLG2&#10;TAp+yMFmPXhYYaztjU/Upb4QAcIuRgWl900spctLMuhGtiEO3sW2Bn2QbSF1i7cAN7WcRNGLNFhx&#10;WCixoV1J+TX9Ngq6JDvO9033lvgim50+ZoszmoNSj8N+uwThqff38H/7XSt4nk/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3m4LGAAAA3AAAAA8AAAAAAAAA&#10;AAAAAAAAoQIAAGRycy9kb3ducmV2LnhtbFBLBQYAAAAABAAEAPkAAACUAwAAAAA=&#10;" strokeweight="2pt"/>
                <v:rect id="Rectangle 8002" o:spid="_x0000_s1761" style="position:absolute;left:32385;width:1469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sIu8UA&#10;AADcAAAADwAAAGRycy9kb3ducmV2LnhtbESPQWsCMRCF7wX/Qxihl1KzK1bLahRRSktP7lp6Hjbj&#10;7uJmsiRR479vCoUeH2/e9+atNtH04krOd5YV5JMMBHFtdceNgq/j2/MrCB+QNfaWScGdPGzWo4cV&#10;FtreuKRrFRqRIOwLVNCGMBRS+rolg35iB+LknawzGJJ0jdQObwluejnNsrk02HFqaHGgXUv1ubqY&#10;9EYey+/q/eluP+2+7HLtZoe4UOpxHLdLEIFi+D/+S39oBS+LGfyOSQS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wi7xQAAANwAAAAPAAAAAAAAAAAAAAAAAJgCAABkcnMv&#10;ZG93bnJldi54bWxQSwUGAAAAAAQABAD1AAAAigMAAAAA&#10;" filled="f" fillcolor="#8db3e2" strokeweight="2pt">
                  <v:textbox>
                    <w:txbxContent>
                      <w:p w14:paraId="16F993AA" w14:textId="77777777" w:rsidR="009502FA" w:rsidRPr="00236D9C" w:rsidRDefault="009502FA" w:rsidP="0054387C">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v:textbox>
                </v:rect>
                <v:shape id="AutoShape 8011" o:spid="_x0000_s1762" type="#_x0000_t32" style="position:absolute;left:25908;top:12668;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KmbcYAAADcAAAADwAAAGRycy9kb3ducmV2LnhtbESPQWvCQBSE7wX/w/KE3pqNxVSNrlIK&#10;0lKoYhS9PrLPJJh9G7LbJP333ULB4zAz3zCrzWBq0VHrKssKJlEMgji3uuJCwem4fZqDcB5ZY22Z&#10;FPyQg8169LDCVNueD9RlvhABwi5FBaX3TSqly0sy6CLbEAfvaluDPsi2kLrFPsBNLZ/j+EUarDgs&#10;lNjQW0n5Lfs2Crr9eTfbNt373hfn6eFzurig+VLqcTy8LkF4Gvw9/N/+0AqSWQJ/Z8IR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Spm3GAAAA3AAAAA8AAAAAAAAA&#10;AAAAAAAAoQIAAGRycy9kb3ducmV2LnhtbFBLBQYAAAAABAAEAPkAAACUAwAAAAA=&#10;" strokeweight="2pt"/>
                <v:shape id="AutoShape 8012" o:spid="_x0000_s1763" type="#_x0000_t32" style="position:absolute;left:28575;top:7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A4GsYAAADcAAAADwAAAGRycy9kb3ducmV2LnhtbESP3WrCQBSE7wu+w3KE3jUbi/Unukop&#10;SEuhBqPo7SF7TILZsyG7TdK37xYKXg4z8w2z3g6mFh21rrKsYBLFIIhzqysuFJyOu6cFCOeRNdaW&#10;ScEPOdhuRg9rTLTt+UBd5gsRIOwSVFB63yRSurwkgy6yDXHwrrY16INsC6lb7APc1PI5jmfSYMVh&#10;ocSG3krKb9m3UdCl5/1813TvqS/O08PndHlB86XU43h4XYHwNPh7+L/9oRW8zGfwdyYc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AOBrGAAAA3AAAAA8AAAAAAAAA&#10;AAAAAAAAoQIAAGRycy9kb3ducmV2LnhtbFBLBQYAAAAABAAEAPkAAACUAwAAAAA=&#10;" strokeweight="2pt"/>
                <v:rect id="Rectangle 8013" o:spid="_x0000_s1764" style="position:absolute;left:32575;top:10953;width:145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mWzMUA&#10;AADcAAAADwAAAGRycy9kb3ducmV2LnhtbESPwWrDMBBE74X8g9hALqWRHdK4uFFCSAkpPcVu6Xmx&#10;traptTKSmih/HxUKPQ6z82ZnvY1mEGdyvresIJ9nIIgbq3tuFXy8Hx6eQPiArHGwTAqu5GG7mdyt&#10;sdT2whWd69CKBGFfooIuhLGU0jcdGfRzOxIn78s6gyFJ10rt8JLgZpCLLFtJgz2nhg5H2nfUfNc/&#10;Jr2Rx+qzPt5f7Zt9qfpcu+UpFkrNpnH3DCJQDP/Hf+lXreCxKOB3TCK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iZbMxQAAANwAAAAPAAAAAAAAAAAAAAAAAJgCAABkcnMv&#10;ZG93bnJldi54bWxQSwUGAAAAAAQABAD1AAAAigMAAAAA&#10;" filled="f" fillcolor="#8db3e2" strokeweight="2pt">
                  <v:textbox>
                    <w:txbxContent>
                      <w:p w14:paraId="16F993AB" w14:textId="77777777" w:rsidR="009502FA" w:rsidRPr="00236D9C" w:rsidRDefault="009502FA" w:rsidP="0054387C">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v:textbox>
                </v:rect>
                <v:shape id="AutoShape 8016" o:spid="_x0000_s1765" type="#_x0000_t32" style="position:absolute;left:28575;top:1266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MJ88MAAADcAAAADwAAAGRycy9kb3ducmV2LnhtbERPW2vCMBR+F/YfwhH2pqnDzVmbyhjI&#10;huDEC/p6aI5tWXMSmqzWf28eBj5+fPds2ZtGdNT62rKCyTgBQVxYXXOp4HhYjd5B+ICssbFMCm7k&#10;YZk/DTJMtb3yjrp9KEUMYZ+igioEl0rpi4oM+rF1xJG72NZgiLAtpW7xGsNNI1+S5E0arDk2VOjo&#10;s6Lid/9nFHTb089s5bqvbShP0916Oj+j2Sj1POw/FiAC9eEh/nd/awWvs7g2nolH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6TCfPDAAAA3AAAAA8AAAAAAAAAAAAA&#10;AAAAoQIAAGRycy9kb3ducmV2LnhtbFBLBQYAAAAABAAEAPkAAACRAwAAAAA=&#10;" strokeweight="2pt"/>
                <v:rect id="Rectangle 7989" o:spid="_x0000_s1766" style="position:absolute;left:32766;top:21812;width:15817;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ylisUA&#10;AADcAAAADwAAAGRycy9kb3ducmV2LnhtbESPwWrDMBBE74X8g9hAL6WRXVK3uFFCSCkJPdVu6Xmx&#10;traJtTKSkih/HwUCPQ6z82ZnsYpmEEdyvresIJ9lIIgbq3tuFfx8fzy+gvABWeNgmRScycNqOblb&#10;YKntiSs61qEVCcK+RAVdCGMppW86MuhndiRO3p91BkOSrpXa4SnBzSCfsqyQBntODR2OtOmo2dcH&#10;k97IY/Vbbx/O9tO+V32u3fwrvih1P43rNxCBYvg/vqV3WsFzUcB1TCK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HKWKxQAAANwAAAAPAAAAAAAAAAAAAAAAAJgCAABkcnMv&#10;ZG93bnJldi54bWxQSwUGAAAAAAQABAD1AAAAigMAAAAA&#10;" filled="f" fillcolor="#8db3e2" strokeweight="2pt">
                  <v:textbox>
                    <w:txbxContent>
                      <w:p w14:paraId="16F993AC" w14:textId="77777777" w:rsidR="009502FA" w:rsidRPr="00236D9C" w:rsidRDefault="009502FA" w:rsidP="0054387C">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v:textbox>
                </v:rect>
                <v:rect id="Rechteck 6196" o:spid="_x0000_s1767" style="position:absolute;top:10763;width:5181;height:3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9ZMMYA&#10;AADdAAAADwAAAGRycy9kb3ducmV2LnhtbESPT2vCQBTE7wW/w/IEL0U3egg1uooI0lAK0vjn/Mg+&#10;k2D2bcxuk/TbdwsFj8PM/IZZbwdTi45aV1lWMJ9FIIhzqysuFJxPh+kbCOeRNdaWScEPOdhuRi9r&#10;TLTt+Yu6zBciQNglqKD0vkmkdHlJBt3MNsTBu9nWoA+yLaRusQ9wU8tFFMXSYMVhocSG9iXl9+zb&#10;KOjzY3c9fb7L4+s1tfxIH/vs8qHUZDzsViA8Df4Z/m+nWkE8X8b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9ZMMYAAADdAAAADwAAAAAAAAAAAAAAAACYAgAAZHJz&#10;L2Rvd25yZXYueG1sUEsFBgAAAAAEAAQA9QAAAIsDAAAAAA==&#10;" filled="f" stroked="f">
                  <v:textbox>
                    <w:txbxContent>
                      <w:p w14:paraId="16F993AD" w14:textId="77777777" w:rsidR="009502FA" w:rsidRDefault="009502FA" w:rsidP="0054387C">
                        <w:pPr>
                          <w:rPr>
                            <w:rFonts w:cs="Arial"/>
                            <w:b/>
                            <w:sz w:val="24"/>
                            <w:szCs w:val="24"/>
                            <w:lang w:val="de-DE"/>
                          </w:rPr>
                        </w:pPr>
                        <w:r>
                          <w:rPr>
                            <w:rFonts w:cs="Arial"/>
                            <w:b/>
                            <w:sz w:val="24"/>
                            <w:szCs w:val="24"/>
                            <w:lang w:val="de-DE"/>
                          </w:rPr>
                          <w:t>0..1</w:t>
                        </w:r>
                      </w:p>
                    </w:txbxContent>
                  </v:textbox>
                </v:rect>
                <w10:anchorlock/>
              </v:group>
            </w:pict>
          </mc:Fallback>
        </mc:AlternateContent>
      </w:r>
    </w:p>
    <w:p w14:paraId="16F98DB0" w14:textId="77777777" w:rsidR="004C65AB" w:rsidRDefault="004C65AB" w:rsidP="005F1953"/>
    <w:p w14:paraId="16F98DB1" w14:textId="77777777" w:rsidR="005F1953" w:rsidRDefault="005F1953" w:rsidP="005F1953"/>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5F1953" w:rsidRPr="00AD4FE7" w14:paraId="16F98DB3" w14:textId="77777777" w:rsidTr="00DD1805">
        <w:trPr>
          <w:cantSplit/>
          <w:trHeight w:val="329"/>
        </w:trPr>
        <w:tc>
          <w:tcPr>
            <w:tcW w:w="5000" w:type="pct"/>
            <w:shd w:val="clear" w:color="auto" w:fill="FFFFCC"/>
            <w:vAlign w:val="center"/>
          </w:tcPr>
          <w:p w14:paraId="16F98DB2" w14:textId="77777777" w:rsidR="005F1953" w:rsidRPr="00A370B7" w:rsidRDefault="005F1953" w:rsidP="00B335DB">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5F1953" w:rsidRPr="00AD4FE7" w14:paraId="16F98DB5" w14:textId="77777777" w:rsidTr="00DD1805">
        <w:trPr>
          <w:cantSplit/>
        </w:trPr>
        <w:tc>
          <w:tcPr>
            <w:tcW w:w="5000" w:type="pct"/>
            <w:vAlign w:val="center"/>
          </w:tcPr>
          <w:p w14:paraId="16F98DB4" w14:textId="77777777" w:rsidR="005F1953" w:rsidRPr="00A370B7" w:rsidRDefault="005F1953" w:rsidP="00D05702">
            <w:pPr>
              <w:spacing w:line="240" w:lineRule="auto"/>
            </w:pPr>
            <w:r w:rsidRPr="00A370B7">
              <w:rPr>
                <w:rFonts w:cs="Arial"/>
                <w:b/>
                <w:bCs/>
                <w:szCs w:val="20"/>
              </w:rPr>
              <w:t xml:space="preserve">“asram:PostalCITradeAddress” </w:t>
            </w:r>
            <w:r w:rsidRPr="00A370B7">
              <w:rPr>
                <w:rFonts w:cs="Arial"/>
                <w:bCs/>
                <w:szCs w:val="20"/>
              </w:rPr>
              <w:t xml:space="preserve">contains business address data of the corresponding </w:t>
            </w:r>
            <w:r w:rsidR="00D62CEB" w:rsidRPr="00A370B7">
              <w:rPr>
                <w:rFonts w:cs="Arial"/>
                <w:bCs/>
                <w:szCs w:val="20"/>
              </w:rPr>
              <w:t>manufacturer</w:t>
            </w:r>
            <w:r w:rsidRPr="00A370B7">
              <w:rPr>
                <w:rFonts w:cs="Arial"/>
                <w:bCs/>
                <w:szCs w:val="20"/>
              </w:rPr>
              <w:t>.</w:t>
            </w:r>
            <w:r w:rsidR="004A44B7">
              <w:rPr>
                <w:rFonts w:cs="Arial"/>
                <w:bCs/>
                <w:szCs w:val="20"/>
              </w:rPr>
              <w:t xml:space="preserve"> </w:t>
            </w:r>
            <w:r w:rsidRPr="00A370B7">
              <w:rPr>
                <w:rFonts w:cs="Arial"/>
                <w:bCs/>
                <w:szCs w:val="20"/>
              </w:rPr>
              <w:t xml:space="preserve"> </w:t>
            </w:r>
          </w:p>
        </w:tc>
      </w:tr>
    </w:tbl>
    <w:p w14:paraId="16F98DB6" w14:textId="77777777" w:rsidR="005F1953" w:rsidRDefault="005F1953" w:rsidP="000A272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6"/>
        <w:gridCol w:w="1307"/>
        <w:gridCol w:w="1160"/>
        <w:gridCol w:w="1015"/>
        <w:gridCol w:w="2755"/>
        <w:gridCol w:w="871"/>
        <w:gridCol w:w="4270"/>
      </w:tblGrid>
      <w:tr w:rsidR="0054387C" w:rsidRPr="00AD4FE7" w14:paraId="16F98DBE" w14:textId="77777777" w:rsidTr="002A4792">
        <w:trPr>
          <w:cantSplit/>
          <w:trHeight w:val="329"/>
          <w:tblHeader/>
        </w:trPr>
        <w:tc>
          <w:tcPr>
            <w:tcW w:w="1056" w:type="pct"/>
            <w:shd w:val="clear" w:color="auto" w:fill="FFFFCC"/>
            <w:vAlign w:val="center"/>
          </w:tcPr>
          <w:p w14:paraId="16F98DB7" w14:textId="77777777" w:rsidR="0054387C" w:rsidRPr="00A370B7" w:rsidRDefault="0054387C"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vAlign w:val="center"/>
          </w:tcPr>
          <w:p w14:paraId="16F98DB8" w14:textId="77777777" w:rsidR="0054387C" w:rsidRPr="00A370B7" w:rsidRDefault="0054387C"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8DB9" w14:textId="77777777" w:rsidR="0054387C" w:rsidRPr="00A370B7" w:rsidRDefault="0054387C"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8DBA" w14:textId="77777777" w:rsidR="0054387C" w:rsidRPr="00A370B7" w:rsidRDefault="0054387C"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8DBB" w14:textId="77777777" w:rsidR="0054387C" w:rsidRPr="00A370B7" w:rsidRDefault="0054387C"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8DBC" w14:textId="77777777" w:rsidR="0054387C" w:rsidRPr="00A370B7" w:rsidRDefault="0054387C"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DBD" w14:textId="77777777" w:rsidR="0054387C" w:rsidRPr="00A370B7" w:rsidRDefault="0054387C"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54387C" w:rsidRPr="00AD4FE7" w14:paraId="16F98DC6" w14:textId="77777777" w:rsidTr="002A4792">
        <w:trPr>
          <w:cantSplit/>
          <w:trHeight w:val="317"/>
        </w:trPr>
        <w:tc>
          <w:tcPr>
            <w:tcW w:w="1056" w:type="pct"/>
            <w:shd w:val="clear" w:color="auto" w:fill="92D050"/>
            <w:vAlign w:val="center"/>
          </w:tcPr>
          <w:p w14:paraId="16F98DBF"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asram:CityNameText</w:t>
            </w:r>
          </w:p>
        </w:tc>
        <w:tc>
          <w:tcPr>
            <w:tcW w:w="453" w:type="pct"/>
            <w:shd w:val="clear" w:color="auto" w:fill="92D050"/>
            <w:vAlign w:val="center"/>
          </w:tcPr>
          <w:p w14:paraId="16F98DC0"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DC1"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40</w:t>
            </w:r>
          </w:p>
        </w:tc>
        <w:tc>
          <w:tcPr>
            <w:tcW w:w="352" w:type="pct"/>
            <w:shd w:val="clear" w:color="auto" w:fill="92D050"/>
            <w:vAlign w:val="center"/>
          </w:tcPr>
          <w:p w14:paraId="16F98DC2"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DC3"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Dallas</w:t>
            </w:r>
          </w:p>
        </w:tc>
        <w:tc>
          <w:tcPr>
            <w:tcW w:w="302" w:type="pct"/>
            <w:shd w:val="clear" w:color="auto" w:fill="92D050"/>
            <w:vAlign w:val="center"/>
          </w:tcPr>
          <w:p w14:paraId="16F98DC4"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1" w:type="pct"/>
            <w:shd w:val="clear" w:color="auto" w:fill="92D050"/>
            <w:vAlign w:val="center"/>
          </w:tcPr>
          <w:p w14:paraId="16F98DC5"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 xml:space="preserve">Manufacturer address: </w:t>
            </w:r>
            <w:r w:rsidRPr="00A370B7">
              <w:rPr>
                <w:rFonts w:eastAsia="Times New Roman" w:cs="Arial"/>
                <w:color w:val="000000"/>
                <w:sz w:val="16"/>
                <w:szCs w:val="20"/>
                <w:lang w:eastAsia="de-DE"/>
              </w:rPr>
              <w:t>City</w:t>
            </w:r>
          </w:p>
        </w:tc>
      </w:tr>
      <w:tr w:rsidR="0054387C" w:rsidRPr="00AD4FE7" w14:paraId="16F98DCE" w14:textId="77777777" w:rsidTr="002A4792">
        <w:trPr>
          <w:cantSplit/>
          <w:trHeight w:val="317"/>
        </w:trPr>
        <w:tc>
          <w:tcPr>
            <w:tcW w:w="1056" w:type="pct"/>
            <w:shd w:val="clear" w:color="auto" w:fill="92D050"/>
            <w:vAlign w:val="center"/>
          </w:tcPr>
          <w:p w14:paraId="16F98DC7"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asram:CountryIdentifier</w:t>
            </w:r>
          </w:p>
        </w:tc>
        <w:tc>
          <w:tcPr>
            <w:tcW w:w="453" w:type="pct"/>
            <w:shd w:val="clear" w:color="auto" w:fill="92D050"/>
            <w:vAlign w:val="center"/>
          </w:tcPr>
          <w:p w14:paraId="16F98DC8"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DC9"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w:t>
            </w:r>
          </w:p>
        </w:tc>
        <w:tc>
          <w:tcPr>
            <w:tcW w:w="352" w:type="pct"/>
            <w:shd w:val="clear" w:color="auto" w:fill="92D050"/>
            <w:vAlign w:val="center"/>
          </w:tcPr>
          <w:p w14:paraId="16F98DCA"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DCB"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US</w:t>
            </w:r>
          </w:p>
        </w:tc>
        <w:tc>
          <w:tcPr>
            <w:tcW w:w="302" w:type="pct"/>
            <w:shd w:val="clear" w:color="auto" w:fill="92D050"/>
            <w:vAlign w:val="center"/>
          </w:tcPr>
          <w:p w14:paraId="16F98DCC"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1" w:type="pct"/>
            <w:shd w:val="clear" w:color="auto" w:fill="92D050"/>
            <w:vAlign w:val="center"/>
          </w:tcPr>
          <w:p w14:paraId="16F98DCD"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Manufaturer address: Country ID</w:t>
            </w:r>
          </w:p>
        </w:tc>
      </w:tr>
      <w:tr w:rsidR="0054387C" w:rsidRPr="00AD4FE7" w14:paraId="16F98DD6" w14:textId="77777777" w:rsidTr="002A4792">
        <w:trPr>
          <w:cantSplit/>
          <w:trHeight w:val="317"/>
        </w:trPr>
        <w:tc>
          <w:tcPr>
            <w:tcW w:w="1056" w:type="pct"/>
            <w:shd w:val="clear" w:color="auto" w:fill="92D050"/>
            <w:vAlign w:val="center"/>
          </w:tcPr>
          <w:p w14:paraId="16F98DCF" w14:textId="77777777" w:rsidR="0054387C" w:rsidRPr="00A370B7" w:rsidRDefault="0054387C" w:rsidP="002A4792">
            <w:pPr>
              <w:spacing w:line="240" w:lineRule="auto"/>
              <w:rPr>
                <w:rFonts w:cs="Arial"/>
                <w:bCs/>
                <w:sz w:val="16"/>
                <w:szCs w:val="20"/>
              </w:rPr>
            </w:pPr>
            <w:r w:rsidRPr="00A370B7">
              <w:rPr>
                <w:rFonts w:eastAsia="Times New Roman" w:cs="Arial"/>
                <w:bCs/>
                <w:color w:val="000000"/>
                <w:sz w:val="16"/>
                <w:szCs w:val="20"/>
                <w:lang w:eastAsia="de-DE"/>
              </w:rPr>
              <w:t>asram:LineOneText</w:t>
            </w:r>
          </w:p>
        </w:tc>
        <w:tc>
          <w:tcPr>
            <w:tcW w:w="453" w:type="pct"/>
            <w:shd w:val="clear" w:color="auto" w:fill="92D050"/>
            <w:vAlign w:val="center"/>
          </w:tcPr>
          <w:p w14:paraId="16F98DD0"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DD1"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64</w:t>
            </w:r>
          </w:p>
        </w:tc>
        <w:tc>
          <w:tcPr>
            <w:tcW w:w="352" w:type="pct"/>
            <w:shd w:val="clear" w:color="auto" w:fill="92D050"/>
            <w:vAlign w:val="center"/>
          </w:tcPr>
          <w:p w14:paraId="16F98DD2"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DD3"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val="de-DE" w:eastAsia="de-DE"/>
              </w:rPr>
              <w:t>B-Supply Inc.</w:t>
            </w:r>
          </w:p>
        </w:tc>
        <w:tc>
          <w:tcPr>
            <w:tcW w:w="302" w:type="pct"/>
            <w:shd w:val="clear" w:color="auto" w:fill="92D050"/>
            <w:vAlign w:val="center"/>
          </w:tcPr>
          <w:p w14:paraId="16F98DD4"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1" w:type="pct"/>
            <w:shd w:val="clear" w:color="auto" w:fill="92D050"/>
            <w:vAlign w:val="center"/>
          </w:tcPr>
          <w:p w14:paraId="16F98DD5"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Manufacturer</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Name</w:t>
            </w:r>
          </w:p>
        </w:tc>
      </w:tr>
      <w:tr w:rsidR="0054387C" w:rsidRPr="00AD4FE7" w14:paraId="16F98DDE" w14:textId="77777777" w:rsidTr="002A4792">
        <w:trPr>
          <w:cantSplit/>
          <w:trHeight w:val="317"/>
        </w:trPr>
        <w:tc>
          <w:tcPr>
            <w:tcW w:w="1056" w:type="pct"/>
            <w:shd w:val="clear" w:color="auto" w:fill="92D050"/>
            <w:vAlign w:val="center"/>
          </w:tcPr>
          <w:p w14:paraId="16F98DD7" w14:textId="77777777" w:rsidR="0054387C" w:rsidRPr="00A370B7" w:rsidRDefault="0054387C" w:rsidP="002A4792">
            <w:pPr>
              <w:spacing w:line="240" w:lineRule="auto"/>
              <w:rPr>
                <w:rFonts w:cs="Arial"/>
                <w:bCs/>
                <w:sz w:val="16"/>
                <w:szCs w:val="20"/>
              </w:rPr>
            </w:pPr>
            <w:r w:rsidRPr="00A370B7">
              <w:rPr>
                <w:rFonts w:eastAsia="Times New Roman" w:cs="Arial"/>
                <w:bCs/>
                <w:color w:val="000000"/>
                <w:sz w:val="16"/>
                <w:szCs w:val="20"/>
                <w:lang w:eastAsia="de-DE"/>
              </w:rPr>
              <w:t>asram:PostcodeCode</w:t>
            </w:r>
          </w:p>
        </w:tc>
        <w:tc>
          <w:tcPr>
            <w:tcW w:w="453" w:type="pct"/>
            <w:shd w:val="clear" w:color="auto" w:fill="92D050"/>
            <w:vAlign w:val="center"/>
          </w:tcPr>
          <w:p w14:paraId="16F98DD8"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DD9"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10</w:t>
            </w:r>
          </w:p>
        </w:tc>
        <w:tc>
          <w:tcPr>
            <w:tcW w:w="352" w:type="pct"/>
            <w:shd w:val="clear" w:color="auto" w:fill="92D050"/>
            <w:vAlign w:val="center"/>
          </w:tcPr>
          <w:p w14:paraId="16F98DDA"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DDB"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14523</w:t>
            </w:r>
          </w:p>
        </w:tc>
        <w:tc>
          <w:tcPr>
            <w:tcW w:w="302" w:type="pct"/>
            <w:shd w:val="clear" w:color="auto" w:fill="92D050"/>
            <w:vAlign w:val="center"/>
          </w:tcPr>
          <w:p w14:paraId="16F98DDC"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1" w:type="pct"/>
            <w:shd w:val="clear" w:color="auto" w:fill="92D050"/>
            <w:vAlign w:val="center"/>
          </w:tcPr>
          <w:p w14:paraId="16F98DDD" w14:textId="77777777" w:rsidR="0054387C" w:rsidRPr="00A370B7" w:rsidRDefault="0054387C"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Manufacturer</w:t>
            </w:r>
            <w:r>
              <w:rPr>
                <w:rFonts w:eastAsia="Times New Roman" w:cs="Arial"/>
                <w:color w:val="000000"/>
                <w:sz w:val="16"/>
                <w:szCs w:val="20"/>
                <w:lang w:eastAsia="de-DE"/>
              </w:rPr>
              <w:t xml:space="preserve"> </w:t>
            </w:r>
            <w:r w:rsidRPr="00A370B7">
              <w:rPr>
                <w:rFonts w:eastAsia="Times New Roman" w:cs="Arial"/>
                <w:color w:val="000000"/>
                <w:sz w:val="16"/>
                <w:szCs w:val="20"/>
                <w:lang w:eastAsia="de-DE"/>
              </w:rPr>
              <w:t>Postalcode</w:t>
            </w:r>
          </w:p>
        </w:tc>
      </w:tr>
      <w:tr w:rsidR="0054387C" w:rsidRPr="00AD4FE7" w14:paraId="16F98DE6" w14:textId="77777777" w:rsidTr="002A4792">
        <w:trPr>
          <w:cantSplit/>
          <w:trHeight w:val="317"/>
        </w:trPr>
        <w:tc>
          <w:tcPr>
            <w:tcW w:w="1056" w:type="pct"/>
            <w:shd w:val="clear" w:color="auto" w:fill="92D050"/>
            <w:vAlign w:val="center"/>
          </w:tcPr>
          <w:p w14:paraId="16F98DDF" w14:textId="77777777" w:rsidR="0054387C" w:rsidRPr="00A370B7" w:rsidRDefault="0054387C"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asram:StreetNameText</w:t>
            </w:r>
          </w:p>
        </w:tc>
        <w:tc>
          <w:tcPr>
            <w:tcW w:w="453" w:type="pct"/>
            <w:shd w:val="clear" w:color="auto" w:fill="92D050"/>
            <w:vAlign w:val="center"/>
          </w:tcPr>
          <w:p w14:paraId="16F98DE0" w14:textId="77777777" w:rsidR="0054387C" w:rsidRPr="00A370B7" w:rsidRDefault="0054387C" w:rsidP="002A4792">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String</w:t>
            </w:r>
          </w:p>
        </w:tc>
        <w:tc>
          <w:tcPr>
            <w:tcW w:w="402" w:type="pct"/>
            <w:shd w:val="clear" w:color="auto" w:fill="92D050"/>
            <w:vAlign w:val="center"/>
          </w:tcPr>
          <w:p w14:paraId="16F98DE1"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40</w:t>
            </w:r>
          </w:p>
        </w:tc>
        <w:tc>
          <w:tcPr>
            <w:tcW w:w="352" w:type="pct"/>
            <w:shd w:val="clear" w:color="auto" w:fill="92D050"/>
            <w:vAlign w:val="center"/>
          </w:tcPr>
          <w:p w14:paraId="16F98DE2"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6</w:t>
            </w:r>
          </w:p>
        </w:tc>
        <w:tc>
          <w:tcPr>
            <w:tcW w:w="955" w:type="pct"/>
            <w:shd w:val="clear" w:color="auto" w:fill="92D050"/>
            <w:vAlign w:val="center"/>
          </w:tcPr>
          <w:p w14:paraId="16F98DE3"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Mainstreet</w:t>
            </w:r>
          </w:p>
        </w:tc>
        <w:tc>
          <w:tcPr>
            <w:tcW w:w="302" w:type="pct"/>
            <w:shd w:val="clear" w:color="auto" w:fill="92D050"/>
            <w:vAlign w:val="center"/>
          </w:tcPr>
          <w:p w14:paraId="16F98DE4" w14:textId="77777777" w:rsidR="0054387C" w:rsidRPr="00A370B7" w:rsidRDefault="0054387C"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481" w:type="pct"/>
            <w:shd w:val="clear" w:color="auto" w:fill="92D050"/>
            <w:vAlign w:val="center"/>
          </w:tcPr>
          <w:p w14:paraId="16F98DE5" w14:textId="77777777" w:rsidR="0054387C" w:rsidRPr="00A370B7" w:rsidRDefault="0054387C" w:rsidP="002A4792">
            <w:pPr>
              <w:spacing w:line="240" w:lineRule="auto"/>
              <w:rPr>
                <w:rFonts w:eastAsia="Times New Roman" w:cs="Arial"/>
                <w:color w:val="000000"/>
                <w:sz w:val="16"/>
                <w:szCs w:val="20"/>
                <w:lang w:eastAsia="de-DE"/>
              </w:rPr>
            </w:pPr>
            <w:r w:rsidRPr="00FC2A0F">
              <w:rPr>
                <w:rFonts w:eastAsia="Times New Roman" w:cs="Arial"/>
                <w:color w:val="000000"/>
                <w:sz w:val="16"/>
                <w:szCs w:val="20"/>
                <w:lang w:eastAsia="de-DE"/>
              </w:rPr>
              <w:t>Manufacturer</w:t>
            </w:r>
            <w:r>
              <w:rPr>
                <w:rFonts w:eastAsia="Times New Roman" w:cs="Arial"/>
                <w:color w:val="000000"/>
                <w:sz w:val="16"/>
                <w:szCs w:val="20"/>
                <w:lang w:eastAsia="de-DE"/>
              </w:rPr>
              <w:t xml:space="preserve"> Street</w:t>
            </w:r>
          </w:p>
        </w:tc>
      </w:tr>
    </w:tbl>
    <w:p w14:paraId="16F98DE7" w14:textId="77777777" w:rsidR="0054387C" w:rsidRDefault="0054387C">
      <w:pPr>
        <w:spacing w:line="240" w:lineRule="auto"/>
      </w:pPr>
    </w:p>
    <w:p w14:paraId="16F98DE8" w14:textId="77777777" w:rsidR="0054387C" w:rsidRDefault="0054387C">
      <w:pPr>
        <w:spacing w:line="240" w:lineRule="auto"/>
      </w:pPr>
      <w:r>
        <w:br w:type="page"/>
      </w:r>
    </w:p>
    <w:p w14:paraId="16F98DE9" w14:textId="77777777" w:rsidR="007A24C1" w:rsidRPr="00C7140E" w:rsidRDefault="007A24C1" w:rsidP="007A24C1">
      <w:pPr>
        <w:pStyle w:val="berschrift3"/>
      </w:pPr>
      <w:bookmarkStart w:id="79" w:name="_Toc347482209"/>
      <w:r w:rsidRPr="00C7140E">
        <w:t>asram:SpecifiedCISSupplyChainTradeAgreement</w:t>
      </w:r>
      <w:bookmarkEnd w:id="79"/>
    </w:p>
    <w:p w14:paraId="16F98DEA" w14:textId="77777777" w:rsidR="007966C4" w:rsidRPr="00C7140E" w:rsidRDefault="007966C4" w:rsidP="00AB0651">
      <w:pPr>
        <w:rPr>
          <w:szCs w:val="20"/>
        </w:rPr>
      </w:pPr>
    </w:p>
    <w:p w14:paraId="16F98DEB" w14:textId="77777777" w:rsidR="007966C4" w:rsidRDefault="00F1590D" w:rsidP="00AB0651">
      <w:r>
        <w:rPr>
          <w:noProof/>
          <w:lang w:eastAsia="zh-TW"/>
        </w:rPr>
        <mc:AlternateContent>
          <mc:Choice Requires="wpg">
            <w:drawing>
              <wp:inline distT="0" distB="0" distL="0" distR="0" wp14:anchorId="16F99214" wp14:editId="16F99215">
                <wp:extent cx="7315919" cy="2173928"/>
                <wp:effectExtent l="0" t="0" r="18415" b="0"/>
                <wp:docPr id="604" name="Gruppieren 604"/>
                <wp:cNvGraphicFramePr/>
                <a:graphic xmlns:a="http://schemas.openxmlformats.org/drawingml/2006/main">
                  <a:graphicData uri="http://schemas.microsoft.com/office/word/2010/wordprocessingGroup">
                    <wpg:wgp>
                      <wpg:cNvGrpSpPr/>
                      <wpg:grpSpPr>
                        <a:xfrm>
                          <a:off x="0" y="0"/>
                          <a:ext cx="7315919" cy="2173928"/>
                          <a:chOff x="0" y="0"/>
                          <a:chExt cx="7315919" cy="2173928"/>
                        </a:xfrm>
                      </wpg:grpSpPr>
                      <wps:wsp>
                        <wps:cNvPr id="526" name="Rectangle 7202"/>
                        <wps:cNvSpPr>
                          <a:spLocks noChangeArrowheads="1"/>
                        </wps:cNvSpPr>
                        <wps:spPr bwMode="auto">
                          <a:xfrm>
                            <a:off x="3812875" y="181154"/>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AE" w14:textId="77777777" w:rsidR="009502FA" w:rsidRPr="002F612C" w:rsidRDefault="009502FA" w:rsidP="002868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27" name="Rectangle 7203"/>
                        <wps:cNvSpPr>
                          <a:spLocks noChangeArrowheads="1"/>
                        </wps:cNvSpPr>
                        <wps:spPr bwMode="auto">
                          <a:xfrm>
                            <a:off x="405441" y="897147"/>
                            <a:ext cx="3001010" cy="344805"/>
                          </a:xfrm>
                          <a:prstGeom prst="rect">
                            <a:avLst/>
                          </a:prstGeom>
                          <a:solidFill>
                            <a:srgbClr val="8DB3E2"/>
                          </a:solidFill>
                          <a:ln w="25400">
                            <a:solidFill>
                              <a:srgbClr val="000000"/>
                            </a:solidFill>
                            <a:miter lim="800000"/>
                            <a:headEnd/>
                            <a:tailEnd/>
                          </a:ln>
                        </wps:spPr>
                        <wps:txbx>
                          <w:txbxContent>
                            <w:p w14:paraId="16F993AF" w14:textId="77777777" w:rsidR="009502FA" w:rsidRPr="002868BC" w:rsidRDefault="009502FA" w:rsidP="002868BC">
                              <w:pPr>
                                <w:rPr>
                                  <w:szCs w:val="18"/>
                                </w:rPr>
                              </w:pPr>
                              <w:proofErr w:type="spellStart"/>
                              <w:r w:rsidRPr="002868BC">
                                <w:rPr>
                                  <w:rFonts w:cs="Arial"/>
                                  <w:b/>
                                  <w:bCs/>
                                  <w:sz w:val="18"/>
                                  <w:szCs w:val="18"/>
                                  <w:lang w:val="de-DE"/>
                                </w:rPr>
                                <w:t>asram:SpecifiedCISSupplyChainTradeAgreement</w:t>
                              </w:r>
                              <w:proofErr w:type="spellEnd"/>
                            </w:p>
                          </w:txbxContent>
                        </wps:txbx>
                        <wps:bodyPr rot="0" vert="horz" wrap="square" lIns="91440" tIns="45720" rIns="91440" bIns="45720" anchor="t" anchorCtr="0" upright="1">
                          <a:noAutofit/>
                        </wps:bodyPr>
                      </wps:wsp>
                      <wpg:grpSp>
                        <wpg:cNvPr id="528" name="Group 7204"/>
                        <wpg:cNvGrpSpPr>
                          <a:grpSpLocks/>
                        </wpg:cNvGrpSpPr>
                        <wpg:grpSpPr bwMode="auto">
                          <a:xfrm>
                            <a:off x="7125419" y="1224951"/>
                            <a:ext cx="190500" cy="166370"/>
                            <a:chOff x="6283" y="5431"/>
                            <a:chExt cx="300" cy="262"/>
                          </a:xfrm>
                        </wpg:grpSpPr>
                        <wps:wsp>
                          <wps:cNvPr id="529" name="Rectangle 720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30" name="AutoShape 720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31" name="AutoShape 720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32" name="Group 7208"/>
                        <wpg:cNvGrpSpPr>
                          <a:grpSpLocks/>
                        </wpg:cNvGrpSpPr>
                        <wpg:grpSpPr bwMode="auto">
                          <a:xfrm>
                            <a:off x="6124755" y="655607"/>
                            <a:ext cx="190500" cy="166370"/>
                            <a:chOff x="6283" y="5431"/>
                            <a:chExt cx="300" cy="262"/>
                          </a:xfrm>
                        </wpg:grpSpPr>
                        <wps:wsp>
                          <wps:cNvPr id="533" name="Rectangle 720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34" name="AutoShape 721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721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36" name="Group 7212"/>
                        <wpg:cNvGrpSpPr>
                          <a:grpSpLocks/>
                        </wpg:cNvGrpSpPr>
                        <wpg:grpSpPr bwMode="auto">
                          <a:xfrm>
                            <a:off x="6064370" y="94890"/>
                            <a:ext cx="190500" cy="166370"/>
                            <a:chOff x="6283" y="5431"/>
                            <a:chExt cx="300" cy="262"/>
                          </a:xfrm>
                        </wpg:grpSpPr>
                        <wps:wsp>
                          <wps:cNvPr id="537" name="Rectangle 721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38" name="AutoShape 721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39" name="AutoShape 721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42" name="Group 7225"/>
                        <wpg:cNvGrpSpPr>
                          <a:grpSpLocks/>
                        </wpg:cNvGrpSpPr>
                        <wpg:grpSpPr bwMode="auto">
                          <a:xfrm>
                            <a:off x="5753819" y="1759788"/>
                            <a:ext cx="190500" cy="166370"/>
                            <a:chOff x="6283" y="5431"/>
                            <a:chExt cx="300" cy="262"/>
                          </a:xfrm>
                        </wpg:grpSpPr>
                        <wps:wsp>
                          <wps:cNvPr id="543" name="Rectangle 722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44" name="AutoShape 722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45" name="AutoShape 722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46" name="AutoShape 7229"/>
                        <wps:cNvCnPr>
                          <a:cxnSpLocks noChangeShapeType="1"/>
                        </wps:cNvCnPr>
                        <wps:spPr bwMode="auto">
                          <a:xfrm>
                            <a:off x="3795622" y="1552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7" name="Rectangle 7230"/>
                        <wps:cNvSpPr>
                          <a:spLocks noChangeArrowheads="1"/>
                        </wps:cNvSpPr>
                        <wps:spPr bwMode="auto">
                          <a:xfrm>
                            <a:off x="3407434" y="100929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48" name="Rectangle 7231"/>
                        <wps:cNvSpPr>
                          <a:spLocks noChangeArrowheads="1"/>
                        </wps:cNvSpPr>
                        <wps:spPr bwMode="auto">
                          <a:xfrm>
                            <a:off x="4192438" y="560717"/>
                            <a:ext cx="19272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B0" w14:textId="77777777" w:rsidR="009502FA" w:rsidRPr="006046F1" w:rsidRDefault="009502FA" w:rsidP="002868BC">
                              <w:pPr>
                                <w:rPr>
                                  <w:sz w:val="18"/>
                                  <w:szCs w:val="18"/>
                                </w:rPr>
                              </w:pPr>
                              <w:proofErr w:type="spellStart"/>
                              <w:r>
                                <w:rPr>
                                  <w:rFonts w:cs="Arial"/>
                                  <w:bCs/>
                                  <w:sz w:val="18"/>
                                  <w:szCs w:val="18"/>
                                  <w:lang w:val="de-DE"/>
                                </w:rPr>
                                <w:t>asram:SpecifiedCIMission</w:t>
                              </w:r>
                              <w:r w:rsidRPr="002868BC">
                                <w:rPr>
                                  <w:rFonts w:cs="Arial"/>
                                  <w:bCs/>
                                  <w:sz w:val="18"/>
                                  <w:szCs w:val="18"/>
                                  <w:lang w:val="de-DE"/>
                                </w:rPr>
                                <w:t>Project</w:t>
                              </w:r>
                              <w:proofErr w:type="spellEnd"/>
                            </w:p>
                          </w:txbxContent>
                        </wps:txbx>
                        <wps:bodyPr rot="0" vert="horz" wrap="square" lIns="91440" tIns="45720" rIns="91440" bIns="45720" anchor="t" anchorCtr="0" upright="1">
                          <a:noAutofit/>
                        </wps:bodyPr>
                      </wps:wsp>
                      <wps:wsp>
                        <wps:cNvPr id="549" name="AutoShape 7232"/>
                        <wps:cNvCnPr>
                          <a:cxnSpLocks noChangeShapeType="1"/>
                        </wps:cNvCnPr>
                        <wps:spPr bwMode="auto">
                          <a:xfrm>
                            <a:off x="3407434" y="1086928"/>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0" name="Rectangle 7233"/>
                        <wps:cNvSpPr>
                          <a:spLocks noChangeArrowheads="1"/>
                        </wps:cNvSpPr>
                        <wps:spPr bwMode="auto">
                          <a:xfrm>
                            <a:off x="4192438" y="0"/>
                            <a:ext cx="18719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B1" w14:textId="77777777" w:rsidR="009502FA" w:rsidRPr="006046F1" w:rsidRDefault="009502FA" w:rsidP="002868BC">
                              <w:pPr>
                                <w:rPr>
                                  <w:sz w:val="18"/>
                                  <w:szCs w:val="18"/>
                                </w:rPr>
                              </w:pPr>
                              <w:proofErr w:type="spellStart"/>
                              <w:r w:rsidRPr="006046F1">
                                <w:rPr>
                                  <w:rFonts w:cs="Arial"/>
                                  <w:bCs/>
                                  <w:sz w:val="18"/>
                                  <w:szCs w:val="18"/>
                                  <w:lang w:val="de-DE"/>
                                </w:rPr>
                                <w:t>asram:ProgramCIMissionProject</w:t>
                              </w:r>
                              <w:proofErr w:type="spellEnd"/>
                            </w:p>
                          </w:txbxContent>
                        </wps:txbx>
                        <wps:bodyPr rot="0" vert="horz" wrap="square" lIns="91440" tIns="45720" rIns="91440" bIns="45720" anchor="t" anchorCtr="0" upright="1">
                          <a:noAutofit/>
                        </wps:bodyPr>
                      </wps:wsp>
                      <wps:wsp>
                        <wps:cNvPr id="551" name="Rectangle 7234"/>
                        <wps:cNvSpPr>
                          <a:spLocks noChangeArrowheads="1"/>
                        </wps:cNvSpPr>
                        <wps:spPr bwMode="auto">
                          <a:xfrm>
                            <a:off x="4192438" y="1130060"/>
                            <a:ext cx="29368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B2" w14:textId="77777777" w:rsidR="009502FA" w:rsidRPr="006046F1" w:rsidRDefault="009502FA" w:rsidP="002868BC">
                              <w:pPr>
                                <w:rPr>
                                  <w:sz w:val="18"/>
                                  <w:szCs w:val="18"/>
                                </w:rPr>
                              </w:pPr>
                              <w:proofErr w:type="spellStart"/>
                              <w:r>
                                <w:rPr>
                                  <w:rFonts w:cs="Arial"/>
                                  <w:bCs/>
                                  <w:sz w:val="18"/>
                                  <w:szCs w:val="18"/>
                                  <w:lang w:val="de-DE"/>
                                </w:rPr>
                                <w:t>asram:ContractReferencedCIReferenced</w:t>
                              </w:r>
                              <w:r w:rsidRPr="002868BC">
                                <w:rPr>
                                  <w:rFonts w:cs="Arial"/>
                                  <w:bCs/>
                                  <w:sz w:val="18"/>
                                  <w:szCs w:val="18"/>
                                  <w:lang w:val="de-DE"/>
                                </w:rPr>
                                <w:t>Document</w:t>
                              </w:r>
                              <w:proofErr w:type="spellEnd"/>
                            </w:p>
                          </w:txbxContent>
                        </wps:txbx>
                        <wps:bodyPr rot="0" vert="horz" wrap="square" lIns="91440" tIns="45720" rIns="91440" bIns="45720" anchor="t" anchorCtr="0" upright="1">
                          <a:noAutofit/>
                        </wps:bodyPr>
                      </wps:wsp>
                      <wps:wsp>
                        <wps:cNvPr id="552" name="AutoShape 7235"/>
                        <wps:cNvCnPr>
                          <a:cxnSpLocks noChangeShapeType="1"/>
                        </wps:cNvCnPr>
                        <wps:spPr bwMode="auto">
                          <a:xfrm>
                            <a:off x="3804249" y="146649"/>
                            <a:ext cx="8890" cy="169545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3" name="AutoShape 7236"/>
                        <wps:cNvCnPr>
                          <a:cxnSpLocks noChangeShapeType="1"/>
                        </wps:cNvCnPr>
                        <wps:spPr bwMode="auto">
                          <a:xfrm>
                            <a:off x="3795622" y="132846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4" name="Rectangle 7237"/>
                        <wps:cNvSpPr>
                          <a:spLocks noChangeArrowheads="1"/>
                        </wps:cNvSpPr>
                        <wps:spPr bwMode="auto">
                          <a:xfrm>
                            <a:off x="4209690" y="1673524"/>
                            <a:ext cx="15335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B3" w14:textId="77777777" w:rsidR="009502FA" w:rsidRPr="006046F1" w:rsidRDefault="009502FA" w:rsidP="002868BC">
                              <w:pPr>
                                <w:rPr>
                                  <w:sz w:val="18"/>
                                  <w:szCs w:val="18"/>
                                </w:rPr>
                              </w:pPr>
                              <w:proofErr w:type="spellStart"/>
                              <w:r w:rsidRPr="006046F1">
                                <w:rPr>
                                  <w:rFonts w:cs="Arial"/>
                                  <w:bCs/>
                                  <w:sz w:val="18"/>
                                  <w:szCs w:val="18"/>
                                  <w:lang w:val="de-DE"/>
                                </w:rPr>
                                <w:t>asram:SellerCITradeParty</w:t>
                              </w:r>
                              <w:proofErr w:type="spellEnd"/>
                            </w:p>
                          </w:txbxContent>
                        </wps:txbx>
                        <wps:bodyPr rot="0" vert="horz" wrap="square" lIns="91440" tIns="45720" rIns="91440" bIns="45720" anchor="t" anchorCtr="0" upright="1">
                          <a:noAutofit/>
                        </wps:bodyPr>
                      </wps:wsp>
                      <wps:wsp>
                        <wps:cNvPr id="555" name="AutoShape 7238"/>
                        <wps:cNvCnPr>
                          <a:cxnSpLocks noChangeShapeType="1"/>
                        </wps:cNvCnPr>
                        <wps:spPr bwMode="auto">
                          <a:xfrm>
                            <a:off x="3804249" y="1846052"/>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6" name="AutoShape 7239"/>
                        <wps:cNvCnPr>
                          <a:cxnSpLocks noChangeShapeType="1"/>
                        </wps:cNvCnPr>
                        <wps:spPr bwMode="auto">
                          <a:xfrm>
                            <a:off x="3812875" y="73324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7" name="AutoShape 7240"/>
                        <wps:cNvCnPr>
                          <a:cxnSpLocks noChangeShapeType="1"/>
                        </wps:cNvCnPr>
                        <wps:spPr bwMode="auto">
                          <a:xfrm>
                            <a:off x="3554083" y="1095554"/>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 name="Rechteck 579"/>
                        <wps:cNvSpPr>
                          <a:spLocks noChangeArrowheads="1"/>
                        </wps:cNvSpPr>
                        <wps:spPr bwMode="auto">
                          <a:xfrm>
                            <a:off x="3795622" y="73324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B4" w14:textId="77777777" w:rsidR="009502FA" w:rsidRDefault="009502FA" w:rsidP="009649B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5" name="Rechteck 585"/>
                        <wps:cNvSpPr>
                          <a:spLocks noChangeArrowheads="1"/>
                        </wps:cNvSpPr>
                        <wps:spPr bwMode="auto">
                          <a:xfrm>
                            <a:off x="0" y="1017917"/>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B5" w14:textId="77777777" w:rsidR="009502FA" w:rsidRDefault="009502FA" w:rsidP="009649B0">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02" name="Rechteck 602"/>
                        <wps:cNvSpPr>
                          <a:spLocks noChangeArrowheads="1"/>
                        </wps:cNvSpPr>
                        <wps:spPr bwMode="auto">
                          <a:xfrm>
                            <a:off x="3804249" y="1880558"/>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B6" w14:textId="77777777" w:rsidR="009502FA" w:rsidRDefault="009502FA" w:rsidP="00F1590D">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03" name="Rechteck 603"/>
                        <wps:cNvSpPr>
                          <a:spLocks noChangeArrowheads="1"/>
                        </wps:cNvSpPr>
                        <wps:spPr bwMode="auto">
                          <a:xfrm>
                            <a:off x="3821502" y="1328468"/>
                            <a:ext cx="414062"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B7" w14:textId="77777777" w:rsidR="009502FA" w:rsidRDefault="009502FA" w:rsidP="00F1590D">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04" o:spid="_x0000_s1768" style="width:576.05pt;height:171.2pt;mso-position-horizontal-relative:char;mso-position-vertical-relative:line" coordsize="73159,21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">
                <v:rect id="Rectangle 7202" o:spid="_x0000_s1769" style="position:absolute;left:38128;top:1811;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1WhMUA&#10;AADcAAAADwAAAGRycy9kb3ducmV2LnhtbESPQWvCQBSE70L/w/IKvYhuKlQkukoRSoMUxKT1/Mg+&#10;k2D2bcxuk/jvXUHwOMzMN8xqM5hadNS6yrKC92kEgji3uuJCwW/2NVmAcB5ZY22ZFFzJwWb9Mlph&#10;rG3PB+pSX4gAYRejgtL7JpbS5SUZdFPbEAfvZFuDPsi2kLrFPsBNLWdRNJcGKw4LJTa0LSk/p/9G&#10;QZ/vu2P28y3342Ni+ZJctunfTqm31+FzCcLT4J/hRzvRCj5mc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7VaExQAAANwAAAAPAAAAAAAAAAAAAAAAAJgCAABkcnMv&#10;ZG93bnJldi54bWxQSwUGAAAAAAQABAD1AAAAigMAAAAA&#10;" filled="f" stroked="f">
                  <v:textbox>
                    <w:txbxContent>
                      <w:p w14:paraId="16F993AE" w14:textId="77777777" w:rsidR="009502FA" w:rsidRPr="002F612C" w:rsidRDefault="009502FA" w:rsidP="002868BC">
                        <w:pPr>
                          <w:rPr>
                            <w:rFonts w:cs="Arial"/>
                            <w:b/>
                            <w:sz w:val="24"/>
                            <w:szCs w:val="24"/>
                            <w:lang w:val="de-DE"/>
                          </w:rPr>
                        </w:pPr>
                        <w:r>
                          <w:rPr>
                            <w:rFonts w:cs="Arial"/>
                            <w:b/>
                            <w:sz w:val="24"/>
                            <w:szCs w:val="24"/>
                            <w:lang w:val="de-DE"/>
                          </w:rPr>
                          <w:t>0..*</w:t>
                        </w:r>
                      </w:p>
                    </w:txbxContent>
                  </v:textbox>
                </v:rect>
                <v:rect id="Rectangle 7203" o:spid="_x0000_s1770" style="position:absolute;left:4054;top:8971;width:300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D3EMUA&#10;AADcAAAADwAAAGRycy9kb3ducmV2LnhtbESPQWvCQBSE70L/w/IKvemmAatGN6FEBOmhoBW8PrOv&#10;2dDs25DdaOqv7xYKPQ4z8w2zKUbbiiv1vnGs4HmWgCCunG64VnD62E2XIHxA1tg6JgXf5KHIHyYb&#10;zLS78YGux1CLCGGfoQITQpdJ6StDFv3MdcTR+3S9xRBlX0vd4y3CbSvTJHmRFhuOCwY7Kg1VX8fB&#10;KtgOZ7O7O+Pf3qm56wu6cpXulXp6HF/XIAKN4T/8195rBfN0Ab9n4h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YPcQxQAAANwAAAAPAAAAAAAAAAAAAAAAAJgCAABkcnMv&#10;ZG93bnJldi54bWxQSwUGAAAAAAQABAD1AAAAigMAAAAA&#10;" fillcolor="#8db3e2" strokeweight="2pt">
                  <v:textbox>
                    <w:txbxContent>
                      <w:p w14:paraId="16F993AF" w14:textId="77777777" w:rsidR="009502FA" w:rsidRPr="002868BC" w:rsidRDefault="009502FA" w:rsidP="002868BC">
                        <w:pPr>
                          <w:rPr>
                            <w:szCs w:val="18"/>
                          </w:rPr>
                        </w:pPr>
                        <w:proofErr w:type="spellStart"/>
                        <w:r w:rsidRPr="002868BC">
                          <w:rPr>
                            <w:rFonts w:cs="Arial"/>
                            <w:b/>
                            <w:bCs/>
                            <w:sz w:val="18"/>
                            <w:szCs w:val="18"/>
                            <w:lang w:val="de-DE"/>
                          </w:rPr>
                          <w:t>asram:SpecifiedCISSupplyChainTradeAgreement</w:t>
                        </w:r>
                        <w:proofErr w:type="spellEnd"/>
                      </w:p>
                    </w:txbxContent>
                  </v:textbox>
                </v:rect>
                <v:group id="Group 7204" o:spid="_x0000_s1771" style="position:absolute;left:71254;top:1224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rect id="Rectangle 7205" o:spid="_x0000_s177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9kL8QA&#10;AADcAAAADwAAAGRycy9kb3ducmV2LnhtbESPQWsCMRSE7wX/Q3iCt5p1wapbo0ihWBChtfX+2Lzu&#10;Lm5e1iSraX+9KQg9DjPzDbNcR9OKCznfWFYwGWcgiEurG64UfH2+Ps5B+ICssbVMCn7Iw3o1eFhi&#10;oe2VP+hyCJVIEPYFKqhD6AopfVmTQT+2HXHyvq0zGJJ0ldQOrwluWpln2ZM02HBaqLGjl5rK06E3&#10;Crr9tN/Ozjv3e5z37yXuog15VGo0jJtnEIFi+A/f229awTRfwN+Zd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fZC/EAAAA3AAAAA8AAAAAAAAAAAAAAAAAmAIAAGRycy9k&#10;b3ducmV2LnhtbFBLBQYAAAAABAAEAPUAAACJAwAAAAA=&#10;" strokeweight="2pt"/>
                  <v:shape id="AutoShape 7206" o:spid="_x0000_s177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V9nsAAAADcAAAADwAAAGRycy9kb3ducmV2LnhtbERPz2vCMBS+D/wfwhO8zVTtplSjyGDQ&#10;azvZ+dE822LzUpu0zf775TDY8eP7fboE04mJBtdaVrBZJyCIK6tbrhXcvj5fDyCcR9bYWSYFP+Tg&#10;cl68nDDTduaCptLXIoawy1BB432fSemqhgy6te2JI3e3g0Ef4VBLPeAcw00nt0nyLg22HBsa7Omj&#10;oepRjkZBUTzr79GF+Xq4h31606lJxlyp1TJcjyA8Bf8v/nPnWsHbLs6PZ+IRkO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t1fZ7AAAAA3AAAAA8AAAAAAAAAAAAAAAAA&#10;oQIAAGRycy9kb3ducmV2LnhtbFBLBQYAAAAABAAEAPkAAACOAwAAAAA=&#10;" strokeweight="1.25pt"/>
                  <v:shape id="AutoShape 7207" o:spid="_x0000_s177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pNZcYAAADcAAAADwAAAGRycy9kb3ducmV2LnhtbESPQWvCQBSE7wX/w/IEb3WTiiLRVUQr&#10;eLCF2Hrw9pp9TYLZtyG7Jml/fbcgeBxmvhlmue5NJVpqXGlZQTyOQBBnVpecK/j82D/PQTiPrLGy&#10;TAp+yMF6NXhaYqJtxym1J5+LUMIuQQWF93UipcsKMujGtiYO3rdtDPogm1zqBrtQbir5EkUzabDk&#10;sFBgTduCsuvpZhRMb93XZRZzunl73Z3T3zZ7v56PSo2G/WYBwlPvH+E7fdCBm8TwfyYc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KTWXGAAAA3AAAAA8AAAAAAAAA&#10;AAAAAAAAoQIAAGRycy9kb3ducmV2LnhtbFBLBQYAAAAABAAEAPkAAACUAwAAAAA=&#10;" strokeweight="1.25pt"/>
                </v:group>
                <v:group id="Group 7208" o:spid="_x0000_s1775" style="position:absolute;left:61247;top:6556;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rect id="Rectangle 7209" o:spid="_x0000_s177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7FGMQA&#10;AADcAAAADwAAAGRycy9kb3ducmV2LnhtbESPQWsCMRSE7wX/Q3iCN81WscpqFCkUCyJUbe+PzXN3&#10;6eZlTbKa9tc3gtDjMDPfMMt1NI24kvO1ZQXPowwEcWF1zaWCz9PbcA7CB2SNjWVS8EMe1qve0xJz&#10;bW98oOsxlCJB2OeooAqhzaX0RUUG/ci2xMk7W2cwJOlKqR3eEtw0cpxlL9JgzWmhwpZeKyq+j51R&#10;0O6n3XZ22bnfr3n3UeAu2jCOSg36cbMAESiG//Cj/a4VTCcTuJ9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uxRjEAAAA3AAAAA8AAAAAAAAAAAAAAAAAmAIAAGRycy9k&#10;b3ducmV2LnhtbFBLBQYAAAAABAAEAPUAAACJAwAAAAA=&#10;" strokeweight="2pt"/>
                  <v:shape id="AutoShape 7210" o:spid="_x0000_s177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57ncIAAADcAAAADwAAAGRycy9kb3ducmV2LnhtbESPT4vCMBTE7wt+h/CEva2pu/UP1Siy&#10;sOC1Kp4fzbMtNi+1SW322xtB8DjMzG+Y9TaYRtypc7VlBdNJAoK4sLrmUsHp+Pe1BOE8ssbGMin4&#10;JwfbzehjjZm2A+d0P/hSRAi7DBVU3reZlK6oyKCb2JY4ehfbGfRRdqXUHQ4Rbhr5nSRzabDmuFBh&#10;S78VFddDbxTk+a089y4Mu+UlLNKTTk3S75X6HIfdCoSn4N/hV3uvFcx+UnieiUdA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57ncIAAADcAAAADwAAAAAAAAAAAAAA&#10;AAChAgAAZHJzL2Rvd25yZXYueG1sUEsFBgAAAAAEAAQA+QAAAJADAAAAAA==&#10;" strokeweight="1.25pt"/>
                  <v:shape id="AutoShape 7211" o:spid="_x0000_s177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FLZsYAAADcAAAADwAAAGRycy9kb3ducmV2LnhtbESPT2vCQBTE74V+h+UVeqsbWxSJriKt&#10;ggctxD8Hb8/saxLMvg3ZNYl++q4geBxmfjPMZNaZUjRUu8Kygn4vAkGcWl1wpmC/W36MQDiPrLG0&#10;TAqu5GA2fX2ZYKxtywk1W5+JUMIuRgW591UspUtzMuh6tiIO3p+tDfog60zqGttQbkr5GUVDabDg&#10;sJBjRd85peftxSgYXNrTcdjnZL5Z/BySW5P+ng9rpd7fuvkYhKfOP8MPeqUD9zWA+5lwBOT0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xS2bGAAAA3AAAAA8AAAAAAAAA&#10;AAAAAAAAoQIAAGRycy9kb3ducmV2LnhtbFBLBQYAAAAABAAEAPkAAACUAwAAAAA=&#10;" strokeweight="1.25pt"/>
                </v:group>
                <v:group id="Group 7212" o:spid="_x0000_s1779" style="position:absolute;left:60643;top:948;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rect id="Rectangle 7213" o:spid="_x0000_s178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XDG8QA&#10;AADcAAAADwAAAGRycy9kb3ducmV2LnhtbESP3WoCMRSE7wu+QzhC72pWxSqrUaRQLEih/t0fNsfd&#10;xc3JmmQ17dM3hYKXw8x8wyxW0TTiRs7XlhUMBxkI4sLqmksFx8P7ywyED8gaG8uk4Js8rJa9pwXm&#10;2t55R7d9KEWCsM9RQRVCm0vpi4oM+oFtiZN3ts5gSNKVUju8J7hp5CjLXqXBmtNChS29VVRc9p1R&#10;0H5Ous30unU/p1n3VeA22jCKSj3343oOIlAMj/B/+0MrmIy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VwxvEAAAA3AAAAA8AAAAAAAAAAAAAAAAAmAIAAGRycy9k&#10;b3ducmV2LnhtbFBLBQYAAAAABAAEAPUAAACJAwAAAAA=&#10;" strokeweight="2pt"/>
                  <v:shape id="AutoShape 7214" o:spid="_x0000_s178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xmMAAAADcAAAADwAAAGRycy9kb3ducmV2LnhtbERPz2vCMBS+D/wfwhO8zVTtplSjyGDQ&#10;azvZ+dE822LzUpu0zf775TDY8eP7fboE04mJBtdaVrBZJyCIK6tbrhXcvj5fDyCcR9bYWSYFP+Tg&#10;cl68nDDTduaCptLXIoawy1BB432fSemqhgy6te2JI3e3g0Ef4VBLPeAcw00nt0nyLg22HBsa7Omj&#10;oepRjkZBUTzr79GF+Xq4h31606lJxlyp1TJcjyA8Bf8v/nPnWsHbLq6NZ+IRkO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UDcZjAAAAA3AAAAA8AAAAAAAAAAAAAAAAA&#10;oQIAAGRycy9kb3ducmV2LnhtbFBLBQYAAAAABAAEAPkAAACOAwAAAAA=&#10;" strokeweight="1.25pt"/>
                  <v:shape id="AutoShape 7215" o:spid="_x0000_s178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xBY8YAAADcAAAADwAAAGRycy9kb3ducmV2LnhtbESPQWvCQBSE74L/YXlCb7rRotjUVcRW&#10;8NAWovXQ2zP7TILZtyG7JrG/3hUKPQ4z3wyzWHWmFA3VrrCsYDyKQBCnVhecKfg+bIdzEM4jaywt&#10;k4IbOVgt+70Fxtq2nFCz95kIJexiVJB7X8VSujQng25kK+LgnW1t0AdZZ1LX2IZyU8pJFM2kwYLD&#10;Qo4VbXJKL/urUTC9tqef2ZiT9ef72zH5bdKvy/FDqadBt34F4anz/+E/eqcD9/wCjzPhCM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8QWPGAAAA3AAAAA8AAAAAAAAA&#10;AAAAAAAAoQIAAGRycy9kb3ducmV2LnhtbFBLBQYAAAAABAAEAPkAAACUAwAAAAA=&#10;" strokeweight="1.25pt"/>
                </v:group>
                <v:group id="Group 7225" o:spid="_x0000_s1783" style="position:absolute;left:57538;top:1759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rect id="Rectangle 7226" o:spid="_x0000_s178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2ZcQA&#10;AADcAAAADwAAAGRycy9kb3ducmV2LnhtbESPQWsCMRSE7wX/Q3hCbzVbq1a2RpFCURBBrd4fm9fd&#10;pZuXNclq7K9vhEKPw8x8w8wW0TTiQs7XlhU8DzIQxIXVNZcKjp8fT1MQPiBrbCyTght5WMx7DzPM&#10;tb3yni6HUIoEYZ+jgiqENpfSFxUZ9APbEifvyzqDIUlXSu3wmuCmkcMsm0iDNaeFClt6r6j4PnRG&#10;Qbsdd6vX88b9nKbdrsBNtGEYlXrsx+UbiEAx/If/2mutYDx6gfuZd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otmXEAAAA3AAAAA8AAAAAAAAAAAAAAAAAmAIAAGRycy9k&#10;b3ducmV2LnhtbFBLBQYAAAAABAAEAPUAAACJAwAAAAA=&#10;" strokeweight="2pt"/>
                  <v:shape id="AutoShape 7227" o:spid="_x0000_s178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I4MIAAADcAAAADwAAAGRycy9kb3ducmV2LnhtbESPwWrDMBBE74H+g9hCb4mc4rTBiRJC&#10;oeCr09DzYm1kE2vlWLKt/n1VKOQ4zMwbZn+MthMTDb51rGC9ykAQ1063bBRcvj6XWxA+IGvsHJOC&#10;H/JwPDwt9lhoN3NF0zkYkSDsC1TQhNAXUvq6IYt+5Xri5F3dYDEkORipB5wT3HbyNcvepMWW00KD&#10;PX00VN/Oo1VQVXfzPfo4n7bX+J5fdG6zsVTq5TmediACxfAI/7dLrWCT5/B3Jh0Be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I4MIAAADcAAAADwAAAAAAAAAAAAAA&#10;AAChAgAAZHJzL2Rvd25yZXYueG1sUEsFBgAAAAAEAAQA+QAAAJADAAAAAA==&#10;" strokeweight="1.25pt"/>
                  <v:shape id="AutoShape 7228" o:spid="_x0000_s178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c4G8YAAADcAAAADwAAAGRycy9kb3ducmV2LnhtbESPT2vCQBTE74V+h+UVeqsbSxWJriKt&#10;ggctxD8Hb8/saxLMvg3ZNYl++q4geBxmfjPMZNaZUjRUu8Kygn4vAkGcWl1wpmC/W36MQDiPrLG0&#10;TAqu5GA2fX2ZYKxtywk1W5+JUMIuRgW591UspUtzMuh6tiIO3p+tDfog60zqGttQbkr5GUVDabDg&#10;sJBjRd85peftxSgYXNrTcdjnZL5Z/BySW5P+ng9rpd7fuvkYhKfOP8MPeqUD9zWA+5lwBOT0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73OBvGAAAA3AAAAA8AAAAAAAAA&#10;AAAAAAAAoQIAAGRycy9kb3ducmV2LnhtbFBLBQYAAAAABAAEAPkAAACUAwAAAAA=&#10;" strokeweight="1.25pt"/>
                </v:group>
                <v:shape id="AutoShape 7229" o:spid="_x0000_s1787" type="#_x0000_t32" style="position:absolute;left:37956;top:155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yp8YAAADcAAAADwAAAGRycy9kb3ducmV2LnhtbESPW2vCQBSE3wv+h+UIvtWNJfUSs0oR&#10;xFJoxQvx9ZA9JsHs2ZBdY/rvu4VCH4eZ+YZJ172pRUetqywrmIwjEMS51RUXCs6n7fMchPPIGmvL&#10;pOCbHKxXg6cUE20ffKDu6AsRIOwSVFB63yRSurwkg25sG+LgXW1r0AfZFlK3+AhwU8uXKJpKgxWH&#10;hRIb2pSU3453o6DbZ1+zbdPt9r7I4sNHvLig+VRqNOzfliA89f4//Nd+1wpe4yn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s8qfGAAAA3AAAAA8AAAAAAAAA&#10;AAAAAAAAoQIAAGRycy9kb3ducmV2LnhtbFBLBQYAAAAABAAEAPkAAACUAwAAAAA=&#10;" strokeweight="2pt"/>
                <v:rect id="Rectangle 7230" o:spid="_x0000_s1788" style="position:absolute;left:34074;top:1009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OwZsQA&#10;AADcAAAADwAAAGRycy9kb3ducmV2LnhtbESP3WoCMRSE7wu+QzhC72pW0SqrUaRQLEih/t0fNsfd&#10;xc3JmmQ17dM3hYKXw8x8wyxW0TTiRs7XlhUMBxkI4sLqmksFx8P7ywyED8gaG8uk4Js8rJa9pwXm&#10;2t55R7d9KEWCsM9RQRVCm0vpi4oM+oFtiZN3ts5gSNKVUju8J7hp5CjLXqXBmtNChS29VVRc9p1R&#10;0H5Ous30unU/p1n3VeA22jCKSj3343oOIlAMj/B/+0MrmIy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TsGbEAAAA3AAAAA8AAAAAAAAAAAAAAAAAmAIAAGRycy9k&#10;b3ducmV2LnhtbFBLBQYAAAAABAAEAPUAAACJAwAAAAA=&#10;" strokeweight="2pt"/>
                <v:rect id="Rectangle 7231" o:spid="_x0000_s1789" style="position:absolute;left:41924;top:5607;width:1927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IA8QA&#10;AADcAAAADwAAAGRycy9kb3ducmV2LnhtbESPwUrDQBCG74LvsIzgRewmUqvEbkupiOKpSUvPQ3ZM&#10;gtnZsLu227d3DoLH4Z//m2+W6+xGdaIQB88GylkBirj1duDOwGH/dv8MKiZki6NnMnChCOvV9dUS&#10;K+vPXNOpSZ0SCMcKDfQpTZXWse3JYZz5iViyLx8cJhlDp23As8DdqB+KYqEdDiwXepxo21P73fw4&#10;0ShzfWze7y7+07/WQ2nDfJefjLm9yZsXUIly+l/+a39YA49zsZVnhA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6yAPEAAAA3AAAAA8AAAAAAAAAAAAAAAAAmAIAAGRycy9k&#10;b3ducmV2LnhtbFBLBQYAAAAABAAEAPUAAACJAwAAAAA=&#10;" filled="f" fillcolor="#8db3e2" strokeweight="2pt">
                  <v:textbox>
                    <w:txbxContent>
                      <w:p w14:paraId="16F993B0" w14:textId="77777777" w:rsidR="009502FA" w:rsidRPr="006046F1" w:rsidRDefault="009502FA" w:rsidP="002868BC">
                        <w:pPr>
                          <w:rPr>
                            <w:sz w:val="18"/>
                            <w:szCs w:val="18"/>
                          </w:rPr>
                        </w:pPr>
                        <w:proofErr w:type="spellStart"/>
                        <w:r>
                          <w:rPr>
                            <w:rFonts w:cs="Arial"/>
                            <w:bCs/>
                            <w:sz w:val="18"/>
                            <w:szCs w:val="18"/>
                            <w:lang w:val="de-DE"/>
                          </w:rPr>
                          <w:t>asram:SpecifiedCIMission</w:t>
                        </w:r>
                        <w:r w:rsidRPr="002868BC">
                          <w:rPr>
                            <w:rFonts w:cs="Arial"/>
                            <w:bCs/>
                            <w:sz w:val="18"/>
                            <w:szCs w:val="18"/>
                            <w:lang w:val="de-DE"/>
                          </w:rPr>
                          <w:t>Project</w:t>
                        </w:r>
                        <w:proofErr w:type="spellEnd"/>
                      </w:p>
                    </w:txbxContent>
                  </v:textbox>
                </v:rect>
                <v:shape id="AutoShape 7232" o:spid="_x0000_s1790" type="#_x0000_t32" style="position:absolute;left:34074;top:1086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Nm1cQAAADcAAAADwAAAGRycy9kb3ducmV2LnhtbESPQWvCQBSE74L/YXmCN90oadXUVUQQ&#10;RbCiLfb6yD6TYPZtyK4x/feuUOhxmJlvmPmyNaVoqHaFZQWjYQSCOLW64EzB99dmMAXhPLLG0jIp&#10;+CUHy0W3M8dE2wefqDn7TAQIuwQV5N5XiZQuzcmgG9qKOHhXWxv0QdaZ1DU+AtyUchxF79JgwWEh&#10;x4rWOaW3890oaI6Xz8mmarZHn13i0z6e/aA5KNXvtasPEJ5a/x/+a++0grd4Bq8z4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2bVxAAAANwAAAAPAAAAAAAAAAAA&#10;AAAAAKECAABkcnMvZG93bnJldi54bWxQSwUGAAAAAAQABAD5AAAAkgMAAAAA&#10;" strokeweight="2pt"/>
                <v:rect id="Rectangle 7233" o:spid="_x0000_s1791" style="position:absolute;left:41924;width:1872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VS2MQA&#10;AADcAAAADwAAAGRycy9kb3ducmV2LnhtbESPwUrDQBCG74LvsIzgRewmYqvEbkupiOKpSUvPQ3ZM&#10;gtnZsLu227d3DoLH4Z//m2+W6+xGdaIQB88GylkBirj1duDOwGH/dv8MKiZki6NnMnChCOvV9dUS&#10;K+vPXNOpSZ0SCMcKDfQpTZXWse3JYZz5iViyLx8cJhlDp23As8DdqB+KYqEdDiwXepxo21P73fw4&#10;0ShzfWze7y7+07/WQ2nD4y4/GXN7kzcvoBLl9L/81/6wBuZz0ZdnhA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VUtjEAAAA3AAAAA8AAAAAAAAAAAAAAAAAmAIAAGRycy9k&#10;b3ducmV2LnhtbFBLBQYAAAAABAAEAPUAAACJAwAAAAA=&#10;" filled="f" fillcolor="#8db3e2" strokeweight="2pt">
                  <v:textbox>
                    <w:txbxContent>
                      <w:p w14:paraId="16F993B1" w14:textId="77777777" w:rsidR="009502FA" w:rsidRPr="006046F1" w:rsidRDefault="009502FA" w:rsidP="002868BC">
                        <w:pPr>
                          <w:rPr>
                            <w:sz w:val="18"/>
                            <w:szCs w:val="18"/>
                          </w:rPr>
                        </w:pPr>
                        <w:proofErr w:type="spellStart"/>
                        <w:r w:rsidRPr="006046F1">
                          <w:rPr>
                            <w:rFonts w:cs="Arial"/>
                            <w:bCs/>
                            <w:sz w:val="18"/>
                            <w:szCs w:val="18"/>
                            <w:lang w:val="de-DE"/>
                          </w:rPr>
                          <w:t>asram:ProgramCIMissionProject</w:t>
                        </w:r>
                        <w:proofErr w:type="spellEnd"/>
                      </w:p>
                    </w:txbxContent>
                  </v:textbox>
                </v:rect>
                <v:rect id="Rectangle 7234" o:spid="_x0000_s1792" style="position:absolute;left:41924;top:11300;width:2936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n3Q8UA&#10;AADcAAAADwAAAGRycy9kb3ducmV2LnhtbESPQWsCMRCF7wX/Q5hCL0WzW7TKahRpKZaeuqt4Hjbj&#10;7tLNZElSjf++EYQeH2/e9+atNtH04kzOd5YV5JMMBHFtdceNgsP+Y7wA4QOyxt4yKbiSh8169LDC&#10;QtsLl3SuQiMShH2BCtoQhkJKX7dk0E/sQJy8k3UGQ5KukdrhJcFNL1+y7FUa7Dg1tDjQW0v1T/Vr&#10;0ht5LI/V7vlqv+x72eXaTb/jXKmnx7hdgggUw//xPf2pFcxmO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mfdDxQAAANwAAAAPAAAAAAAAAAAAAAAAAJgCAABkcnMv&#10;ZG93bnJldi54bWxQSwUGAAAAAAQABAD1AAAAigMAAAAA&#10;" filled="f" fillcolor="#8db3e2" strokeweight="2pt">
                  <v:textbox>
                    <w:txbxContent>
                      <w:p w14:paraId="16F993B2" w14:textId="77777777" w:rsidR="009502FA" w:rsidRPr="006046F1" w:rsidRDefault="009502FA" w:rsidP="002868BC">
                        <w:pPr>
                          <w:rPr>
                            <w:sz w:val="18"/>
                            <w:szCs w:val="18"/>
                          </w:rPr>
                        </w:pPr>
                        <w:proofErr w:type="spellStart"/>
                        <w:r>
                          <w:rPr>
                            <w:rFonts w:cs="Arial"/>
                            <w:bCs/>
                            <w:sz w:val="18"/>
                            <w:szCs w:val="18"/>
                            <w:lang w:val="de-DE"/>
                          </w:rPr>
                          <w:t>asram:ContractReferencedCIReferenced</w:t>
                        </w:r>
                        <w:r w:rsidRPr="002868BC">
                          <w:rPr>
                            <w:rFonts w:cs="Arial"/>
                            <w:bCs/>
                            <w:sz w:val="18"/>
                            <w:szCs w:val="18"/>
                            <w:lang w:val="de-DE"/>
                          </w:rPr>
                          <w:t>Document</w:t>
                        </w:r>
                        <w:proofErr w:type="spellEnd"/>
                      </w:p>
                    </w:txbxContent>
                  </v:textbox>
                </v:rect>
                <v:shape id="AutoShape 7235" o:spid="_x0000_s1793" type="#_x0000_t32" style="position:absolute;left:38042;top:1466;width:89;height:169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5iecYAAADcAAAADwAAAGRycy9kb3ducmV2LnhtbESPQWvCQBSE7wX/w/KE3uqmEqumrlIK&#10;oVJQSRR7fWRfk9Ds25Ddxvjvu0LB4zAz3zCrzWAa0VPnassKnicRCOLC6ppLBadj+rQA4TyyxsYy&#10;KbiSg8169LDCRNsLZ9TnvhQBwi5BBZX3bSKlKyoy6Ca2JQ7et+0M+iC7UuoOLwFuGjmNohdpsOaw&#10;UGFL7xUVP/mvUdAfzvt52vYfB1+e4+wzXn6h2Sn1OB7eXkF4Gvw9/N/eagWz2RRuZ8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OYnnGAAAA3AAAAA8AAAAAAAAA&#10;AAAAAAAAoQIAAGRycy9kb3ducmV2LnhtbFBLBQYAAAAABAAEAPkAAACUAwAAAAA=&#10;" strokeweight="2pt"/>
                <v:shape id="AutoShape 7236" o:spid="_x0000_s1794" type="#_x0000_t32" style="position:absolute;left:37956;top:1328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LH4sUAAADcAAAADwAAAGRycy9kb3ducmV2LnhtbESP3WrCQBSE7wu+w3KE3unG1t/oKqUg&#10;LQUVo8TbQ/aYBLNnQ3Yb07fvFoReDjPzDbPadKYSLTWutKxgNIxAEGdWl5wrOJ+2gzkI55E1VpZJ&#10;wQ852Kx7TyuMtb3zkdrE5yJA2MWooPC+jqV0WUEG3dDWxMG72sagD7LJpW7wHuCmki9RNJUGSw4L&#10;Bdb0XlB2S76NgvaQ7mfbuv04+DwdH7/GiwuanVLP/e5tCcJT5//Dj/anVjCZvML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LH4sUAAADcAAAADwAAAAAAAAAA&#10;AAAAAAChAgAAZHJzL2Rvd25yZXYueG1sUEsFBgAAAAAEAAQA+QAAAJMDAAAAAA==&#10;" strokeweight="2pt"/>
                <v:rect id="Rectangle 7237" o:spid="_x0000_s1795" style="position:absolute;left:42096;top:16735;width:1533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5U28UA&#10;AADcAAAADwAAAGRycy9kb3ducmV2LnhtbESPQWsCMRCF74L/IYzgpdTsitqyNYpYSktP7lp6HjbT&#10;3aWbyZKkGv99IwgeH2/e9+att9H04kTOd5YV5LMMBHFtdceNgq/j2+MzCB+QNfaWScGFPGw349Ea&#10;C23PXNKpCo1IEPYFKmhDGAopfd2SQT+zA3HyfqwzGJJ0jdQOzwluejnPspU02HFqaHGgfUv1b/Vn&#10;0ht5LL+r94eL/bSvZZdrtzjEJ6Wmk7h7AREohvvxLf2hFSyXC7iOSQS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7lTbxQAAANwAAAAPAAAAAAAAAAAAAAAAAJgCAABkcnMv&#10;ZG93bnJldi54bWxQSwUGAAAAAAQABAD1AAAAigMAAAAA&#10;" filled="f" fillcolor="#8db3e2" strokeweight="2pt">
                  <v:textbox>
                    <w:txbxContent>
                      <w:p w14:paraId="16F993B3" w14:textId="77777777" w:rsidR="009502FA" w:rsidRPr="006046F1" w:rsidRDefault="009502FA" w:rsidP="002868BC">
                        <w:pPr>
                          <w:rPr>
                            <w:sz w:val="18"/>
                            <w:szCs w:val="18"/>
                          </w:rPr>
                        </w:pPr>
                        <w:proofErr w:type="spellStart"/>
                        <w:r w:rsidRPr="006046F1">
                          <w:rPr>
                            <w:rFonts w:cs="Arial"/>
                            <w:bCs/>
                            <w:sz w:val="18"/>
                            <w:szCs w:val="18"/>
                            <w:lang w:val="de-DE"/>
                          </w:rPr>
                          <w:t>asram:SellerCITradeParty</w:t>
                        </w:r>
                        <w:proofErr w:type="spellEnd"/>
                      </w:p>
                    </w:txbxContent>
                  </v:textbox>
                </v:rect>
                <v:shape id="AutoShape 7238" o:spid="_x0000_s1796" type="#_x0000_t32" style="position:absolute;left:38042;top:1846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f6DcYAAADcAAAADwAAAGRycy9kb3ducmV2LnhtbESPQWvCQBSE7wX/w/IEb3VjMdXGrFIE&#10;sRSqxJb0+sg+k2D2bciuMf333ULB4zAz3zDpZjCN6KlztWUFs2kEgriwuuZSwdfn7nEJwnlkjY1l&#10;UvBDDjbr0UOKibY3zqg/+VIECLsEFVTet4mUrqjIoJvaljh4Z9sZ9EF2pdQd3gLcNPIpip6lwZrD&#10;QoUtbSsqLqerUdAf88Ni1/b7oy/zefY+f/lG86HUZDy8rkB4Gvw9/N9+0wriOIa/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n+g3GAAAA3AAAAA8AAAAAAAAA&#10;AAAAAAAAoQIAAGRycy9kb3ducmV2LnhtbFBLBQYAAAAABAAEAPkAAACUAwAAAAA=&#10;" strokeweight="2pt"/>
                <v:shape id="AutoShape 7239" o:spid="_x0000_s1797" type="#_x0000_t32" style="position:absolute;left:38128;top:7332;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kesYAAADcAAAADwAAAGRycy9kb3ducmV2LnhtbESPS2vDMBCE74X8B7GB3mq5JU83SigF&#10;0xJIQh6418Xa2qbWyliq7fz7qhDIcZiZb5jVZjC16Kh1lWUFz1EMgji3uuJCweWcPi1AOI+ssbZM&#10;Cq7kYLMePaww0bbnI3UnX4gAYZeggtL7JpHS5SUZdJFtiIP3bVuDPsi2kLrFPsBNLV/ieCYNVhwW&#10;SmzovaT85/RrFHSHbD9Pm+7j4ItsctxOll9odko9joe3VxCeBn8P39qfWsF0OoP/M+EI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1ZHrGAAAA3AAAAA8AAAAAAAAA&#10;AAAAAAAAoQIAAGRycy9kb3ducmV2LnhtbFBLBQYAAAAABAAEAPkAAACUAwAAAAA=&#10;" strokeweight="2pt"/>
                <v:shape id="AutoShape 7240" o:spid="_x0000_s1798" type="#_x0000_t32" style="position:absolute;left:35540;top:10955;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nB4cYAAADcAAAADwAAAGRycy9kb3ducmV2LnhtbESPQWvCQBSE7wX/w/KE3pqNxVSNrlIK&#10;0lKoYhS9PrLPJJh9G7LbJP333ULB4zAz3zCrzWBq0VHrKssKJlEMgji3uuJCwem4fZqDcB5ZY22Z&#10;FPyQg8169LDCVNueD9RlvhABwi5FBaX3TSqly0sy6CLbEAfvaluDPsi2kLrFPsBNLZ/j+EUarDgs&#10;lNjQW0n5Lfs2Crr9eTfbNt373hfn6eFzurig+VLqcTy8LkF4Gvw9/N/+0AqSZAZ/Z8IR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5weHGAAAA3AAAAA8AAAAAAAAA&#10;AAAAAAAAoQIAAGRycy9kb3ducmV2LnhtbFBLBQYAAAAABAAEAPkAAACUAwAAAAA=&#10;" strokeweight="2pt"/>
                <v:rect id="Rechteck 579" o:spid="_x0000_s1799" style="position:absolute;left:37956;top:733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68UA&#10;AADcAAAADwAAAGRycy9kb3ducmV2LnhtbESPQWvCQBSE70L/w/IKXqRuKmjb1FWKUAwiiLH1/Mi+&#10;JqHZtzG7JvHfu4LgcZiZb5j5sjeVaKlxpWUFr+MIBHFmdcm5gp/D98s7COeRNVaWScGFHCwXT4M5&#10;xtp2vKc29bkIEHYxKii8r2MpXVaQQTe2NXHw/mxj0AfZ5FI32AW4qeQkimbSYMlhocCaVgVl/+nZ&#10;KOiyXXs8bNdyNzomlk/JaZX+bpQaPvdfnyA89f4RvrcTrWD69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we3rxQAAANwAAAAPAAAAAAAAAAAAAAAAAJgCAABkcnMv&#10;ZG93bnJldi54bWxQSwUGAAAAAAQABAD1AAAAigMAAAAA&#10;" filled="f" stroked="f">
                  <v:textbox>
                    <w:txbxContent>
                      <w:p w14:paraId="16F993B4" w14:textId="77777777" w:rsidR="009502FA" w:rsidRDefault="009502FA" w:rsidP="009649B0">
                        <w:pPr>
                          <w:rPr>
                            <w:rFonts w:cs="Arial"/>
                            <w:b/>
                            <w:sz w:val="24"/>
                            <w:szCs w:val="24"/>
                            <w:lang w:val="de-DE"/>
                          </w:rPr>
                        </w:pPr>
                        <w:r>
                          <w:rPr>
                            <w:rFonts w:cs="Arial"/>
                            <w:b/>
                            <w:sz w:val="24"/>
                            <w:szCs w:val="24"/>
                            <w:lang w:val="de-DE"/>
                          </w:rPr>
                          <w:t>0..*</w:t>
                        </w:r>
                      </w:p>
                    </w:txbxContent>
                  </v:textbox>
                </v:rect>
                <v:rect id="Rechteck 585" o:spid="_x0000_s1800" style="position:absolute;top:1017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XycQA&#10;AADcAAAADwAAAGRycy9kb3ducmV2LnhtbESPQWvCQBSE70L/w/IKXqRuKigSXUWE0iCCGFvPj+wz&#10;CWbfxuw2if/eFYQeh5n5hlmue1OJlhpXWlbwOY5AEGdWl5wr+Dl9fcxBOI+ssbJMCu7kYL16Gywx&#10;1rbjI7Wpz0WAsItRQeF9HUvpsoIMurGtiYN3sY1BH2STS91gF+CmkpMomkmDJYeFAmvaFpRd0z+j&#10;oMsO7fm0/5aH0TmxfEtu2/R3p9Twvd8sQHjq/X/41U60gul8Cs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Zl8nEAAAA3AAAAA8AAAAAAAAAAAAAAAAAmAIAAGRycy9k&#10;b3ducmV2LnhtbFBLBQYAAAAABAAEAPUAAACJAwAAAAA=&#10;" filled="f" stroked="f">
                  <v:textbox>
                    <w:txbxContent>
                      <w:p w14:paraId="16F993B5" w14:textId="77777777" w:rsidR="009502FA" w:rsidRDefault="009502FA" w:rsidP="009649B0">
                        <w:pPr>
                          <w:rPr>
                            <w:rFonts w:cs="Arial"/>
                            <w:b/>
                            <w:sz w:val="24"/>
                            <w:szCs w:val="24"/>
                            <w:lang w:val="de-DE"/>
                          </w:rPr>
                        </w:pPr>
                        <w:r>
                          <w:rPr>
                            <w:rFonts w:cs="Arial"/>
                            <w:b/>
                            <w:sz w:val="24"/>
                            <w:szCs w:val="24"/>
                            <w:lang w:val="de-DE"/>
                          </w:rPr>
                          <w:t>0..1</w:t>
                        </w:r>
                      </w:p>
                    </w:txbxContent>
                  </v:textbox>
                </v:rect>
                <v:rect id="Rechteck 602" o:spid="_x0000_s1801" style="position:absolute;left:38042;top:1880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tm8QA&#10;AADcAAAADwAAAGRycy9kb3ducmV2LnhtbESPT4vCMBTE74LfITzBi2i6HkSqUUQQiyzI1j/nR/Ns&#10;i81LbbJt99tvFhY8DjPzG2a97U0lWmpcaVnBxywCQZxZXXKu4Ho5TJcgnEfWWFkmBT/kYLsZDtYY&#10;a9vxF7Wpz0WAsItRQeF9HUvpsoIMupmtiYP3sI1BH2STS91gF+CmkvMoWkiDJYeFAmvaF5Q902+j&#10;oMvO7f3yeZTnyT2x/Epe+/R2Umo86ncrEJ56/w7/txOtYBHN4e9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GbZvEAAAA3AAAAA8AAAAAAAAAAAAAAAAAmAIAAGRycy9k&#10;b3ducmV2LnhtbFBLBQYAAAAABAAEAPUAAACJAwAAAAA=&#10;" filled="f" stroked="f">
                  <v:textbox>
                    <w:txbxContent>
                      <w:p w14:paraId="16F993B6" w14:textId="77777777" w:rsidR="009502FA" w:rsidRDefault="009502FA" w:rsidP="00F1590D">
                        <w:pPr>
                          <w:rPr>
                            <w:rFonts w:cs="Arial"/>
                            <w:b/>
                            <w:sz w:val="24"/>
                            <w:szCs w:val="24"/>
                            <w:lang w:val="de-DE"/>
                          </w:rPr>
                        </w:pPr>
                        <w:r>
                          <w:rPr>
                            <w:rFonts w:cs="Arial"/>
                            <w:b/>
                            <w:sz w:val="24"/>
                            <w:szCs w:val="24"/>
                            <w:lang w:val="de-DE"/>
                          </w:rPr>
                          <w:t>0..1</w:t>
                        </w:r>
                      </w:p>
                    </w:txbxContent>
                  </v:textbox>
                </v:rect>
                <v:rect id="Rechteck 603" o:spid="_x0000_s1802" style="position:absolute;left:38215;top:13284;width:414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rIAMUA&#10;AADcAAAADwAAAGRycy9kb3ducmV2LnhtbESPQWvCQBSE7wX/w/KEXkrdWEEkzUZEkIYiSBPr+ZF9&#10;TYLZtzG7TdJ/3y0UPA4z8w2TbCfTioF611hWsFxEIIhLqxuuFJyLw/MGhPPIGlvLpOCHHGzT2UOC&#10;sbYjf9CQ+0oECLsYFdTed7GUrqzJoFvYjjh4X7Y36IPsK6l7HAPctPIlitbSYMNhocaO9jWV1/zb&#10;KBjL03Apjm/y9HTJLN+y2z7/fFfqcT7tXkF4mvw9/N/OtIJ1tIK/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sgAxQAAANwAAAAPAAAAAAAAAAAAAAAAAJgCAABkcnMv&#10;ZG93bnJldi54bWxQSwUGAAAAAAQABAD1AAAAigMAAAAA&#10;" filled="f" stroked="f">
                  <v:textbox>
                    <w:txbxContent>
                      <w:p w14:paraId="16F993B7" w14:textId="77777777" w:rsidR="009502FA" w:rsidRDefault="009502FA" w:rsidP="00F1590D">
                        <w:pPr>
                          <w:rPr>
                            <w:rFonts w:cs="Arial"/>
                            <w:b/>
                            <w:sz w:val="24"/>
                            <w:szCs w:val="24"/>
                            <w:lang w:val="de-DE"/>
                          </w:rPr>
                        </w:pPr>
                        <w:r>
                          <w:rPr>
                            <w:rFonts w:cs="Arial"/>
                            <w:b/>
                            <w:sz w:val="24"/>
                            <w:szCs w:val="24"/>
                            <w:lang w:val="de-DE"/>
                          </w:rPr>
                          <w:t>0..*</w:t>
                        </w:r>
                      </w:p>
                    </w:txbxContent>
                  </v:textbox>
                </v:rect>
                <w10:anchorlock/>
              </v:group>
            </w:pict>
          </mc:Fallback>
        </mc:AlternateContent>
      </w:r>
    </w:p>
    <w:p w14:paraId="16F98DEC" w14:textId="77777777" w:rsidR="00F1590D" w:rsidRDefault="00F1590D">
      <w:pPr>
        <w:spacing w:line="240" w:lineRule="auto"/>
      </w:pPr>
    </w:p>
    <w:p w14:paraId="16F98DED" w14:textId="77777777" w:rsidR="002868BC" w:rsidRPr="00CB3280" w:rsidRDefault="002868BC" w:rsidP="00CB3280">
      <w:pPr>
        <w:pStyle w:val="berschrift4"/>
        <w:ind w:left="851" w:hanging="851"/>
        <w:rPr>
          <w:szCs w:val="20"/>
        </w:rPr>
      </w:pPr>
      <w:bookmarkStart w:id="80" w:name="_Toc347482210"/>
      <w:r w:rsidRPr="00CB3280">
        <w:rPr>
          <w:szCs w:val="20"/>
        </w:rPr>
        <w:t>asram:ProgramCIMissionProject</w:t>
      </w:r>
      <w:bookmarkEnd w:id="80"/>
    </w:p>
    <w:p w14:paraId="16F98DEE" w14:textId="77777777" w:rsidR="002868BC" w:rsidRDefault="002868BC" w:rsidP="00AB0651"/>
    <w:p w14:paraId="16F98DEF" w14:textId="77777777" w:rsidR="002868BC" w:rsidRDefault="00F1590D" w:rsidP="002868BC">
      <w:r>
        <w:rPr>
          <w:noProof/>
          <w:lang w:eastAsia="zh-TW"/>
        </w:rPr>
        <mc:AlternateContent>
          <mc:Choice Requires="wpg">
            <w:drawing>
              <wp:inline distT="0" distB="0" distL="0" distR="0" wp14:anchorId="16F99216" wp14:editId="16F99217">
                <wp:extent cx="5272321" cy="483151"/>
                <wp:effectExtent l="0" t="0" r="24130" b="0"/>
                <wp:docPr id="6217" name="Gruppieren 6217"/>
                <wp:cNvGraphicFramePr/>
                <a:graphic xmlns:a="http://schemas.openxmlformats.org/drawingml/2006/main">
                  <a:graphicData uri="http://schemas.microsoft.com/office/word/2010/wordprocessingGroup">
                    <wpg:wgp>
                      <wpg:cNvGrpSpPr/>
                      <wpg:grpSpPr>
                        <a:xfrm>
                          <a:off x="0" y="0"/>
                          <a:ext cx="5272321" cy="483151"/>
                          <a:chOff x="0" y="0"/>
                          <a:chExt cx="5272321" cy="483151"/>
                        </a:xfrm>
                      </wpg:grpSpPr>
                      <wps:wsp>
                        <wps:cNvPr id="518" name="Rectangle 7243"/>
                        <wps:cNvSpPr>
                          <a:spLocks noChangeArrowheads="1"/>
                        </wps:cNvSpPr>
                        <wps:spPr bwMode="auto">
                          <a:xfrm>
                            <a:off x="379563" y="0"/>
                            <a:ext cx="2246630" cy="344805"/>
                          </a:xfrm>
                          <a:prstGeom prst="rect">
                            <a:avLst/>
                          </a:prstGeom>
                          <a:solidFill>
                            <a:srgbClr val="8DB3E2"/>
                          </a:solidFill>
                          <a:ln w="25400">
                            <a:solidFill>
                              <a:srgbClr val="000000"/>
                            </a:solidFill>
                            <a:miter lim="800000"/>
                            <a:headEnd/>
                            <a:tailEnd/>
                          </a:ln>
                        </wps:spPr>
                        <wps:txbx>
                          <w:txbxContent>
                            <w:p w14:paraId="16F993B8" w14:textId="77777777" w:rsidR="009502FA" w:rsidRPr="0041354C" w:rsidRDefault="009502FA" w:rsidP="002868BC">
                              <w:pPr>
                                <w:rPr>
                                  <w:szCs w:val="24"/>
                                </w:rPr>
                              </w:pPr>
                              <w:proofErr w:type="spellStart"/>
                              <w:proofErr w:type="gramStart"/>
                              <w:r w:rsidRPr="0041354C">
                                <w:rPr>
                                  <w:rFonts w:cs="Arial"/>
                                  <w:b/>
                                  <w:bCs/>
                                  <w:szCs w:val="20"/>
                                </w:rPr>
                                <w:t>asram:</w:t>
                              </w:r>
                              <w:proofErr w:type="gramEnd"/>
                              <w:r w:rsidRPr="0041354C">
                                <w:rPr>
                                  <w:rFonts w:cs="Arial"/>
                                  <w:b/>
                                  <w:bCs/>
                                  <w:szCs w:val="20"/>
                                </w:rPr>
                                <w:t>ProgramCIMissionProject</w:t>
                              </w:r>
                              <w:proofErr w:type="spellEnd"/>
                            </w:p>
                          </w:txbxContent>
                        </wps:txbx>
                        <wps:bodyPr rot="0" vert="horz" wrap="square" lIns="91440" tIns="45720" rIns="91440" bIns="45720" anchor="t" anchorCtr="0" upright="1">
                          <a:noAutofit/>
                        </wps:bodyPr>
                      </wps:wsp>
                      <wps:wsp>
                        <wps:cNvPr id="519" name="AutoShape 7244"/>
                        <wps:cNvCnPr>
                          <a:cxnSpLocks noChangeShapeType="1"/>
                        </wps:cNvCnPr>
                        <wps:spPr bwMode="auto">
                          <a:xfrm>
                            <a:off x="2820838" y="189781"/>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21" name="Rectangle 7246"/>
                        <wps:cNvSpPr>
                          <a:spLocks noChangeArrowheads="1"/>
                        </wps:cNvSpPr>
                        <wps:spPr bwMode="auto">
                          <a:xfrm>
                            <a:off x="3390181" y="0"/>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B9" w14:textId="77777777" w:rsidR="009502FA" w:rsidRPr="0041354C" w:rsidRDefault="009502FA" w:rsidP="002868BC">
                              <w:proofErr w:type="spellStart"/>
                              <w:proofErr w:type="gramStart"/>
                              <w:r w:rsidRPr="0041354C">
                                <w:rPr>
                                  <w:rFonts w:cs="Arial"/>
                                  <w:bCs/>
                                  <w:szCs w:val="20"/>
                                </w:rPr>
                                <w:t>asram:</w:t>
                              </w:r>
                              <w:proofErr w:type="gramEnd"/>
                              <w:r w:rsidRPr="0041354C">
                                <w:rPr>
                                  <w:rFonts w:cs="Arial"/>
                                  <w:bCs/>
                                  <w:szCs w:val="20"/>
                                </w:rPr>
                                <w:t>IdentificationIdentifier</w:t>
                              </w:r>
                              <w:proofErr w:type="spellEnd"/>
                            </w:p>
                          </w:txbxContent>
                        </wps:txbx>
                        <wps:bodyPr rot="0" vert="horz" wrap="square" lIns="91440" tIns="45720" rIns="91440" bIns="45720" anchor="t" anchorCtr="0" upright="1">
                          <a:noAutofit/>
                        </wps:bodyPr>
                      </wps:wsp>
                      <wps:wsp>
                        <wps:cNvPr id="522" name="Rectangle 7247"/>
                        <wps:cNvSpPr>
                          <a:spLocks noChangeArrowheads="1"/>
                        </wps:cNvSpPr>
                        <wps:spPr bwMode="auto">
                          <a:xfrm>
                            <a:off x="2622430" y="103517"/>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23" name="AutoShape 7248"/>
                        <wps:cNvCnPr>
                          <a:cxnSpLocks noChangeShapeType="1"/>
                        </wps:cNvCnPr>
                        <wps:spPr bwMode="auto">
                          <a:xfrm>
                            <a:off x="2622430" y="18978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7" name="Rechteck 6197"/>
                        <wps:cNvSpPr>
                          <a:spLocks noChangeArrowheads="1"/>
                        </wps:cNvSpPr>
                        <wps:spPr bwMode="auto">
                          <a:xfrm>
                            <a:off x="0" y="51759"/>
                            <a:ext cx="455468"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BA" w14:textId="77777777" w:rsidR="009502FA" w:rsidRDefault="009502FA" w:rsidP="00F1590D">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14" name="Rechteck 6214"/>
                        <wps:cNvSpPr>
                          <a:spLocks noChangeArrowheads="1"/>
                        </wps:cNvSpPr>
                        <wps:spPr bwMode="auto">
                          <a:xfrm>
                            <a:off x="3019246" y="189781"/>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BB" w14:textId="77777777" w:rsidR="009502FA" w:rsidRDefault="009502FA" w:rsidP="00F1590D">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17" o:spid="_x0000_s1803" style="width:415.15pt;height:38.05pt;mso-position-horizontal-relative:char;mso-position-vertical-relative:line" coordsize="52723,4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">
                <v:rect id="Rectangle 7243" o:spid="_x0000_s1804" style="position:absolute;left:3795;width:224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p38EA&#10;AADcAAAADwAAAGRycy9kb3ducmV2LnhtbERPz2vCMBS+D/wfwhN2m6kFxVXTMpSC7CBMB7u+Nc8m&#10;rHkpTdTOv345DDx+fL831eg6caUhWM8K5rMMBHHjteVWweepflmBCBFZY+eZFPxSgKqcPG2w0P7G&#10;H3Q9xlakEA4FKjAx9oWUoTHkMMx8T5y4sx8cxgSHVuoBbyncdTLPsqV0aDk1GOxpa6j5OV6cgt3l&#10;y9R3b8L7gexdf6PfvuZ7pZ6n49saRKQxPsT/7r1WsJintelMOgK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Tqd/BAAAA3AAAAA8AAAAAAAAAAAAAAAAAmAIAAGRycy9kb3du&#10;cmV2LnhtbFBLBQYAAAAABAAEAPUAAACGAwAAAAA=&#10;" fillcolor="#8db3e2" strokeweight="2pt">
                  <v:textbox>
                    <w:txbxContent>
                      <w:p w14:paraId="16F993B8" w14:textId="77777777" w:rsidR="009502FA" w:rsidRPr="0041354C" w:rsidRDefault="009502FA" w:rsidP="002868BC">
                        <w:pPr>
                          <w:rPr>
                            <w:szCs w:val="24"/>
                          </w:rPr>
                        </w:pPr>
                        <w:proofErr w:type="spellStart"/>
                        <w:proofErr w:type="gramStart"/>
                        <w:r w:rsidRPr="0041354C">
                          <w:rPr>
                            <w:rFonts w:cs="Arial"/>
                            <w:b/>
                            <w:bCs/>
                            <w:szCs w:val="20"/>
                          </w:rPr>
                          <w:t>asram:</w:t>
                        </w:r>
                        <w:proofErr w:type="gramEnd"/>
                        <w:r w:rsidRPr="0041354C">
                          <w:rPr>
                            <w:rFonts w:cs="Arial"/>
                            <w:b/>
                            <w:bCs/>
                            <w:szCs w:val="20"/>
                          </w:rPr>
                          <w:t>ProgramCIMissionProject</w:t>
                        </w:r>
                        <w:proofErr w:type="spellEnd"/>
                      </w:p>
                    </w:txbxContent>
                  </v:textbox>
                </v:rect>
                <v:shape id="AutoShape 7244" o:spid="_x0000_s1805" type="#_x0000_t32" style="position:absolute;left:28208;top:1897;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BJyMUAAADcAAAADwAAAGRycy9kb3ducmV2LnhtbESP3YrCMBSE7xd8h3AE79ZUcVetRhFB&#10;FGEVf9DbQ3Nsi81JaWLtvr1ZWPBymJlvmOm8MYWoqXK5ZQW9bgSCOLE651TB+bT6HIFwHlljYZkU&#10;/JKD+az1McVY2ycfqD76VAQIuxgVZN6XsZQuycig69qSOHg3Wxn0QVap1BU+A9wUsh9F39JgzmEh&#10;w5KWGSX348MoqPeX3XBV1uu9Ty+Dw3YwvqL5UarTbhYTEJ4a/w7/tzdawVdvDH9nwhGQs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BJyMUAAADcAAAADwAAAAAAAAAA&#10;AAAAAAChAgAAZHJzL2Rvd25yZXYueG1sUEsFBgAAAAAEAAQA+QAAAJMDAAAAAA==&#10;" strokeweight="2pt"/>
                <v:rect id="Rectangle 7246" o:spid="_x0000_s1806" style="position:absolute;left:33901;width:188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EPsUA&#10;AADcAAAADwAAAGRycy9kb3ducmV2LnhtbESPQWsCMRCF7wX/Q5hCL0WzK22V1ShiKZWeuqt4Hjbj&#10;7tLNZEmixn/fCIUeH2/e9+Yt19H04kLOd5YV5JMMBHFtdceNgsP+YzwH4QOyxt4yKbiRh/Vq9LDE&#10;Qtsrl3SpQiMShH2BCtoQhkJKX7dk0E/sQJy8k3UGQ5KukdrhNcFNL6dZ9iYNdpwaWhxo21L9U51N&#10;eiOP5bH6fL7ZL/tedrl2L99xptTTY9wsQASK4f/4L73TCl6nOdzHJ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4Q+xQAAANwAAAAPAAAAAAAAAAAAAAAAAJgCAABkcnMv&#10;ZG93bnJldi54bWxQSwUGAAAAAAQABAD1AAAAigMAAAAA&#10;" filled="f" fillcolor="#8db3e2" strokeweight="2pt">
                  <v:textbox>
                    <w:txbxContent>
                      <w:p w14:paraId="16F993B9" w14:textId="77777777" w:rsidR="009502FA" w:rsidRPr="0041354C" w:rsidRDefault="009502FA" w:rsidP="002868BC">
                        <w:proofErr w:type="spellStart"/>
                        <w:proofErr w:type="gramStart"/>
                        <w:r w:rsidRPr="0041354C">
                          <w:rPr>
                            <w:rFonts w:cs="Arial"/>
                            <w:bCs/>
                            <w:szCs w:val="20"/>
                          </w:rPr>
                          <w:t>asram:</w:t>
                        </w:r>
                        <w:proofErr w:type="gramEnd"/>
                        <w:r w:rsidRPr="0041354C">
                          <w:rPr>
                            <w:rFonts w:cs="Arial"/>
                            <w:bCs/>
                            <w:szCs w:val="20"/>
                          </w:rPr>
                          <w:t>IdentificationIdentifier</w:t>
                        </w:r>
                        <w:proofErr w:type="spellEnd"/>
                      </w:p>
                    </w:txbxContent>
                  </v:textbox>
                </v:rect>
                <v:rect id="Rectangle 7247" o:spid="_x0000_s1807" style="position:absolute;left:26224;top:1035;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v2XsQA&#10;AADcAAAADwAAAGRycy9kb3ducmV2LnhtbESP3WoCMRSE7wu+QzhC72rWBVtZjSJCaUEKrT/3h81x&#10;d3FzsiZZjT59Uyh4OczMN8x8GU0rLuR8Y1nBeJSBIC6tbrhSsN+9v0xB+ICssbVMCm7kYbkYPM2x&#10;0PbKP3TZhkokCPsCFdQhdIWUvqzJoB/Zjjh5R+sMhiRdJbXDa4KbVuZZ9ioNNpwWauxoXVN52vZG&#10;Qfc16T/ezht3P0z77xI30YY8KvU8jKsZiEAxPML/7U+tYJL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79l7EAAAA3AAAAA8AAAAAAAAAAAAAAAAAmAIAAGRycy9k&#10;b3ducmV2LnhtbFBLBQYAAAAABAAEAPUAAACJAwAAAAA=&#10;" strokeweight="2pt"/>
                <v:shape id="AutoShape 7248" o:spid="_x0000_s1808" type="#_x0000_t32" style="position:absolute;left:26224;top:1897;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S0n8YAAADcAAAADwAAAGRycy9kb3ducmV2LnhtbESPQWvCQBSE74X+h+UVetNNrVaNrlIK&#10;UinYYJR4fWSfSWj2bchuY/z3XUHocZiZb5jluje16Kh1lWUFL8MIBHFudcWFguNhM5iBcB5ZY22Z&#10;FFzJwXr1+LDEWNsL76lLfSEChF2MCkrvm1hKl5dk0A1tQxy8s20N+iDbQuoWLwFuajmKojdpsOKw&#10;UGJDHyXlP+mvUdAl2fd003SfiS+y8f5rPD+h2Sn1/NS/L0B46v1/+N7eagWT0Svczo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EtJ/GAAAA3AAAAA8AAAAAAAAA&#10;AAAAAAAAoQIAAGRycy9kb3ducmV2LnhtbFBLBQYAAAAABAAEAPkAAACUAwAAAAA=&#10;" strokeweight="2pt"/>
                <v:rect id="Rechteck 6197" o:spid="_x0000_s1809" style="position:absolute;top:517;width:455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8q8YA&#10;AADdAAAADwAAAGRycy9kb3ducmV2LnhtbESPT2vCQBTE7wW/w/IEL0U39mA1uooI0lAKYvxzfmSf&#10;STD7NmbXJP323UKhx2FmfsOsNr2pREuNKy0rmE4iEMSZ1SXnCs6n/XgOwnlkjZVlUvBNDjbrwcsK&#10;Y207PlKb+lwECLsYFRTe17GULivIoJvYmjh4N9sY9EE2udQNdgFuKvkWRTNpsOSwUGBNu4Kye/o0&#10;Crrs0F5PXx/y8HpNLD+Sxy69fCo1GvbbJQhPvf8P/7UTrWA2XbzD75v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P8q8YAAADdAAAADwAAAAAAAAAAAAAAAACYAgAAZHJz&#10;L2Rvd25yZXYueG1sUEsFBgAAAAAEAAQA9QAAAIsDAAAAAA==&#10;" filled="f" stroked="f">
                  <v:textbox>
                    <w:txbxContent>
                      <w:p w14:paraId="16F993BA" w14:textId="77777777" w:rsidR="009502FA" w:rsidRDefault="009502FA" w:rsidP="00F1590D">
                        <w:pPr>
                          <w:rPr>
                            <w:rFonts w:cs="Arial"/>
                            <w:b/>
                            <w:sz w:val="24"/>
                            <w:szCs w:val="24"/>
                            <w:lang w:val="de-DE"/>
                          </w:rPr>
                        </w:pPr>
                        <w:r>
                          <w:rPr>
                            <w:rFonts w:cs="Arial"/>
                            <w:b/>
                            <w:sz w:val="24"/>
                            <w:szCs w:val="24"/>
                            <w:lang w:val="de-DE"/>
                          </w:rPr>
                          <w:t>0..*</w:t>
                        </w:r>
                      </w:p>
                    </w:txbxContent>
                  </v:textbox>
                </v:rect>
                <v:rect id="Rechteck 6214" o:spid="_x0000_s1810" style="position:absolute;left:30192;top:189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A+sYA&#10;AADdAAAADwAAAGRycy9kb3ducmV2LnhtbESP3WrCQBSE7wXfYTlCb0Q3ShGJriKCGEpBGn+uD9lj&#10;Esyejdltkr59t1DwcpiZb5j1tjeVaKlxpWUFs2kEgjizuuRcweV8mCxBOI+ssbJMCn7IwXYzHKwx&#10;1rbjL2pTn4sAYRejgsL7OpbSZQUZdFNbEwfvbhuDPsgml7rBLsBNJedRtJAGSw4LBda0Lyh7pN9G&#10;QZed2tv58yhP41ti+Zk89+n1Q6m3Ub9bgfDU+1f4v51oBYv57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cA+sYAAADdAAAADwAAAAAAAAAAAAAAAACYAgAAZHJz&#10;L2Rvd25yZXYueG1sUEsFBgAAAAAEAAQA9QAAAIsDAAAAAA==&#10;" filled="f" stroked="f">
                  <v:textbox>
                    <w:txbxContent>
                      <w:p w14:paraId="16F993BB" w14:textId="77777777" w:rsidR="009502FA" w:rsidRDefault="009502FA" w:rsidP="00F1590D">
                        <w:pPr>
                          <w:rPr>
                            <w:rFonts w:cs="Arial"/>
                            <w:b/>
                            <w:sz w:val="24"/>
                            <w:szCs w:val="24"/>
                            <w:lang w:val="de-DE"/>
                          </w:rPr>
                        </w:pPr>
                        <w:r>
                          <w:rPr>
                            <w:rFonts w:cs="Arial"/>
                            <w:b/>
                            <w:sz w:val="24"/>
                            <w:szCs w:val="24"/>
                            <w:lang w:val="de-DE"/>
                          </w:rPr>
                          <w:t>0..*</w:t>
                        </w:r>
                      </w:p>
                    </w:txbxContent>
                  </v:textbox>
                </v:rect>
                <w10:anchorlock/>
              </v:group>
            </w:pict>
          </mc:Fallback>
        </mc:AlternateContent>
      </w:r>
    </w:p>
    <w:p w14:paraId="16F98DF0" w14:textId="77777777" w:rsidR="002868BC" w:rsidRDefault="002868BC" w:rsidP="002868BC"/>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DF8" w14:textId="77777777" w:rsidTr="00DD1805">
        <w:trPr>
          <w:cantSplit/>
          <w:trHeight w:val="330"/>
        </w:trPr>
        <w:tc>
          <w:tcPr>
            <w:tcW w:w="1056" w:type="pct"/>
            <w:shd w:val="clear" w:color="auto" w:fill="FFFFCC"/>
            <w:noWrap/>
            <w:vAlign w:val="center"/>
            <w:hideMark/>
          </w:tcPr>
          <w:p w14:paraId="16F98DF1" w14:textId="77777777" w:rsidR="00A370B7" w:rsidRPr="00A370B7" w:rsidRDefault="00A370B7" w:rsidP="0044384B">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DF2" w14:textId="77777777" w:rsidR="00A370B7" w:rsidRPr="00A370B7" w:rsidRDefault="00A370B7" w:rsidP="0044384B">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DF3" w14:textId="77777777" w:rsidR="00A370B7" w:rsidRPr="00A370B7" w:rsidRDefault="00A370B7" w:rsidP="0044384B">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DF4" w14:textId="77777777" w:rsidR="00A370B7" w:rsidRPr="00A370B7" w:rsidRDefault="00A370B7" w:rsidP="0044384B">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DF5" w14:textId="77777777" w:rsidR="00A370B7" w:rsidRPr="00A370B7" w:rsidRDefault="00A370B7" w:rsidP="0044384B">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DF6" w14:textId="77777777" w:rsidR="00A370B7" w:rsidRPr="00A370B7" w:rsidRDefault="00A370B7" w:rsidP="0044384B">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DF7" w14:textId="77777777" w:rsidR="00A370B7" w:rsidRPr="00A370B7" w:rsidRDefault="00A370B7" w:rsidP="0044384B">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E00" w14:textId="77777777" w:rsidTr="00B2672A">
        <w:trPr>
          <w:cantSplit/>
          <w:trHeight w:val="315"/>
        </w:trPr>
        <w:tc>
          <w:tcPr>
            <w:tcW w:w="1056" w:type="pct"/>
            <w:shd w:val="clear" w:color="auto" w:fill="92D050"/>
            <w:noWrap/>
            <w:vAlign w:val="center"/>
            <w:hideMark/>
          </w:tcPr>
          <w:p w14:paraId="16F98DF9" w14:textId="77777777" w:rsidR="00A370B7" w:rsidRPr="00A370B7" w:rsidRDefault="00A370B7" w:rsidP="0044384B">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DFA" w14:textId="77777777" w:rsidR="00A370B7" w:rsidRPr="00A370B7" w:rsidRDefault="00A370B7" w:rsidP="004438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DFB" w14:textId="77777777" w:rsidR="00A370B7" w:rsidRPr="00A370B7" w:rsidRDefault="00A370B7" w:rsidP="004438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16</w:t>
            </w:r>
          </w:p>
        </w:tc>
        <w:tc>
          <w:tcPr>
            <w:tcW w:w="352" w:type="pct"/>
            <w:shd w:val="clear" w:color="auto" w:fill="92D050"/>
            <w:noWrap/>
            <w:vAlign w:val="center"/>
            <w:hideMark/>
          </w:tcPr>
          <w:p w14:paraId="16F98DFC" w14:textId="77777777" w:rsidR="00A370B7" w:rsidRPr="00A370B7" w:rsidRDefault="00A370B7" w:rsidP="004438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DFD" w14:textId="77777777" w:rsidR="00A370B7" w:rsidRPr="00A370B7" w:rsidRDefault="00A370B7" w:rsidP="0044384B">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LR/0000009152</w:t>
            </w:r>
          </w:p>
        </w:tc>
        <w:tc>
          <w:tcPr>
            <w:tcW w:w="302" w:type="pct"/>
            <w:shd w:val="clear" w:color="auto" w:fill="92D050"/>
            <w:noWrap/>
            <w:vAlign w:val="center"/>
            <w:hideMark/>
          </w:tcPr>
          <w:p w14:paraId="16F98DFE" w14:textId="77777777" w:rsidR="00A370B7" w:rsidRPr="00A370B7" w:rsidRDefault="00A370B7" w:rsidP="0044384B">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1" w:type="pct"/>
            <w:shd w:val="clear" w:color="auto" w:fill="92D050"/>
            <w:vAlign w:val="center"/>
          </w:tcPr>
          <w:p w14:paraId="16F98DFF" w14:textId="77777777" w:rsidR="00A370B7" w:rsidRPr="00A370B7" w:rsidRDefault="00A370B7" w:rsidP="0044384B">
            <w:pPr>
              <w:spacing w:line="240" w:lineRule="auto"/>
              <w:rPr>
                <w:rFonts w:eastAsia="Times New Roman"/>
                <w:color w:val="000000"/>
                <w:sz w:val="16"/>
                <w:lang w:eastAsia="de-DE"/>
              </w:rPr>
            </w:pPr>
            <w:r w:rsidRPr="00A370B7">
              <w:rPr>
                <w:rFonts w:eastAsia="Times New Roman"/>
                <w:color w:val="000000"/>
                <w:sz w:val="16"/>
                <w:lang w:eastAsia="de-DE"/>
              </w:rPr>
              <w:t>Program/MSN: Defines the Aircraft type and Material Serial Number.</w:t>
            </w:r>
          </w:p>
        </w:tc>
      </w:tr>
    </w:tbl>
    <w:p w14:paraId="16F98E01" w14:textId="77777777" w:rsidR="006041EB" w:rsidRDefault="006041EB" w:rsidP="00334A0E"/>
    <w:p w14:paraId="16F98E02" w14:textId="77777777" w:rsidR="006041EB" w:rsidRDefault="006041EB">
      <w:pPr>
        <w:spacing w:line="240" w:lineRule="auto"/>
      </w:pPr>
      <w:r>
        <w:br w:type="page"/>
      </w:r>
    </w:p>
    <w:p w14:paraId="16F98E03" w14:textId="77777777" w:rsidR="002868BC" w:rsidRPr="00CB3280" w:rsidRDefault="002868BC" w:rsidP="00CB3280">
      <w:pPr>
        <w:pStyle w:val="berschrift4"/>
        <w:ind w:left="851" w:hanging="851"/>
        <w:rPr>
          <w:szCs w:val="20"/>
        </w:rPr>
      </w:pPr>
      <w:bookmarkStart w:id="81" w:name="_Toc347482211"/>
      <w:r w:rsidRPr="00CB3280">
        <w:rPr>
          <w:szCs w:val="20"/>
        </w:rPr>
        <w:t>asram:SpecifiedCIMissionProject</w:t>
      </w:r>
      <w:bookmarkEnd w:id="81"/>
    </w:p>
    <w:p w14:paraId="16F98E04" w14:textId="77777777" w:rsidR="008F09B3" w:rsidRPr="00CB3280" w:rsidRDefault="008F09B3" w:rsidP="008F09B3">
      <w:pPr>
        <w:rPr>
          <w:szCs w:val="20"/>
        </w:rPr>
      </w:pPr>
    </w:p>
    <w:p w14:paraId="16F98E05" w14:textId="77777777" w:rsidR="002868BC" w:rsidRDefault="008F09B3" w:rsidP="00AB0651">
      <w:r>
        <w:rPr>
          <w:noProof/>
          <w:lang w:eastAsia="zh-TW"/>
        </w:rPr>
        <mc:AlternateContent>
          <mc:Choice Requires="wpg">
            <w:drawing>
              <wp:inline distT="0" distB="0" distL="0" distR="0" wp14:anchorId="16F99218" wp14:editId="16F99219">
                <wp:extent cx="5359747" cy="1380298"/>
                <wp:effectExtent l="0" t="0" r="12700" b="0"/>
                <wp:docPr id="6232" name="Gruppieren 6232"/>
                <wp:cNvGraphicFramePr/>
                <a:graphic xmlns:a="http://schemas.openxmlformats.org/drawingml/2006/main">
                  <a:graphicData uri="http://schemas.microsoft.com/office/word/2010/wordprocessingGroup">
                    <wpg:wgp>
                      <wpg:cNvGrpSpPr/>
                      <wpg:grpSpPr>
                        <a:xfrm>
                          <a:off x="0" y="0"/>
                          <a:ext cx="5359747" cy="1380298"/>
                          <a:chOff x="0" y="0"/>
                          <a:chExt cx="5359747" cy="1380298"/>
                        </a:xfrm>
                      </wpg:grpSpPr>
                      <wps:wsp>
                        <wps:cNvPr id="508" name="Rectangle 7252"/>
                        <wps:cNvSpPr>
                          <a:spLocks noChangeArrowheads="1"/>
                        </wps:cNvSpPr>
                        <wps:spPr bwMode="auto">
                          <a:xfrm>
                            <a:off x="370936" y="414067"/>
                            <a:ext cx="2299335" cy="344805"/>
                          </a:xfrm>
                          <a:prstGeom prst="rect">
                            <a:avLst/>
                          </a:prstGeom>
                          <a:solidFill>
                            <a:srgbClr val="8DB3E2"/>
                          </a:solidFill>
                          <a:ln w="25400">
                            <a:solidFill>
                              <a:srgbClr val="000000"/>
                            </a:solidFill>
                            <a:miter lim="800000"/>
                            <a:headEnd/>
                            <a:tailEnd/>
                          </a:ln>
                        </wps:spPr>
                        <wps:txbx>
                          <w:txbxContent>
                            <w:p w14:paraId="16F993BC" w14:textId="77777777" w:rsidR="009502FA" w:rsidRPr="00E46777" w:rsidRDefault="009502FA" w:rsidP="002868BC">
                              <w:pPr>
                                <w:rPr>
                                  <w:rFonts w:cs="Arial"/>
                                  <w:b/>
                                  <w:bCs/>
                                  <w:szCs w:val="20"/>
                                  <w:lang w:val="de-DE"/>
                                </w:rPr>
                              </w:pPr>
                              <w:proofErr w:type="spellStart"/>
                              <w:r w:rsidRPr="00E46777">
                                <w:rPr>
                                  <w:rFonts w:cs="Arial"/>
                                  <w:b/>
                                  <w:bCs/>
                                  <w:szCs w:val="20"/>
                                  <w:lang w:val="de-DE"/>
                                </w:rPr>
                                <w:t>asram:SpecifiedCIMissionProject</w:t>
                              </w:r>
                              <w:proofErr w:type="spellEnd"/>
                            </w:p>
                            <w:p w14:paraId="16F993BD" w14:textId="77777777" w:rsidR="009502FA" w:rsidRPr="00C532BE" w:rsidRDefault="009502FA" w:rsidP="002868BC">
                              <w:pPr>
                                <w:spacing w:line="240" w:lineRule="auto"/>
                                <w:rPr>
                                  <w:b/>
                                  <w:szCs w:val="20"/>
                                </w:rPr>
                              </w:pPr>
                            </w:p>
                          </w:txbxContent>
                        </wps:txbx>
                        <wps:bodyPr rot="0" vert="horz" wrap="square" lIns="91440" tIns="45720" rIns="91440" bIns="45720" anchor="t" anchorCtr="0" upright="1">
                          <a:noAutofit/>
                        </wps:bodyPr>
                      </wps:wsp>
                      <wps:wsp>
                        <wps:cNvPr id="509" name="AutoShape 7253"/>
                        <wps:cNvCnPr>
                          <a:cxnSpLocks noChangeShapeType="1"/>
                        </wps:cNvCnPr>
                        <wps:spPr bwMode="auto">
                          <a:xfrm>
                            <a:off x="3062377" y="163901"/>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0" name="Rectangle 7254"/>
                        <wps:cNvSpPr>
                          <a:spLocks noChangeArrowheads="1"/>
                        </wps:cNvSpPr>
                        <wps:spPr bwMode="auto">
                          <a:xfrm>
                            <a:off x="2674188" y="517584"/>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11" name="Rectangle 7255"/>
                        <wps:cNvSpPr>
                          <a:spLocks noChangeArrowheads="1"/>
                        </wps:cNvSpPr>
                        <wps:spPr bwMode="auto">
                          <a:xfrm>
                            <a:off x="3459192" y="871267"/>
                            <a:ext cx="14693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BE" w14:textId="77777777" w:rsidR="009502FA" w:rsidRPr="00825609" w:rsidRDefault="009502FA" w:rsidP="002868BC">
                              <w:pPr>
                                <w:spacing w:line="240" w:lineRule="auto"/>
                              </w:pPr>
                              <w:proofErr w:type="spellStart"/>
                              <w:r w:rsidRPr="00703083">
                                <w:rPr>
                                  <w:rFonts w:cs="Arial"/>
                                  <w:bCs/>
                                  <w:szCs w:val="20"/>
                                  <w:lang w:val="de-DE"/>
                                </w:rPr>
                                <w:t>asram:PurposeCode</w:t>
                              </w:r>
                              <w:proofErr w:type="spellEnd"/>
                            </w:p>
                          </w:txbxContent>
                        </wps:txbx>
                        <wps:bodyPr rot="0" vert="horz" wrap="square" lIns="91440" tIns="45720" rIns="91440" bIns="45720" anchor="t" anchorCtr="0" upright="1">
                          <a:noAutofit/>
                        </wps:bodyPr>
                      </wps:wsp>
                      <wps:wsp>
                        <wps:cNvPr id="512" name="AutoShape 7256"/>
                        <wps:cNvCnPr>
                          <a:cxnSpLocks noChangeShapeType="1"/>
                        </wps:cNvCnPr>
                        <wps:spPr bwMode="auto">
                          <a:xfrm>
                            <a:off x="2872596" y="603849"/>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3" name="AutoShape 7257"/>
                        <wps:cNvCnPr>
                          <a:cxnSpLocks noChangeShapeType="1"/>
                        </wps:cNvCnPr>
                        <wps:spPr bwMode="auto">
                          <a:xfrm>
                            <a:off x="2674188" y="603849"/>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4" name="Rectangle 7258"/>
                        <wps:cNvSpPr>
                          <a:spLocks noChangeArrowheads="1"/>
                        </wps:cNvSpPr>
                        <wps:spPr bwMode="auto">
                          <a:xfrm>
                            <a:off x="3459192" y="0"/>
                            <a:ext cx="19005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BF" w14:textId="77777777" w:rsidR="009502FA" w:rsidRPr="00825609" w:rsidRDefault="009502FA" w:rsidP="002868BC">
                              <w:pPr>
                                <w:spacing w:line="240" w:lineRule="auto"/>
                                <w:rPr>
                                  <w:szCs w:val="20"/>
                                </w:rPr>
                              </w:pPr>
                              <w:proofErr w:type="spellStart"/>
                              <w:r w:rsidRPr="008E0F34">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515" name="AutoShape 7259"/>
                        <wps:cNvCnPr>
                          <a:cxnSpLocks noChangeShapeType="1"/>
                        </wps:cNvCnPr>
                        <wps:spPr bwMode="auto">
                          <a:xfrm>
                            <a:off x="3062377" y="163901"/>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6" name="AutoShape 7260"/>
                        <wps:cNvCnPr>
                          <a:cxnSpLocks noChangeShapeType="1"/>
                        </wps:cNvCnPr>
                        <wps:spPr bwMode="auto">
                          <a:xfrm>
                            <a:off x="3062377" y="1052422"/>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2" name="Rechteck 6222"/>
                        <wps:cNvSpPr>
                          <a:spLocks noChangeArrowheads="1"/>
                        </wps:cNvSpPr>
                        <wps:spPr bwMode="auto">
                          <a:xfrm>
                            <a:off x="0" y="483079"/>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0" w14:textId="77777777" w:rsidR="009502FA" w:rsidRDefault="009502FA" w:rsidP="008F09B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30" name="Rechteck 6230"/>
                        <wps:cNvSpPr>
                          <a:spLocks noChangeArrowheads="1"/>
                        </wps:cNvSpPr>
                        <wps:spPr bwMode="auto">
                          <a:xfrm>
                            <a:off x="3079630" y="207034"/>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1" w14:textId="77777777" w:rsidR="009502FA" w:rsidRDefault="009502FA" w:rsidP="008F09B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31" name="Rechteck 6231"/>
                        <wps:cNvSpPr>
                          <a:spLocks noChangeArrowheads="1"/>
                        </wps:cNvSpPr>
                        <wps:spPr bwMode="auto">
                          <a:xfrm>
                            <a:off x="3079630" y="1086928"/>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2" w14:textId="77777777" w:rsidR="009502FA" w:rsidRDefault="009502FA" w:rsidP="008F09B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32" o:spid="_x0000_s1811" style="width:422.05pt;height:108.7pt;mso-position-horizontal-relative:char;mso-position-vertical-relative:line" coordsize="53597,13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">
                <v:rect id="Rectangle 7252" o:spid="_x0000_s1812" style="position:absolute;left:3709;top:4140;width:229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o/AsEA&#10;AADcAAAADwAAAGRycy9kb3ducmV2LnhtbERPz2vCMBS+D/wfwhO8remEjdmZluEQxMNgVfD61rw1&#10;Zc1LSaLW/vXmMNjx4/u9rkbbiwv50DlW8JTlIIgbpztuFRwP28dXECEia+wdk4IbBajK2cMaC+2u&#10;/EWXOrYihXAoUIGJcSikDI0hiyFzA3Hifpy3GBP0rdQerync9nKZ5y/SYsepweBAG0PNb322Cj7O&#10;J7OdnAn7T+om/Y1us1rulFrMx/c3EJHG+C/+c++0guc8rU1n0hGQ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KPwLBAAAA3AAAAA8AAAAAAAAAAAAAAAAAmAIAAGRycy9kb3du&#10;cmV2LnhtbFBLBQYAAAAABAAEAPUAAACGAwAAAAA=&#10;" fillcolor="#8db3e2" strokeweight="2pt">
                  <v:textbox>
                    <w:txbxContent>
                      <w:p w14:paraId="16F993BC" w14:textId="77777777" w:rsidR="009502FA" w:rsidRPr="00E46777" w:rsidRDefault="009502FA" w:rsidP="002868BC">
                        <w:pPr>
                          <w:rPr>
                            <w:rFonts w:cs="Arial"/>
                            <w:b/>
                            <w:bCs/>
                            <w:szCs w:val="20"/>
                            <w:lang w:val="de-DE"/>
                          </w:rPr>
                        </w:pPr>
                        <w:proofErr w:type="spellStart"/>
                        <w:r w:rsidRPr="00E46777">
                          <w:rPr>
                            <w:rFonts w:cs="Arial"/>
                            <w:b/>
                            <w:bCs/>
                            <w:szCs w:val="20"/>
                            <w:lang w:val="de-DE"/>
                          </w:rPr>
                          <w:t>asram:SpecifiedCIMissionProject</w:t>
                        </w:r>
                        <w:proofErr w:type="spellEnd"/>
                      </w:p>
                      <w:p w14:paraId="16F993BD" w14:textId="77777777" w:rsidR="009502FA" w:rsidRPr="00C532BE" w:rsidRDefault="009502FA" w:rsidP="002868BC">
                        <w:pPr>
                          <w:spacing w:line="240" w:lineRule="auto"/>
                          <w:rPr>
                            <w:b/>
                            <w:szCs w:val="20"/>
                          </w:rPr>
                        </w:pPr>
                      </w:p>
                    </w:txbxContent>
                  </v:textbox>
                </v:rect>
                <v:shape id="AutoShape 7253" o:spid="_x0000_s1813" type="#_x0000_t32" style="position:absolute;left:30623;top:163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nfFcQAAADcAAAADwAAAGRycy9kb3ducmV2LnhtbESP3YrCMBSE7xd8h3AE79ZU0VWrUUQQ&#10;RdgVf9DbQ3Nsi81JaWKtb28WFvZymJlvmNmiMYWoqXK5ZQW9bgSCOLE651TB+bT+HINwHlljYZkU&#10;vMjBYt76mGGs7ZMPVB99KgKEXYwKMu/LWEqXZGTQdW1JHLybrQz6IKtU6gqfAW4K2Y+iL2kw57CQ&#10;YUmrjJL78WEU1PvLz2hd1pu9Ty+Dw24wuaL5VqrTbpZTEJ4a/x/+a2+1gmE0gd8z4QjI+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2d8VxAAAANwAAAAPAAAAAAAAAAAA&#10;AAAAAKECAABkcnMvZG93bnJldi54bWxQSwUGAAAAAAQABAD5AAAAkgMAAAAA&#10;" strokeweight="2pt"/>
                <v:rect id="Rectangle 7254" o:spid="_x0000_s1814" style="position:absolute;left:26741;top:5175;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kHD8EA&#10;AADcAAAADwAAAGRycy9kb3ducmV2LnhtbERPy2oCMRTdF/yHcAV3NaOgldEoIpQKIlgf+8vkOjM4&#10;uRmTjKb9erModHk478UqmkY8yPnasoLRMANBXFhdc6ngfPp8n4HwAVljY5kU/JCH1bL3tsBc2yd/&#10;0+MYSpFC2OeooAqhzaX0RUUG/dC2xIm7WmcwJOhKqR0+U7hp5DjLptJgzamhwpY2FRW3Y2cUtPtJ&#10;9/Vx37nfy6w7FLiLNoyjUoN+XM9BBIrhX/zn3moFk1Gan86kI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JBw/BAAAA3AAAAA8AAAAAAAAAAAAAAAAAmAIAAGRycy9kb3du&#10;cmV2LnhtbFBLBQYAAAAABAAEAPUAAACGAwAAAAA=&#10;" strokeweight="2pt"/>
                <v:rect id="Rectangle 7255" o:spid="_x0000_s1815" style="position:absolute;left:34591;top:8712;width:1469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NOg8QA&#10;AADcAAAADwAAAGRycy9kb3ducmV2LnhtbESPQUsDMRCF74L/IYzgRdpsRG3ZNi1iEYun7lp6Hjbj&#10;7uJmsiRpm/57UxA8Pt68781brpMdxIl86B1rUNMCBHHjTM+thv3X+2QOIkRkg4Nj0nChAOvV7c0S&#10;S+POXNGpjq3IEA4lauhiHEspQ9ORxTB1I3H2vp23GLP0rTQezxluB/lYFC/SYs+5ocOR3jpqfuqj&#10;zW+oVB3qj4eL+3SbqlfGP+3STOv7u/S6ABEpxf/jv/TWaHhWCq5jMgH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zToPEAAAA3AAAAA8AAAAAAAAAAAAAAAAAmAIAAGRycy9k&#10;b3ducmV2LnhtbFBLBQYAAAAABAAEAPUAAACJAwAAAAA=&#10;" filled="f" fillcolor="#8db3e2" strokeweight="2pt">
                  <v:textbox>
                    <w:txbxContent>
                      <w:p w14:paraId="16F993BE" w14:textId="77777777" w:rsidR="009502FA" w:rsidRPr="00825609" w:rsidRDefault="009502FA" w:rsidP="002868BC">
                        <w:pPr>
                          <w:spacing w:line="240" w:lineRule="auto"/>
                        </w:pPr>
                        <w:proofErr w:type="spellStart"/>
                        <w:r w:rsidRPr="00703083">
                          <w:rPr>
                            <w:rFonts w:cs="Arial"/>
                            <w:bCs/>
                            <w:szCs w:val="20"/>
                            <w:lang w:val="de-DE"/>
                          </w:rPr>
                          <w:t>asram:PurposeCode</w:t>
                        </w:r>
                        <w:proofErr w:type="spellEnd"/>
                      </w:p>
                    </w:txbxContent>
                  </v:textbox>
                </v:rect>
                <v:shape id="AutoShape 7256" o:spid="_x0000_s1816" type="#_x0000_t32" style="position:absolute;left:28725;top:6038;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TbucYAAADcAAAADwAAAGRycy9kb3ducmV2LnhtbESPQWvCQBSE74L/YXmF3sxGsdqmriJC&#10;aCmoaEt6fWRfk2D2bchuk/TfdwXB4zAz3zCrzWBq0VHrKssKplEMgji3uuJCwddnOnkG4Tyyxtoy&#10;KfgjB5v1eLTCRNueT9SdfSEChF2CCkrvm0RKl5dk0EW2IQ7ej20N+iDbQuoW+wA3tZzF8UIarDgs&#10;lNjQrqT8cv41CrpjdlimTfd29EU2P33MX77R7JV6fBi2ryA8Df4evrXftYKn6QyuZ8IRkO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k27nGAAAA3AAAAA8AAAAAAAAA&#10;AAAAAAAAoQIAAGRycy9kb3ducmV2LnhtbFBLBQYAAAAABAAEAPkAAACUAwAAAAA=&#10;" strokeweight="2pt"/>
                <v:shape id="AutoShape 7257" o:spid="_x0000_s1817" type="#_x0000_t32" style="position:absolute;left:26741;top:603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IsYAAADcAAAADwAAAGRycy9kb3ducmV2LnhtbESPW2vCQBSE3wX/w3IE3+rGS9WmrlIK&#10;UhE0eMG+HrKnSTB7NmS3Mf57t1DwcZiZb5jFqjWlaKh2hWUFw0EEgji1uuBMwfm0fpmDcB5ZY2mZ&#10;FNzJwWrZ7Sww1vbGB2qOPhMBwi5GBbn3VSylS3My6Aa2Ig7ej60N+iDrTOoabwFuSjmKoqk0WHBY&#10;yLGiz5zS6/HXKGiSy362rpqvxGeXyWE7eftGs1Oq32s/3kF4av0z/N/eaAWvwzH8nQlH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ofiLGAAAA3AAAAA8AAAAAAAAA&#10;AAAAAAAAoQIAAGRycy9kb3ducmV2LnhtbFBLBQYAAAAABAAEAPkAAACUAwAAAAA=&#10;" strokeweight="2pt"/>
                <v:rect id="Rectangle 7258" o:spid="_x0000_s1818" style="position:absolute;left:34591;width:190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tG8UA&#10;AADcAAAADwAAAGRycy9kb3ducmV2LnhtbESPQWsCMRCF7wX/Q5hCL0WzW6zKahRpKZae3FU8D5tx&#10;d+lmsiSpxn9vCoUeH2/e9+atNtH04kLOd5YV5JMMBHFtdceNguPhY7wA4QOyxt4yKbiRh8169LDC&#10;Qtsrl3SpQiMShH2BCtoQhkJKX7dk0E/sQJy8s3UGQ5KukdrhNcFNL1+ybCYNdpwaWhzoraX6u/ox&#10;6Y08lqdq93yzX/a97HLtpvs4V+rpMW6XIALF8H/8l/7UCl7zKfyOSQS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O0bxQAAANwAAAAPAAAAAAAAAAAAAAAAAJgCAABkcnMv&#10;ZG93bnJldi54bWxQSwUGAAAAAAQABAD1AAAAigMAAAAA&#10;" filled="f" fillcolor="#8db3e2" strokeweight="2pt">
                  <v:textbox>
                    <w:txbxContent>
                      <w:p w14:paraId="16F993BF" w14:textId="77777777" w:rsidR="009502FA" w:rsidRPr="00825609" w:rsidRDefault="009502FA" w:rsidP="002868BC">
                        <w:pPr>
                          <w:spacing w:line="240" w:lineRule="auto"/>
                          <w:rPr>
                            <w:szCs w:val="20"/>
                          </w:rPr>
                        </w:pPr>
                        <w:proofErr w:type="spellStart"/>
                        <w:r w:rsidRPr="008E0F34">
                          <w:rPr>
                            <w:rFonts w:cs="Arial"/>
                            <w:bCs/>
                            <w:szCs w:val="20"/>
                            <w:lang w:val="de-DE"/>
                          </w:rPr>
                          <w:t>asram:IdentificationIdentifier</w:t>
                        </w:r>
                        <w:proofErr w:type="spellEnd"/>
                      </w:p>
                    </w:txbxContent>
                  </v:textbox>
                </v:rect>
                <v:shape id="AutoShape 7259" o:spid="_x0000_s1819" type="#_x0000_t32" style="position:absolute;left:30623;top:163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1DzcUAAADcAAAADwAAAGRycy9kb3ducmV2LnhtbESP3YrCMBSE7wXfIZwF7zRV/NntGkUE&#10;UQQV3cW9PTRn22JzUppY69sbQfBymJlvmOm8MYWoqXK5ZQX9XgSCOLE651TB78+q+wnCeWSNhWVS&#10;cCcH81m7NcVY2xsfqT75VAQIuxgVZN6XsZQuycig69mSOHj/tjLog6xSqSu8Bbgp5CCKxtJgzmEh&#10;w5KWGSWX09UoqA/n/WRV1uuDT8/D43b49Ydmp1Tno1l8g/DU+Hf41d5oBaP+CJ5nwhG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1DzcUAAADcAAAADwAAAAAAAAAA&#10;AAAAAAChAgAAZHJzL2Rvd25yZXYueG1sUEsFBgAAAAAEAAQA+QAAAJMDAAAAAA==&#10;" strokeweight="2pt"/>
                <v:shape id="AutoShape 7260" o:spid="_x0000_s1820" type="#_x0000_t32" style="position:absolute;left:30623;top:10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dusUAAADcAAAADwAAAGRycy9kb3ducmV2LnhtbESP3YrCMBSE7wXfIZwF7zRV/NntGkUE&#10;UQQV3cW9PTRn22JzUppY69sbQfBymJlvmOm8MYWoqXK5ZQX9XgSCOLE651TB78+q+wnCeWSNhWVS&#10;cCcH81m7NcVY2xsfqT75VAQIuxgVZN6XsZQuycig69mSOHj/tjLog6xSqSu8Bbgp5CCKxtJgzmEh&#10;w5KWGSWX09UoqA/n/WRV1uuDT8/D43b49Ydmp1Tno1l8g/DU+Hf41d5oBaP+GJ5nwhG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Z/dusUAAADcAAAADwAAAAAAAAAA&#10;AAAAAAChAgAAZHJzL2Rvd25yZXYueG1sUEsFBgAAAAAEAAQA+QAAAJMDAAAAAA==&#10;" strokeweight="2pt"/>
                <v:rect id="Rechteck 6222" o:spid="_x0000_s1821" style="position:absolute;top:483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3qMYA&#10;AADdAAAADwAAAGRycy9kb3ducmV2LnhtbESPQWuDQBSE74X8h+UFeil1rYcQbNYQAiFSCqGa5vxw&#10;X1XivjXuVu2/7xYKOQ4z8w2z2c6mEyMNrrWs4CWKQRBXVrdcKziXh+c1COeRNXaWScEPOdhmi4cN&#10;ptpO/EFj4WsRIOxSVNB436dSuqohgy6yPXHwvuxg0Ac51FIPOAW46WQSxytpsOWw0GBP+4aqa/Ft&#10;FEzVabyU70d5errklm/5bV98vin1uJx3ryA8zf4e/m/nWsEqSRL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73qMYAAADdAAAADwAAAAAAAAAAAAAAAACYAgAAZHJz&#10;L2Rvd25yZXYueG1sUEsFBgAAAAAEAAQA9QAAAIsDAAAAAA==&#10;" filled="f" stroked="f">
                  <v:textbox>
                    <w:txbxContent>
                      <w:p w14:paraId="16F993C0" w14:textId="77777777" w:rsidR="009502FA" w:rsidRDefault="009502FA" w:rsidP="008F09B3">
                        <w:pPr>
                          <w:rPr>
                            <w:rFonts w:cs="Arial"/>
                            <w:b/>
                            <w:sz w:val="24"/>
                            <w:szCs w:val="24"/>
                            <w:lang w:val="de-DE"/>
                          </w:rPr>
                        </w:pPr>
                        <w:r>
                          <w:rPr>
                            <w:rFonts w:cs="Arial"/>
                            <w:b/>
                            <w:sz w:val="24"/>
                            <w:szCs w:val="24"/>
                            <w:lang w:val="de-DE"/>
                          </w:rPr>
                          <w:t>0..*</w:t>
                        </w:r>
                      </w:p>
                    </w:txbxContent>
                  </v:textbox>
                </v:rect>
                <v:rect id="Rechteck 6230" o:spid="_x0000_s1822" style="position:absolute;left:30796;top:207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lamcMA&#10;AADdAAAADwAAAGRycy9kb3ducmV2LnhtbERPy2qDQBTdF/IPww1kU5qxFkKwmYQghEopSM1jfXFu&#10;VercUWei9u87i0KXh/PeHWbTipEG11hW8LyOQBCXVjdcKbicT09bEM4ja2wtk4IfcnDYLx52mGg7&#10;8SeNha9ECGGXoILa+y6R0pU1GXRr2xEH7ssOBn2AQyX1gFMIN62Mo2gjDTYcGmrsKK2p/C7uRsFU&#10;5uPt/PEm88dbZrnP+rS4viu1Ws7HVxCeZv8v/nNnWsEmfgn7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lamcMAAADdAAAADwAAAAAAAAAAAAAAAACYAgAAZHJzL2Rv&#10;d25yZXYueG1sUEsFBgAAAAAEAAQA9QAAAIgDAAAAAA==&#10;" filled="f" stroked="f">
                  <v:textbox>
                    <w:txbxContent>
                      <w:p w14:paraId="16F993C1" w14:textId="77777777" w:rsidR="009502FA" w:rsidRDefault="009502FA" w:rsidP="008F09B3">
                        <w:pPr>
                          <w:rPr>
                            <w:rFonts w:cs="Arial"/>
                            <w:b/>
                            <w:sz w:val="24"/>
                            <w:szCs w:val="24"/>
                            <w:lang w:val="de-DE"/>
                          </w:rPr>
                        </w:pPr>
                        <w:r>
                          <w:rPr>
                            <w:rFonts w:cs="Arial"/>
                            <w:b/>
                            <w:sz w:val="24"/>
                            <w:szCs w:val="24"/>
                            <w:lang w:val="de-DE"/>
                          </w:rPr>
                          <w:t>0..*</w:t>
                        </w:r>
                      </w:p>
                    </w:txbxContent>
                  </v:textbox>
                </v:rect>
                <v:rect id="Rechteck 6231" o:spid="_x0000_s1823" style="position:absolute;left:30796;top:1086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X/AsYA&#10;AADdAAAADwAAAGRycy9kb3ducmV2LnhtbESP3WrCQBSE7wXfYTlCb0Q3WhCJriKCGEpBGn+uD9lj&#10;Esyejdltkr59t1DwcpiZb5j1tjeVaKlxpWUFs2kEgjizuuRcweV8mCxBOI+ssbJMCn7IwXYzHKwx&#10;1rbjL2pTn4sAYRejgsL7OpbSZQUZdFNbEwfvbhuDPsgml7rBLsBNJedRtJAGSw4LBda0Lyh7pN9G&#10;QZed2tv58yhP41ti+Zk89+n1Q6m3Ub9bgfDU+1f4v51oBYv5+w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X/AsYAAADdAAAADwAAAAAAAAAAAAAAAACYAgAAZHJz&#10;L2Rvd25yZXYueG1sUEsFBgAAAAAEAAQA9QAAAIsDAAAAAA==&#10;" filled="f" stroked="f">
                  <v:textbox>
                    <w:txbxContent>
                      <w:p w14:paraId="16F993C2" w14:textId="77777777" w:rsidR="009502FA" w:rsidRDefault="009502FA" w:rsidP="008F09B3">
                        <w:pPr>
                          <w:rPr>
                            <w:rFonts w:cs="Arial"/>
                            <w:b/>
                            <w:sz w:val="24"/>
                            <w:szCs w:val="24"/>
                            <w:lang w:val="de-DE"/>
                          </w:rPr>
                        </w:pPr>
                        <w:r>
                          <w:rPr>
                            <w:rFonts w:cs="Arial"/>
                            <w:b/>
                            <w:sz w:val="24"/>
                            <w:szCs w:val="24"/>
                            <w:lang w:val="de-DE"/>
                          </w:rPr>
                          <w:t>0..*</w:t>
                        </w:r>
                      </w:p>
                    </w:txbxContent>
                  </v:textbox>
                </v:rect>
                <w10:anchorlock/>
              </v:group>
            </w:pict>
          </mc:Fallback>
        </mc:AlternateContent>
      </w:r>
    </w:p>
    <w:p w14:paraId="16F98E06" w14:textId="77777777" w:rsidR="008B4C77" w:rsidRDefault="008B4C77"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8B4C77" w:rsidRPr="001E1B02" w14:paraId="16F98E08" w14:textId="77777777" w:rsidTr="00DD1805">
        <w:trPr>
          <w:cantSplit/>
          <w:trHeight w:val="329"/>
        </w:trPr>
        <w:tc>
          <w:tcPr>
            <w:tcW w:w="5000" w:type="pct"/>
            <w:shd w:val="clear" w:color="auto" w:fill="FFFFCC"/>
            <w:vAlign w:val="center"/>
          </w:tcPr>
          <w:p w14:paraId="16F98E07" w14:textId="77777777" w:rsidR="008B4C77" w:rsidRPr="006309FD" w:rsidRDefault="008B4C77" w:rsidP="008B4C77">
            <w:pPr>
              <w:rPr>
                <w:b/>
                <w:lang w:eastAsia="de-DE"/>
              </w:rPr>
            </w:pPr>
            <w:r w:rsidRPr="006309FD">
              <w:rPr>
                <w:b/>
                <w:lang w:eastAsia="de-DE"/>
              </w:rPr>
              <w:t>Explanation</w:t>
            </w:r>
          </w:p>
        </w:tc>
      </w:tr>
      <w:tr w:rsidR="008B4C77" w14:paraId="16F98E0B" w14:textId="77777777" w:rsidTr="00DD1805">
        <w:trPr>
          <w:cantSplit/>
        </w:trPr>
        <w:tc>
          <w:tcPr>
            <w:tcW w:w="5000" w:type="pct"/>
            <w:vAlign w:val="center"/>
          </w:tcPr>
          <w:p w14:paraId="16F98E09" w14:textId="77777777" w:rsidR="008B4C77" w:rsidRPr="006309FD" w:rsidRDefault="008B4C77" w:rsidP="008B4C77">
            <w:r w:rsidRPr="006309FD">
              <w:rPr>
                <w:b/>
              </w:rPr>
              <w:t>“</w:t>
            </w:r>
            <w:r w:rsidRPr="006309FD">
              <w:rPr>
                <w:rFonts w:cs="Arial"/>
                <w:b/>
                <w:bCs/>
                <w:szCs w:val="20"/>
              </w:rPr>
              <w:t>asram:SpecifiedCIMissionProject“</w:t>
            </w:r>
            <w:r w:rsidRPr="006309FD">
              <w:t xml:space="preserve"> can be repeated with different information.</w:t>
            </w:r>
          </w:p>
          <w:p w14:paraId="16F98E0A" w14:textId="77777777" w:rsidR="008B4C77" w:rsidRPr="006309FD" w:rsidRDefault="008B4C77" w:rsidP="008B4C77">
            <w:r w:rsidRPr="006309FD">
              <w:t xml:space="preserve">In order to differentiate between these information, </w:t>
            </w:r>
            <w:r w:rsidRPr="006309FD">
              <w:rPr>
                <w:b/>
              </w:rPr>
              <w:t>“</w:t>
            </w:r>
            <w:r w:rsidRPr="006309FD">
              <w:rPr>
                <w:rFonts w:cs="Arial"/>
                <w:b/>
                <w:bCs/>
                <w:szCs w:val="20"/>
              </w:rPr>
              <w:t>asram:PurposeCode</w:t>
            </w:r>
            <w:r w:rsidRPr="006309FD">
              <w:rPr>
                <w:b/>
              </w:rPr>
              <w:t>”</w:t>
            </w:r>
            <w:r w:rsidRPr="006309FD">
              <w:t xml:space="preserve"> will be used.</w:t>
            </w:r>
          </w:p>
        </w:tc>
      </w:tr>
    </w:tbl>
    <w:p w14:paraId="16F98E0C" w14:textId="77777777" w:rsidR="008B4C77" w:rsidRDefault="008B4C77"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44384B" w:rsidRPr="006239D4" w14:paraId="16F98E14" w14:textId="77777777" w:rsidTr="00DD1805">
        <w:trPr>
          <w:cantSplit/>
          <w:trHeight w:val="330"/>
          <w:tblHeader/>
        </w:trPr>
        <w:tc>
          <w:tcPr>
            <w:tcW w:w="1056" w:type="pct"/>
            <w:shd w:val="clear" w:color="auto" w:fill="FFFFCC"/>
            <w:noWrap/>
            <w:vAlign w:val="center"/>
            <w:hideMark/>
          </w:tcPr>
          <w:p w14:paraId="16F98E0D" w14:textId="77777777" w:rsidR="0044384B" w:rsidRPr="006309FD" w:rsidRDefault="0044384B" w:rsidP="0044384B">
            <w:pPr>
              <w:rPr>
                <w:b/>
                <w:lang w:val="de-DE" w:eastAsia="de-DE"/>
              </w:rPr>
            </w:pPr>
            <w:r w:rsidRPr="006309FD">
              <w:rPr>
                <w:b/>
                <w:lang w:eastAsia="de-DE"/>
              </w:rPr>
              <w:t>Name</w:t>
            </w:r>
          </w:p>
        </w:tc>
        <w:tc>
          <w:tcPr>
            <w:tcW w:w="453" w:type="pct"/>
            <w:shd w:val="clear" w:color="auto" w:fill="FFFFCC"/>
            <w:noWrap/>
            <w:vAlign w:val="center"/>
            <w:hideMark/>
          </w:tcPr>
          <w:p w14:paraId="16F98E0E" w14:textId="77777777" w:rsidR="0044384B" w:rsidRPr="006309FD" w:rsidRDefault="0044384B" w:rsidP="0044384B">
            <w:pPr>
              <w:rPr>
                <w:b/>
                <w:lang w:val="de-DE" w:eastAsia="de-DE"/>
              </w:rPr>
            </w:pPr>
            <w:r w:rsidRPr="006309FD">
              <w:rPr>
                <w:b/>
                <w:lang w:eastAsia="de-DE"/>
              </w:rPr>
              <w:t>Type</w:t>
            </w:r>
          </w:p>
        </w:tc>
        <w:tc>
          <w:tcPr>
            <w:tcW w:w="402" w:type="pct"/>
            <w:shd w:val="clear" w:color="auto" w:fill="FFFFCC"/>
            <w:noWrap/>
            <w:vAlign w:val="center"/>
            <w:hideMark/>
          </w:tcPr>
          <w:p w14:paraId="16F98E0F" w14:textId="77777777" w:rsidR="0044384B" w:rsidRPr="006309FD" w:rsidRDefault="0044384B" w:rsidP="0044384B">
            <w:pPr>
              <w:rPr>
                <w:b/>
                <w:lang w:val="de-DE" w:eastAsia="de-DE"/>
              </w:rPr>
            </w:pPr>
            <w:r w:rsidRPr="006309FD">
              <w:rPr>
                <w:b/>
                <w:lang w:eastAsia="de-DE"/>
              </w:rPr>
              <w:t>Length</w:t>
            </w:r>
          </w:p>
        </w:tc>
        <w:tc>
          <w:tcPr>
            <w:tcW w:w="352" w:type="pct"/>
            <w:shd w:val="clear" w:color="auto" w:fill="FFFFCC"/>
            <w:noWrap/>
            <w:vAlign w:val="center"/>
            <w:hideMark/>
          </w:tcPr>
          <w:p w14:paraId="16F98E10" w14:textId="77777777" w:rsidR="0044384B" w:rsidRPr="006309FD" w:rsidRDefault="0044384B" w:rsidP="0044384B">
            <w:pPr>
              <w:rPr>
                <w:b/>
                <w:lang w:val="de-DE" w:eastAsia="de-DE"/>
              </w:rPr>
            </w:pPr>
            <w:r w:rsidRPr="006309FD">
              <w:rPr>
                <w:b/>
                <w:lang w:val="de-DE" w:eastAsia="de-DE"/>
              </w:rPr>
              <w:t>Level</w:t>
            </w:r>
          </w:p>
        </w:tc>
        <w:tc>
          <w:tcPr>
            <w:tcW w:w="955" w:type="pct"/>
            <w:shd w:val="clear" w:color="auto" w:fill="FFFFCC"/>
            <w:noWrap/>
            <w:vAlign w:val="center"/>
            <w:hideMark/>
          </w:tcPr>
          <w:p w14:paraId="16F98E11" w14:textId="77777777" w:rsidR="0044384B" w:rsidRPr="006309FD" w:rsidRDefault="0044384B" w:rsidP="0044384B">
            <w:pPr>
              <w:rPr>
                <w:b/>
                <w:lang w:val="de-DE" w:eastAsia="de-DE"/>
              </w:rPr>
            </w:pPr>
            <w:r w:rsidRPr="006309FD">
              <w:rPr>
                <w:b/>
                <w:lang w:val="de-DE" w:eastAsia="de-DE"/>
              </w:rPr>
              <w:t>Example</w:t>
            </w:r>
          </w:p>
        </w:tc>
        <w:tc>
          <w:tcPr>
            <w:tcW w:w="302" w:type="pct"/>
            <w:shd w:val="clear" w:color="auto" w:fill="FFFFCC"/>
            <w:noWrap/>
            <w:vAlign w:val="center"/>
            <w:hideMark/>
          </w:tcPr>
          <w:p w14:paraId="16F98E12" w14:textId="77777777" w:rsidR="0044384B" w:rsidRPr="006309FD" w:rsidRDefault="0044384B" w:rsidP="0044384B">
            <w:pPr>
              <w:rPr>
                <w:b/>
                <w:lang w:val="de-DE" w:eastAsia="de-DE"/>
              </w:rPr>
            </w:pPr>
            <w:r w:rsidRPr="006309FD">
              <w:rPr>
                <w:b/>
                <w:lang w:eastAsia="de-DE"/>
              </w:rPr>
              <w:t>M/C</w:t>
            </w:r>
          </w:p>
        </w:tc>
        <w:tc>
          <w:tcPr>
            <w:tcW w:w="1481" w:type="pct"/>
            <w:shd w:val="clear" w:color="auto" w:fill="FFFFCC"/>
            <w:vAlign w:val="center"/>
          </w:tcPr>
          <w:p w14:paraId="16F98E13" w14:textId="77777777" w:rsidR="0044384B" w:rsidRPr="006309FD" w:rsidRDefault="0044384B" w:rsidP="0044384B">
            <w:pPr>
              <w:rPr>
                <w:b/>
                <w:lang w:eastAsia="de-DE"/>
              </w:rPr>
            </w:pPr>
            <w:r w:rsidRPr="006309FD">
              <w:rPr>
                <w:b/>
                <w:lang w:eastAsia="de-DE"/>
              </w:rPr>
              <w:t>Description</w:t>
            </w:r>
          </w:p>
        </w:tc>
      </w:tr>
      <w:tr w:rsidR="0044384B" w:rsidRPr="006239D4" w14:paraId="16F98E1E" w14:textId="77777777" w:rsidTr="00B2672A">
        <w:trPr>
          <w:cantSplit/>
          <w:trHeight w:val="315"/>
        </w:trPr>
        <w:tc>
          <w:tcPr>
            <w:tcW w:w="1056" w:type="pct"/>
            <w:shd w:val="clear" w:color="auto" w:fill="92D050"/>
            <w:noWrap/>
            <w:vAlign w:val="center"/>
            <w:hideMark/>
          </w:tcPr>
          <w:p w14:paraId="16F98E15" w14:textId="77777777" w:rsidR="0044384B" w:rsidRPr="006309FD" w:rsidRDefault="0044384B" w:rsidP="0044384B">
            <w:pPr>
              <w:rPr>
                <w:rFonts w:eastAsia="Times New Roman" w:cs="Arial"/>
                <w:color w:val="000000"/>
                <w:sz w:val="16"/>
                <w:szCs w:val="20"/>
                <w:lang w:val="de-DE" w:eastAsia="de-DE"/>
              </w:rPr>
            </w:pPr>
            <w:r w:rsidRPr="006309FD">
              <w:rPr>
                <w:sz w:val="16"/>
                <w:lang w:eastAsia="de-DE"/>
              </w:rPr>
              <w:t>asram:IdentificationIdentifier</w:t>
            </w:r>
          </w:p>
        </w:tc>
        <w:tc>
          <w:tcPr>
            <w:tcW w:w="453" w:type="pct"/>
            <w:shd w:val="clear" w:color="auto" w:fill="92D050"/>
            <w:vAlign w:val="center"/>
            <w:hideMark/>
          </w:tcPr>
          <w:p w14:paraId="16F98E16" w14:textId="77777777" w:rsidR="0044384B" w:rsidRPr="006309FD" w:rsidRDefault="0044384B" w:rsidP="0044384B">
            <w:pPr>
              <w:rPr>
                <w:sz w:val="16"/>
                <w:lang w:val="de-DE" w:eastAsia="de-DE"/>
              </w:rPr>
            </w:pPr>
            <w:r w:rsidRPr="006309FD">
              <w:rPr>
                <w:sz w:val="16"/>
                <w:lang w:eastAsia="de-DE"/>
              </w:rPr>
              <w:t>String</w:t>
            </w:r>
          </w:p>
        </w:tc>
        <w:tc>
          <w:tcPr>
            <w:tcW w:w="402" w:type="pct"/>
            <w:shd w:val="clear" w:color="auto" w:fill="92D050"/>
            <w:noWrap/>
            <w:vAlign w:val="center"/>
            <w:hideMark/>
          </w:tcPr>
          <w:p w14:paraId="16F98E17" w14:textId="77777777" w:rsidR="0044384B" w:rsidRPr="006309FD" w:rsidRDefault="0044384B" w:rsidP="0044384B">
            <w:pPr>
              <w:rPr>
                <w:sz w:val="16"/>
                <w:lang w:val="de-DE" w:eastAsia="de-DE"/>
              </w:rPr>
            </w:pPr>
            <w:r w:rsidRPr="006309FD">
              <w:rPr>
                <w:sz w:val="16"/>
                <w:lang w:eastAsia="de-DE"/>
              </w:rPr>
              <w:t>64</w:t>
            </w:r>
          </w:p>
        </w:tc>
        <w:tc>
          <w:tcPr>
            <w:tcW w:w="352" w:type="pct"/>
            <w:shd w:val="clear" w:color="auto" w:fill="92D050"/>
            <w:noWrap/>
            <w:vAlign w:val="center"/>
            <w:hideMark/>
          </w:tcPr>
          <w:p w14:paraId="16F98E18" w14:textId="77777777" w:rsidR="0044384B" w:rsidRPr="006309FD" w:rsidRDefault="0044384B" w:rsidP="0044384B">
            <w:pPr>
              <w:rPr>
                <w:sz w:val="16"/>
                <w:lang w:val="de-DE" w:eastAsia="de-DE"/>
              </w:rPr>
            </w:pPr>
            <w:r w:rsidRPr="006309FD">
              <w:rPr>
                <w:sz w:val="16"/>
                <w:lang w:val="de-DE" w:eastAsia="de-DE"/>
              </w:rPr>
              <w:t>6</w:t>
            </w:r>
          </w:p>
        </w:tc>
        <w:tc>
          <w:tcPr>
            <w:tcW w:w="955" w:type="pct"/>
            <w:shd w:val="clear" w:color="auto" w:fill="92D050"/>
            <w:noWrap/>
            <w:vAlign w:val="center"/>
            <w:hideMark/>
          </w:tcPr>
          <w:p w14:paraId="16F98E19" w14:textId="77777777" w:rsidR="0044384B" w:rsidRPr="006309FD" w:rsidRDefault="0044384B" w:rsidP="0044384B">
            <w:pPr>
              <w:rPr>
                <w:sz w:val="16"/>
                <w:lang w:val="de-DE" w:eastAsia="de-DE"/>
              </w:rPr>
            </w:pPr>
            <w:r w:rsidRPr="006309FD">
              <w:rPr>
                <w:sz w:val="16"/>
                <w:lang w:val="de-DE" w:eastAsia="de-DE"/>
              </w:rPr>
              <w:t>1</w:t>
            </w:r>
          </w:p>
        </w:tc>
        <w:tc>
          <w:tcPr>
            <w:tcW w:w="302" w:type="pct"/>
            <w:shd w:val="clear" w:color="auto" w:fill="92D050"/>
            <w:noWrap/>
            <w:vAlign w:val="center"/>
            <w:hideMark/>
          </w:tcPr>
          <w:p w14:paraId="16F98E1A" w14:textId="77777777" w:rsidR="0044384B" w:rsidRPr="006309FD" w:rsidRDefault="0044384B" w:rsidP="0044384B">
            <w:pPr>
              <w:rPr>
                <w:sz w:val="16"/>
                <w:lang w:val="de-DE" w:eastAsia="de-DE"/>
              </w:rPr>
            </w:pPr>
            <w:r w:rsidRPr="006309FD">
              <w:rPr>
                <w:sz w:val="16"/>
                <w:lang w:val="de-DE" w:eastAsia="de-DE"/>
              </w:rPr>
              <w:t>C</w:t>
            </w:r>
          </w:p>
        </w:tc>
        <w:tc>
          <w:tcPr>
            <w:tcW w:w="1481" w:type="pct"/>
            <w:shd w:val="clear" w:color="auto" w:fill="92D050"/>
            <w:vAlign w:val="center"/>
          </w:tcPr>
          <w:p w14:paraId="16F98E1B" w14:textId="77777777" w:rsidR="0044384B" w:rsidRPr="006309FD" w:rsidRDefault="0044384B" w:rsidP="0044384B">
            <w:pPr>
              <w:rPr>
                <w:sz w:val="16"/>
                <w:lang w:eastAsia="de-DE"/>
              </w:rPr>
            </w:pPr>
            <w:r w:rsidRPr="006309FD">
              <w:rPr>
                <w:sz w:val="16"/>
                <w:lang w:eastAsia="de-DE"/>
              </w:rPr>
              <w:t>If “asram:PurposeCode” is equal to value "AVN ", the following assignment is valid:</w:t>
            </w:r>
          </w:p>
          <w:p w14:paraId="16F98E1C" w14:textId="77777777" w:rsidR="0044384B" w:rsidRPr="006309FD" w:rsidRDefault="0044384B" w:rsidP="0044384B">
            <w:pPr>
              <w:rPr>
                <w:sz w:val="16"/>
                <w:lang w:eastAsia="de-DE"/>
              </w:rPr>
            </w:pPr>
            <w:r w:rsidRPr="006309FD">
              <w:rPr>
                <w:sz w:val="16"/>
                <w:lang w:eastAsia="de-DE"/>
              </w:rPr>
              <w:t>VersionNumber:</w:t>
            </w:r>
          </w:p>
          <w:p w14:paraId="16F98E1D" w14:textId="77777777" w:rsidR="0044384B" w:rsidRPr="006309FD" w:rsidRDefault="0044384B" w:rsidP="0044384B">
            <w:pPr>
              <w:rPr>
                <w:rFonts w:eastAsia="Times New Roman"/>
                <w:color w:val="000000"/>
                <w:sz w:val="16"/>
                <w:lang w:eastAsia="de-DE"/>
              </w:rPr>
            </w:pPr>
            <w:r w:rsidRPr="006309FD">
              <w:rPr>
                <w:sz w:val="16"/>
                <w:lang w:eastAsia="de-DE"/>
              </w:rPr>
              <w:t>Defines the Aircraft type and Material Serial Number.</w:t>
            </w:r>
          </w:p>
        </w:tc>
      </w:tr>
      <w:tr w:rsidR="0044384B" w:rsidRPr="006239D4" w14:paraId="16F98E28" w14:textId="77777777" w:rsidTr="00B2672A">
        <w:trPr>
          <w:cantSplit/>
          <w:trHeight w:val="315"/>
        </w:trPr>
        <w:tc>
          <w:tcPr>
            <w:tcW w:w="1056" w:type="pct"/>
            <w:shd w:val="clear" w:color="auto" w:fill="92D050"/>
            <w:noWrap/>
            <w:vAlign w:val="center"/>
            <w:hideMark/>
          </w:tcPr>
          <w:p w14:paraId="16F98E1F" w14:textId="77777777" w:rsidR="0044384B" w:rsidRPr="006309FD" w:rsidRDefault="0044384B" w:rsidP="0044384B">
            <w:pPr>
              <w:rPr>
                <w:rFonts w:eastAsia="Times New Roman" w:cs="Arial"/>
                <w:color w:val="000000"/>
                <w:sz w:val="16"/>
                <w:szCs w:val="20"/>
                <w:lang w:val="de-DE" w:eastAsia="de-DE"/>
              </w:rPr>
            </w:pPr>
            <w:r w:rsidRPr="006309FD">
              <w:rPr>
                <w:sz w:val="16"/>
                <w:lang w:eastAsia="de-DE"/>
              </w:rPr>
              <w:t>asram:IdentificationIdentifier</w:t>
            </w:r>
          </w:p>
        </w:tc>
        <w:tc>
          <w:tcPr>
            <w:tcW w:w="453" w:type="pct"/>
            <w:shd w:val="clear" w:color="auto" w:fill="92D050"/>
            <w:vAlign w:val="center"/>
            <w:hideMark/>
          </w:tcPr>
          <w:p w14:paraId="16F98E20" w14:textId="77777777" w:rsidR="0044384B" w:rsidRPr="006309FD" w:rsidRDefault="0044384B" w:rsidP="0044384B">
            <w:pPr>
              <w:rPr>
                <w:sz w:val="16"/>
                <w:lang w:val="de-DE" w:eastAsia="de-DE"/>
              </w:rPr>
            </w:pPr>
            <w:r w:rsidRPr="006309FD">
              <w:rPr>
                <w:sz w:val="16"/>
                <w:lang w:eastAsia="de-DE"/>
              </w:rPr>
              <w:t>String</w:t>
            </w:r>
          </w:p>
        </w:tc>
        <w:tc>
          <w:tcPr>
            <w:tcW w:w="402" w:type="pct"/>
            <w:shd w:val="clear" w:color="auto" w:fill="92D050"/>
            <w:noWrap/>
            <w:vAlign w:val="center"/>
            <w:hideMark/>
          </w:tcPr>
          <w:p w14:paraId="16F98E21" w14:textId="77777777" w:rsidR="0044384B" w:rsidRPr="006309FD" w:rsidRDefault="0044384B" w:rsidP="0044384B">
            <w:pPr>
              <w:rPr>
                <w:sz w:val="16"/>
                <w:lang w:val="de-DE" w:eastAsia="de-DE"/>
              </w:rPr>
            </w:pPr>
            <w:r w:rsidRPr="006309FD">
              <w:rPr>
                <w:sz w:val="16"/>
                <w:lang w:eastAsia="de-DE"/>
              </w:rPr>
              <w:t>64</w:t>
            </w:r>
          </w:p>
        </w:tc>
        <w:tc>
          <w:tcPr>
            <w:tcW w:w="352" w:type="pct"/>
            <w:shd w:val="clear" w:color="auto" w:fill="92D050"/>
            <w:noWrap/>
            <w:vAlign w:val="center"/>
            <w:hideMark/>
          </w:tcPr>
          <w:p w14:paraId="16F98E22" w14:textId="77777777" w:rsidR="0044384B" w:rsidRPr="006309FD" w:rsidRDefault="0044384B" w:rsidP="0044384B">
            <w:pPr>
              <w:rPr>
                <w:sz w:val="16"/>
                <w:lang w:val="de-DE" w:eastAsia="de-DE"/>
              </w:rPr>
            </w:pPr>
            <w:r w:rsidRPr="006309FD">
              <w:rPr>
                <w:sz w:val="16"/>
                <w:lang w:val="de-DE" w:eastAsia="de-DE"/>
              </w:rPr>
              <w:t>6</w:t>
            </w:r>
          </w:p>
        </w:tc>
        <w:tc>
          <w:tcPr>
            <w:tcW w:w="955" w:type="pct"/>
            <w:shd w:val="clear" w:color="auto" w:fill="92D050"/>
            <w:noWrap/>
            <w:vAlign w:val="center"/>
            <w:hideMark/>
          </w:tcPr>
          <w:p w14:paraId="16F98E23" w14:textId="77777777" w:rsidR="0044384B" w:rsidRPr="006309FD" w:rsidRDefault="0044384B" w:rsidP="0044384B">
            <w:pPr>
              <w:rPr>
                <w:sz w:val="16"/>
                <w:lang w:val="de-DE" w:eastAsia="de-DE"/>
              </w:rPr>
            </w:pPr>
            <w:r w:rsidRPr="006309FD">
              <w:rPr>
                <w:sz w:val="16"/>
                <w:lang w:val="de-DE" w:eastAsia="de-DE"/>
              </w:rPr>
              <w:t>2</w:t>
            </w:r>
          </w:p>
        </w:tc>
        <w:tc>
          <w:tcPr>
            <w:tcW w:w="302" w:type="pct"/>
            <w:shd w:val="clear" w:color="auto" w:fill="92D050"/>
            <w:noWrap/>
            <w:vAlign w:val="center"/>
            <w:hideMark/>
          </w:tcPr>
          <w:p w14:paraId="16F98E24" w14:textId="77777777" w:rsidR="0044384B" w:rsidRPr="006309FD" w:rsidRDefault="0044384B" w:rsidP="0044384B">
            <w:pPr>
              <w:rPr>
                <w:sz w:val="16"/>
                <w:lang w:val="de-DE" w:eastAsia="de-DE"/>
              </w:rPr>
            </w:pPr>
            <w:r w:rsidRPr="006309FD">
              <w:rPr>
                <w:sz w:val="16"/>
                <w:lang w:val="de-DE" w:eastAsia="de-DE"/>
              </w:rPr>
              <w:t>C</w:t>
            </w:r>
          </w:p>
        </w:tc>
        <w:tc>
          <w:tcPr>
            <w:tcW w:w="1481" w:type="pct"/>
            <w:shd w:val="clear" w:color="auto" w:fill="92D050"/>
            <w:vAlign w:val="center"/>
          </w:tcPr>
          <w:p w14:paraId="16F98E25" w14:textId="77777777" w:rsidR="0044384B" w:rsidRPr="006309FD" w:rsidRDefault="0044384B" w:rsidP="0044384B">
            <w:pPr>
              <w:rPr>
                <w:sz w:val="16"/>
                <w:lang w:eastAsia="de-DE"/>
              </w:rPr>
            </w:pPr>
            <w:r w:rsidRPr="006309FD">
              <w:rPr>
                <w:sz w:val="16"/>
                <w:lang w:eastAsia="de-DE"/>
              </w:rPr>
              <w:t>If “asram:PurposeCode” is equal to value "ASN ", the following assignment is valid:</w:t>
            </w:r>
          </w:p>
          <w:p w14:paraId="16F98E26" w14:textId="77777777" w:rsidR="0044384B" w:rsidRPr="006309FD" w:rsidRDefault="0044384B" w:rsidP="0044384B">
            <w:pPr>
              <w:rPr>
                <w:sz w:val="16"/>
                <w:lang w:eastAsia="de-DE"/>
              </w:rPr>
            </w:pPr>
            <w:r w:rsidRPr="006309FD">
              <w:rPr>
                <w:sz w:val="16"/>
                <w:lang w:eastAsia="de-DE"/>
              </w:rPr>
              <w:t>StandardNumber:</w:t>
            </w:r>
          </w:p>
          <w:p w14:paraId="16F98E27" w14:textId="77777777" w:rsidR="0044384B" w:rsidRPr="006309FD" w:rsidRDefault="0044384B" w:rsidP="0044384B">
            <w:pPr>
              <w:rPr>
                <w:rFonts w:eastAsia="Times New Roman"/>
                <w:color w:val="000000"/>
                <w:sz w:val="16"/>
                <w:lang w:eastAsia="de-DE"/>
              </w:rPr>
            </w:pPr>
            <w:r w:rsidRPr="006309FD">
              <w:rPr>
                <w:sz w:val="16"/>
                <w:lang w:eastAsia="de-DE"/>
              </w:rPr>
              <w:t>Defines the Aircraft type and Material Serial Number.</w:t>
            </w:r>
          </w:p>
        </w:tc>
      </w:tr>
      <w:tr w:rsidR="0044384B" w:rsidRPr="006239D4" w14:paraId="16F98E32" w14:textId="77777777" w:rsidTr="00B2672A">
        <w:trPr>
          <w:cantSplit/>
          <w:trHeight w:val="315"/>
        </w:trPr>
        <w:tc>
          <w:tcPr>
            <w:tcW w:w="1056" w:type="pct"/>
            <w:shd w:val="clear" w:color="auto" w:fill="92D050"/>
            <w:noWrap/>
            <w:vAlign w:val="center"/>
            <w:hideMark/>
          </w:tcPr>
          <w:p w14:paraId="16F98E29" w14:textId="77777777" w:rsidR="0044384B" w:rsidRPr="006309FD" w:rsidRDefault="0044384B" w:rsidP="0044384B">
            <w:pPr>
              <w:rPr>
                <w:rFonts w:eastAsia="Times New Roman" w:cs="Arial"/>
                <w:color w:val="000000"/>
                <w:sz w:val="16"/>
                <w:szCs w:val="20"/>
                <w:lang w:val="de-DE" w:eastAsia="de-DE"/>
              </w:rPr>
            </w:pPr>
            <w:r w:rsidRPr="006309FD">
              <w:rPr>
                <w:sz w:val="16"/>
                <w:lang w:eastAsia="de-DE"/>
              </w:rPr>
              <w:t>asram:IdentificationIdentifier</w:t>
            </w:r>
          </w:p>
        </w:tc>
        <w:tc>
          <w:tcPr>
            <w:tcW w:w="453" w:type="pct"/>
            <w:shd w:val="clear" w:color="auto" w:fill="92D050"/>
            <w:vAlign w:val="center"/>
            <w:hideMark/>
          </w:tcPr>
          <w:p w14:paraId="16F98E2A" w14:textId="77777777" w:rsidR="0044384B" w:rsidRPr="006309FD" w:rsidRDefault="0044384B" w:rsidP="0044384B">
            <w:pPr>
              <w:rPr>
                <w:sz w:val="16"/>
                <w:lang w:val="de-DE" w:eastAsia="de-DE"/>
              </w:rPr>
            </w:pPr>
            <w:r w:rsidRPr="006309FD">
              <w:rPr>
                <w:sz w:val="16"/>
                <w:lang w:eastAsia="de-DE"/>
              </w:rPr>
              <w:t>String</w:t>
            </w:r>
          </w:p>
        </w:tc>
        <w:tc>
          <w:tcPr>
            <w:tcW w:w="402" w:type="pct"/>
            <w:shd w:val="clear" w:color="auto" w:fill="92D050"/>
            <w:noWrap/>
            <w:vAlign w:val="center"/>
            <w:hideMark/>
          </w:tcPr>
          <w:p w14:paraId="16F98E2B" w14:textId="77777777" w:rsidR="0044384B" w:rsidRPr="006309FD" w:rsidRDefault="0044384B" w:rsidP="0044384B">
            <w:pPr>
              <w:rPr>
                <w:sz w:val="16"/>
                <w:lang w:val="de-DE" w:eastAsia="de-DE"/>
              </w:rPr>
            </w:pPr>
            <w:r w:rsidRPr="006309FD">
              <w:rPr>
                <w:sz w:val="16"/>
                <w:lang w:eastAsia="de-DE"/>
              </w:rPr>
              <w:t>64</w:t>
            </w:r>
          </w:p>
        </w:tc>
        <w:tc>
          <w:tcPr>
            <w:tcW w:w="352" w:type="pct"/>
            <w:shd w:val="clear" w:color="auto" w:fill="92D050"/>
            <w:noWrap/>
            <w:vAlign w:val="center"/>
            <w:hideMark/>
          </w:tcPr>
          <w:p w14:paraId="16F98E2C" w14:textId="77777777" w:rsidR="0044384B" w:rsidRPr="006309FD" w:rsidRDefault="0044384B" w:rsidP="0044384B">
            <w:pPr>
              <w:rPr>
                <w:sz w:val="16"/>
                <w:lang w:val="de-DE" w:eastAsia="de-DE"/>
              </w:rPr>
            </w:pPr>
            <w:r w:rsidRPr="006309FD">
              <w:rPr>
                <w:sz w:val="16"/>
                <w:lang w:val="de-DE" w:eastAsia="de-DE"/>
              </w:rPr>
              <w:t>6</w:t>
            </w:r>
          </w:p>
        </w:tc>
        <w:tc>
          <w:tcPr>
            <w:tcW w:w="955" w:type="pct"/>
            <w:shd w:val="clear" w:color="auto" w:fill="92D050"/>
            <w:noWrap/>
            <w:vAlign w:val="center"/>
            <w:hideMark/>
          </w:tcPr>
          <w:p w14:paraId="16F98E2D" w14:textId="77777777" w:rsidR="0044384B" w:rsidRPr="006309FD" w:rsidRDefault="0044384B" w:rsidP="0044384B">
            <w:pPr>
              <w:rPr>
                <w:sz w:val="16"/>
                <w:lang w:val="de-DE" w:eastAsia="de-DE"/>
              </w:rPr>
            </w:pPr>
            <w:r w:rsidRPr="006309FD">
              <w:rPr>
                <w:sz w:val="16"/>
                <w:lang w:val="de-DE" w:eastAsia="de-DE"/>
              </w:rPr>
              <w:t>3</w:t>
            </w:r>
          </w:p>
        </w:tc>
        <w:tc>
          <w:tcPr>
            <w:tcW w:w="302" w:type="pct"/>
            <w:shd w:val="clear" w:color="auto" w:fill="92D050"/>
            <w:noWrap/>
            <w:vAlign w:val="center"/>
            <w:hideMark/>
          </w:tcPr>
          <w:p w14:paraId="16F98E2E" w14:textId="77777777" w:rsidR="0044384B" w:rsidRPr="006309FD" w:rsidRDefault="0044384B" w:rsidP="0044384B">
            <w:pPr>
              <w:rPr>
                <w:sz w:val="16"/>
                <w:lang w:val="de-DE" w:eastAsia="de-DE"/>
              </w:rPr>
            </w:pPr>
            <w:r w:rsidRPr="006309FD">
              <w:rPr>
                <w:sz w:val="16"/>
                <w:lang w:val="de-DE" w:eastAsia="de-DE"/>
              </w:rPr>
              <w:t>C</w:t>
            </w:r>
          </w:p>
        </w:tc>
        <w:tc>
          <w:tcPr>
            <w:tcW w:w="1481" w:type="pct"/>
            <w:shd w:val="clear" w:color="auto" w:fill="92D050"/>
            <w:vAlign w:val="center"/>
          </w:tcPr>
          <w:p w14:paraId="16F98E2F" w14:textId="77777777" w:rsidR="0044384B" w:rsidRPr="006309FD" w:rsidRDefault="0044384B" w:rsidP="0044384B">
            <w:pPr>
              <w:rPr>
                <w:sz w:val="16"/>
                <w:lang w:eastAsia="de-DE"/>
              </w:rPr>
            </w:pPr>
            <w:r w:rsidRPr="006309FD">
              <w:rPr>
                <w:sz w:val="16"/>
                <w:lang w:eastAsia="de-DE"/>
              </w:rPr>
              <w:t>If “asram:PurposeCode” is equal to value "AON ", the following assignment is valid:</w:t>
            </w:r>
          </w:p>
          <w:p w14:paraId="16F98E30" w14:textId="77777777" w:rsidR="0044384B" w:rsidRPr="006309FD" w:rsidRDefault="0044384B" w:rsidP="0044384B">
            <w:pPr>
              <w:rPr>
                <w:sz w:val="16"/>
                <w:lang w:eastAsia="de-DE"/>
              </w:rPr>
            </w:pPr>
            <w:r w:rsidRPr="006309FD">
              <w:rPr>
                <w:sz w:val="16"/>
                <w:lang w:eastAsia="de-DE"/>
              </w:rPr>
              <w:t>Option:</w:t>
            </w:r>
          </w:p>
          <w:p w14:paraId="16F98E31" w14:textId="77777777" w:rsidR="0044384B" w:rsidRPr="006309FD" w:rsidRDefault="0044384B" w:rsidP="0044384B">
            <w:pPr>
              <w:rPr>
                <w:rFonts w:eastAsia="Times New Roman"/>
                <w:color w:val="000000"/>
                <w:sz w:val="16"/>
                <w:lang w:eastAsia="de-DE"/>
              </w:rPr>
            </w:pPr>
            <w:r w:rsidRPr="006309FD">
              <w:rPr>
                <w:sz w:val="16"/>
                <w:lang w:eastAsia="de-DE"/>
              </w:rPr>
              <w:t>Defines the Aircraft type and Material Serial Number.</w:t>
            </w:r>
            <w:r w:rsidRPr="006309FD">
              <w:rPr>
                <w:noProof/>
                <w:sz w:val="16"/>
                <w:lang w:eastAsia="zh-TW"/>
              </w:rPr>
              <w:t xml:space="preserve"> </w:t>
            </w:r>
          </w:p>
        </w:tc>
      </w:tr>
    </w:tbl>
    <w:p w14:paraId="16F98E33" w14:textId="77777777" w:rsidR="008B4C77" w:rsidRPr="008B4C77" w:rsidRDefault="008B4C77" w:rsidP="008B4C77"/>
    <w:p w14:paraId="16F98E34" w14:textId="77777777" w:rsidR="002868BC" w:rsidRPr="00CB3280" w:rsidRDefault="002868BC" w:rsidP="00CB3280">
      <w:pPr>
        <w:pStyle w:val="berschrift4"/>
        <w:ind w:left="851" w:hanging="851"/>
        <w:rPr>
          <w:szCs w:val="20"/>
        </w:rPr>
      </w:pPr>
      <w:bookmarkStart w:id="82" w:name="_Toc347482212"/>
      <w:r w:rsidRPr="00CB3280">
        <w:rPr>
          <w:szCs w:val="20"/>
        </w:rPr>
        <w:t>asram:ContractReferencedCIReferencedDocument</w:t>
      </w:r>
      <w:bookmarkEnd w:id="82"/>
    </w:p>
    <w:p w14:paraId="16F98E35" w14:textId="77777777" w:rsidR="00285910" w:rsidRPr="00285910" w:rsidRDefault="00285910" w:rsidP="00285910"/>
    <w:p w14:paraId="16F98E36" w14:textId="77777777" w:rsidR="00133B07" w:rsidRDefault="00285910" w:rsidP="00285910">
      <w:pPr>
        <w:rPr>
          <w:noProof/>
          <w:lang w:val="de-DE" w:eastAsia="de-DE"/>
        </w:rPr>
      </w:pPr>
      <w:r>
        <w:rPr>
          <w:noProof/>
          <w:lang w:eastAsia="zh-TW"/>
        </w:rPr>
        <mc:AlternateContent>
          <mc:Choice Requires="wpg">
            <w:drawing>
              <wp:inline distT="0" distB="0" distL="0" distR="0" wp14:anchorId="16F9921A" wp14:editId="16F9921B">
                <wp:extent cx="6840855" cy="484756"/>
                <wp:effectExtent l="0" t="0" r="17145" b="0"/>
                <wp:docPr id="6237" name="Gruppieren 6237"/>
                <wp:cNvGraphicFramePr/>
                <a:graphic xmlns:a="http://schemas.openxmlformats.org/drawingml/2006/main">
                  <a:graphicData uri="http://schemas.microsoft.com/office/word/2010/wordprocessingGroup">
                    <wpg:wgp>
                      <wpg:cNvGrpSpPr/>
                      <wpg:grpSpPr>
                        <a:xfrm>
                          <a:off x="0" y="0"/>
                          <a:ext cx="6840855" cy="484756"/>
                          <a:chOff x="0" y="0"/>
                          <a:chExt cx="6840855" cy="484756"/>
                        </a:xfrm>
                      </wpg:grpSpPr>
                      <wps:wsp>
                        <wps:cNvPr id="499" name="Rectangle 7281"/>
                        <wps:cNvSpPr>
                          <a:spLocks noChangeArrowheads="1"/>
                        </wps:cNvSpPr>
                        <wps:spPr bwMode="auto">
                          <a:xfrm>
                            <a:off x="372140" y="0"/>
                            <a:ext cx="3427730" cy="344805"/>
                          </a:xfrm>
                          <a:prstGeom prst="rect">
                            <a:avLst/>
                          </a:prstGeom>
                          <a:solidFill>
                            <a:srgbClr val="8DB3E2"/>
                          </a:solidFill>
                          <a:ln w="25400">
                            <a:solidFill>
                              <a:srgbClr val="000000"/>
                            </a:solidFill>
                            <a:miter lim="800000"/>
                            <a:headEnd/>
                            <a:tailEnd/>
                          </a:ln>
                        </wps:spPr>
                        <wps:txbx>
                          <w:txbxContent>
                            <w:p w14:paraId="16F993C3" w14:textId="77777777" w:rsidR="009502FA" w:rsidRPr="00133B07" w:rsidRDefault="009502FA" w:rsidP="00133B07">
                              <w:pPr>
                                <w:rPr>
                                  <w:szCs w:val="24"/>
                                </w:rPr>
                              </w:pPr>
                              <w:proofErr w:type="spellStart"/>
                              <w:proofErr w:type="gramStart"/>
                              <w:r w:rsidRPr="00133B07">
                                <w:rPr>
                                  <w:rFonts w:cs="Arial"/>
                                  <w:b/>
                                  <w:bCs/>
                                  <w:szCs w:val="20"/>
                                </w:rPr>
                                <w:t>asram:</w:t>
                              </w:r>
                              <w:proofErr w:type="gramEnd"/>
                              <w:r w:rsidRPr="00133B07">
                                <w:rPr>
                                  <w:rFonts w:cs="Arial"/>
                                  <w:b/>
                                  <w:bCs/>
                                  <w:szCs w:val="20"/>
                                </w:rPr>
                                <w:t>ContractReferencedCIReferencedDocument</w:t>
                              </w:r>
                              <w:proofErr w:type="spellEnd"/>
                            </w:p>
                          </w:txbxContent>
                        </wps:txbx>
                        <wps:bodyPr rot="0" vert="horz" wrap="square" lIns="91440" tIns="45720" rIns="91440" bIns="45720" anchor="t" anchorCtr="0" upright="1">
                          <a:noAutofit/>
                        </wps:bodyPr>
                      </wps:wsp>
                      <wps:wsp>
                        <wps:cNvPr id="501" name="Rectangle 7282"/>
                        <wps:cNvSpPr>
                          <a:spLocks noChangeArrowheads="1"/>
                        </wps:cNvSpPr>
                        <wps:spPr bwMode="auto">
                          <a:xfrm>
                            <a:off x="3806456"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02" name="Rectangle 7283"/>
                        <wps:cNvSpPr>
                          <a:spLocks noChangeArrowheads="1"/>
                        </wps:cNvSpPr>
                        <wps:spPr bwMode="auto">
                          <a:xfrm>
                            <a:off x="4572000" y="0"/>
                            <a:ext cx="22688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C4" w14:textId="77777777" w:rsidR="009502FA" w:rsidRPr="00133B07" w:rsidRDefault="009502FA" w:rsidP="00133B07">
                              <w:proofErr w:type="spellStart"/>
                              <w:r w:rsidRPr="00133B07">
                                <w:rPr>
                                  <w:rFonts w:cs="Arial"/>
                                  <w:bCs/>
                                  <w:szCs w:val="20"/>
                                  <w:lang w:val="de-DE"/>
                                </w:rPr>
                                <w:t>asram:GlobalIdentificationIdentifier</w:t>
                              </w:r>
                              <w:proofErr w:type="spellEnd"/>
                            </w:p>
                          </w:txbxContent>
                        </wps:txbx>
                        <wps:bodyPr rot="0" vert="horz" wrap="square" lIns="91440" tIns="45720" rIns="91440" bIns="45720" anchor="t" anchorCtr="0" upright="1">
                          <a:noAutofit/>
                        </wps:bodyPr>
                      </wps:wsp>
                      <wps:wsp>
                        <wps:cNvPr id="503" name="AutoShape 7284"/>
                        <wps:cNvCnPr>
                          <a:cxnSpLocks noChangeShapeType="1"/>
                        </wps:cNvCnPr>
                        <wps:spPr bwMode="auto">
                          <a:xfrm>
                            <a:off x="3997842"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04" name="AutoShape 7285"/>
                        <wps:cNvCnPr>
                          <a:cxnSpLocks noChangeShapeType="1"/>
                        </wps:cNvCnPr>
                        <wps:spPr bwMode="auto">
                          <a:xfrm>
                            <a:off x="3795824"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34" name="Rechteck 6234"/>
                        <wps:cNvSpPr>
                          <a:spLocks noChangeArrowheads="1"/>
                        </wps:cNvSpPr>
                        <wps:spPr bwMode="auto">
                          <a:xfrm>
                            <a:off x="4167963" y="191386"/>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5" w14:textId="77777777" w:rsidR="009502FA" w:rsidRDefault="009502FA" w:rsidP="00285910">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36" name="Rechteck 6236"/>
                        <wps:cNvSpPr>
                          <a:spLocks noChangeArrowheads="1"/>
                        </wps:cNvSpPr>
                        <wps:spPr bwMode="auto">
                          <a:xfrm>
                            <a:off x="0" y="74428"/>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6" w14:textId="77777777" w:rsidR="009502FA" w:rsidRDefault="009502FA" w:rsidP="0028591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37" o:spid="_x0000_s1824" style="width:538.65pt;height:38.15pt;mso-position-horizontal-relative:char;mso-position-vertical-relative:line" coordsize="68408,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">
                <v:rect id="Rectangle 7281" o:spid="_x0000_s1825" style="position:absolute;left:3721;width:342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0Ag8MA&#10;AADcAAAADwAAAGRycy9kb3ducmV2LnhtbESPQYvCMBSE74L/ITzBm6aKLNtqFFEE8bCwKnh9Ns+m&#10;2LyUJtXqr98sLOxxmJlvmMWqs5V4UONLxwom4wQEce50yYWC82k3+gThA7LGyjEpeJGH1bLfW2Cm&#10;3ZO/6XEMhYgQ9hkqMCHUmZQ+N2TRj11NHL2bayyGKJtC6gafEW4rOU2SD2mx5LhgsKaNofx+bK2C&#10;bXsxu7cz/vBF5Vtf0W3S6V6p4aBbz0EE6sJ/+K+91wpmaQq/Z+IR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0Ag8MAAADcAAAADwAAAAAAAAAAAAAAAACYAgAAZHJzL2Rv&#10;d25yZXYueG1sUEsFBgAAAAAEAAQA9QAAAIgDAAAAAA==&#10;" fillcolor="#8db3e2" strokeweight="2pt">
                  <v:textbox>
                    <w:txbxContent>
                      <w:p w14:paraId="16F993C3" w14:textId="77777777" w:rsidR="009502FA" w:rsidRPr="00133B07" w:rsidRDefault="009502FA" w:rsidP="00133B07">
                        <w:pPr>
                          <w:rPr>
                            <w:szCs w:val="24"/>
                          </w:rPr>
                        </w:pPr>
                        <w:proofErr w:type="spellStart"/>
                        <w:proofErr w:type="gramStart"/>
                        <w:r w:rsidRPr="00133B07">
                          <w:rPr>
                            <w:rFonts w:cs="Arial"/>
                            <w:b/>
                            <w:bCs/>
                            <w:szCs w:val="20"/>
                          </w:rPr>
                          <w:t>asram:</w:t>
                        </w:r>
                        <w:proofErr w:type="gramEnd"/>
                        <w:r w:rsidRPr="00133B07">
                          <w:rPr>
                            <w:rFonts w:cs="Arial"/>
                            <w:b/>
                            <w:bCs/>
                            <w:szCs w:val="20"/>
                          </w:rPr>
                          <w:t>ContractReferencedCIReferencedDocument</w:t>
                        </w:r>
                        <w:proofErr w:type="spellEnd"/>
                      </w:p>
                    </w:txbxContent>
                  </v:textbox>
                </v:rect>
                <v:rect id="Rectangle 7282" o:spid="_x0000_s1826" style="position:absolute;left:38064;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w0ScQA&#10;AADcAAAADwAAAGRycy9kb3ducmV2LnhtbESPUWvCMBSF3wX/Q7jC3jStoJPOWIYwNhBhc/p+ae7a&#10;suamJqlGf/0yGOzxcM75DmddRtOJCznfWlaQzzIQxJXVLdcKjp8v0xUIH5A1dpZJwY08lJvxaI2F&#10;tlf+oMsh1CJB2BeooAmhL6T0VUMG/cz2xMn7ss5gSNLVUju8Jrjp5DzLltJgy2mhwZ62DVXfh8Eo&#10;6PeL4fXxvHP302p4r3AXbZhHpR4m8fkJRKAY/sN/7TetYJHl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cNEnEAAAA3AAAAA8AAAAAAAAAAAAAAAAAmAIAAGRycy9k&#10;b3ducmV2LnhtbFBLBQYAAAAABAAEAPUAAACJAwAAAAA=&#10;" strokeweight="2pt"/>
                <v:rect id="Rectangle 7283" o:spid="_x0000_s1827" style="position:absolute;left:45720;width:2268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KcUA&#10;AADcAAAADwAAAGRycy9kb3ducmV2LnhtbESPQWsCMRCF7wX/Q5hCL0WzK22V1ShiKZWeuqt4Hjbj&#10;7tLNZEmixn/fCIUeH2/e9+Yt19H04kLOd5YV5JMMBHFtdceNgsP+YzwH4QOyxt4yKbiRh/Vq9LDE&#10;Qtsrl3SpQiMShH2BCtoQhkJKX7dk0E/sQJy8k3UGQ5KukdrhNcFNL6dZ9iYNdpwaWhxo21L9U51N&#10;eiOP5bH6fL7ZL/tedrl2L99xptTTY9wsQASK4f/4L73TCl6zKdzHJ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YpxQAAANwAAAAPAAAAAAAAAAAAAAAAAJgCAABkcnMv&#10;ZG93bnJldi54bWxQSwUGAAAAAAQABAD1AAAAigMAAAAA&#10;" filled="f" fillcolor="#8db3e2" strokeweight="2pt">
                  <v:textbox>
                    <w:txbxContent>
                      <w:p w14:paraId="16F993C4" w14:textId="77777777" w:rsidR="009502FA" w:rsidRPr="00133B07" w:rsidRDefault="009502FA" w:rsidP="00133B07">
                        <w:proofErr w:type="spellStart"/>
                        <w:r w:rsidRPr="00133B07">
                          <w:rPr>
                            <w:rFonts w:cs="Arial"/>
                            <w:bCs/>
                            <w:szCs w:val="20"/>
                            <w:lang w:val="de-DE"/>
                          </w:rPr>
                          <w:t>asram:GlobalIdentificationIdentifier</w:t>
                        </w:r>
                        <w:proofErr w:type="spellEnd"/>
                      </w:p>
                    </w:txbxContent>
                  </v:textbox>
                </v:rect>
                <v:shape id="AutoShape 7284" o:spid="_x0000_s1828" type="#_x0000_t32" style="position:absolute;left:39978;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Ho/8YAAADcAAAADwAAAGRycy9kb3ducmV2LnhtbESP3WrCQBSE7wXfYTlC73TT1p+aukop&#10;iFJog6mkt4fsaRKaPRuya4xv3xUEL4eZ+YZZbXpTi45aV1lW8DiJQBDnVldcKDh+b8cvIJxH1lhb&#10;JgUXcrBZDwcrjLU984G61BciQNjFqKD0vomldHlJBt3ENsTB+7WtQR9kW0jd4jnATS2fomguDVYc&#10;Fkps6L2k/C89GQVdkn0ttk23S3yRTQ8f0+UPmk+lHkb92ysIT72/h2/tvVYwi57heiYcAbn+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x6P/GAAAA3AAAAA8AAAAAAAAA&#10;AAAAAAAAoQIAAGRycy9kb3ducmV2LnhtbFBLBQYAAAAABAAEAPkAAACUAwAAAAA=&#10;" strokeweight="2pt"/>
                <v:shape id="AutoShape 7285" o:spid="_x0000_s1829" type="#_x0000_t32" style="position:absolute;left:37958;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hwi8YAAADcAAAADwAAAGRycy9kb3ducmV2LnhtbESP3WrCQBSE7wXfYTlC73TTkvqTZpVS&#10;kJaCSlTS20P2NAnNng3ZbUzfvisIXg4z8w2TbgbTiJ46V1tW8DiLQBAXVtdcKjifttMlCOeRNTaW&#10;ScEfOdisx6MUE20vnFF/9KUIEHYJKqi8bxMpXVGRQTezLXHwvm1n0AfZlVJ3eAlw08inKJpLgzWH&#10;hQpbequo+Dn+GgX9Id8vtm3/fvBlHmef8eoLzU6ph8nw+gLC0+Dv4Vv7Qyt4jmK4nglHQ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YcIvGAAAA3AAAAA8AAAAAAAAA&#10;AAAAAAAAoQIAAGRycy9kb3ducmV2LnhtbFBLBQYAAAAABAAEAPkAAACUAwAAAAA=&#10;" strokeweight="2pt"/>
                <v:rect id="Rechteck 6234" o:spid="_x0000_s1830" style="position:absolute;left:41679;top:191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JcmsYA&#10;AADdAAAADwAAAGRycy9kb3ducmV2LnhtbESPQWvCQBSE74L/YXlCL1I32iIluooIYiiCNFbPj+xr&#10;Epp9G7PbJP57Vyh4HGbmG2a57k0lWmpcaVnBdBKBIM6sLjlX8H3avX6AcB5ZY2WZFNzIwXo1HCwx&#10;1rbjL2pTn4sAYRejgsL7OpbSZQUZdBNbEwfvxzYGfZBNLnWDXYCbSs6iaC4NlhwWCqxpW1D2m/4Z&#10;BV12bC+nw14ex5fE8jW5btPzp1Ivo36zAOGp98/wfzvRCuazt3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JcmsYAAADdAAAADwAAAAAAAAAAAAAAAACYAgAAZHJz&#10;L2Rvd25yZXYueG1sUEsFBgAAAAAEAAQA9QAAAIsDAAAAAA==&#10;" filled="f" stroked="f">
                  <v:textbox>
                    <w:txbxContent>
                      <w:p w14:paraId="16F993C5" w14:textId="77777777" w:rsidR="009502FA" w:rsidRDefault="009502FA" w:rsidP="00285910">
                        <w:pPr>
                          <w:rPr>
                            <w:rFonts w:cs="Arial"/>
                            <w:b/>
                            <w:sz w:val="24"/>
                            <w:szCs w:val="24"/>
                            <w:lang w:val="de-DE"/>
                          </w:rPr>
                        </w:pPr>
                        <w:r>
                          <w:rPr>
                            <w:rFonts w:cs="Arial"/>
                            <w:b/>
                            <w:sz w:val="24"/>
                            <w:szCs w:val="24"/>
                            <w:lang w:val="de-DE"/>
                          </w:rPr>
                          <w:t>0..1</w:t>
                        </w:r>
                      </w:p>
                    </w:txbxContent>
                  </v:textbox>
                </v:rect>
                <v:rect id="Rechteck 6236" o:spid="_x0000_s1831" style="position:absolute;top:74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ndsYA&#10;AADdAAAADwAAAGRycy9kb3ducmV2LnhtbESP3WrCQBSE7wu+w3IEb4puaiFIdBURpKEUpPHn+pA9&#10;JsHs2Zhdk/Ttu4WCl8PMfMOsNoOpRUetqywreJtFIIhzqysuFJyO++kChPPIGmvLpOCHHGzWo5cV&#10;Jtr2/E1d5gsRIOwSVFB63yRSurwkg25mG+LgXW1r0AfZFlK32Ae4qeU8imJpsOKwUGJDu5LyW/Yw&#10;Cvr80F2OXx/y8HpJLd/T+y47fyo1GQ/bJQhPg3+G/9upVhDP32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xndsYAAADdAAAADwAAAAAAAAAAAAAAAACYAgAAZHJz&#10;L2Rvd25yZXYueG1sUEsFBgAAAAAEAAQA9QAAAIsDAAAAAA==&#10;" filled="f" stroked="f">
                  <v:textbox>
                    <w:txbxContent>
                      <w:p w14:paraId="16F993C6" w14:textId="77777777" w:rsidR="009502FA" w:rsidRDefault="009502FA" w:rsidP="00285910">
                        <w:pPr>
                          <w:rPr>
                            <w:rFonts w:cs="Arial"/>
                            <w:b/>
                            <w:sz w:val="24"/>
                            <w:szCs w:val="24"/>
                            <w:lang w:val="de-DE"/>
                          </w:rPr>
                        </w:pPr>
                        <w:r>
                          <w:rPr>
                            <w:rFonts w:cs="Arial"/>
                            <w:b/>
                            <w:sz w:val="24"/>
                            <w:szCs w:val="24"/>
                            <w:lang w:val="de-DE"/>
                          </w:rPr>
                          <w:t>0..*</w:t>
                        </w:r>
                      </w:p>
                    </w:txbxContent>
                  </v:textbox>
                </v:rect>
                <w10:anchorlock/>
              </v:group>
            </w:pict>
          </mc:Fallback>
        </mc:AlternateContent>
      </w:r>
    </w:p>
    <w:p w14:paraId="16F98E37" w14:textId="77777777" w:rsidR="00133B07" w:rsidRDefault="00133B07" w:rsidP="00285910">
      <w:pPr>
        <w:rPr>
          <w:noProof/>
          <w:lang w:val="de-DE" w:eastAsia="de-DE"/>
        </w:rPr>
      </w:pP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4"/>
        <w:gridCol w:w="1160"/>
        <w:gridCol w:w="1015"/>
        <w:gridCol w:w="2755"/>
        <w:gridCol w:w="871"/>
        <w:gridCol w:w="4272"/>
      </w:tblGrid>
      <w:tr w:rsidR="00A370B7" w:rsidRPr="00AD4FE7" w14:paraId="16F98E3F" w14:textId="77777777" w:rsidTr="00DD1805">
        <w:trPr>
          <w:cantSplit/>
          <w:trHeight w:val="329"/>
        </w:trPr>
        <w:tc>
          <w:tcPr>
            <w:tcW w:w="1056" w:type="pct"/>
            <w:shd w:val="clear" w:color="auto" w:fill="FFFFCC"/>
            <w:vAlign w:val="center"/>
          </w:tcPr>
          <w:p w14:paraId="16F98E38"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2" w:type="pct"/>
            <w:shd w:val="clear" w:color="auto" w:fill="FFFFCC"/>
            <w:vAlign w:val="center"/>
          </w:tcPr>
          <w:p w14:paraId="16F98E39"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8E3A"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8E3B"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8E3C"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8E3D"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2" w:type="pct"/>
            <w:shd w:val="clear" w:color="auto" w:fill="FFFFCC"/>
            <w:vAlign w:val="center"/>
          </w:tcPr>
          <w:p w14:paraId="16F98E3E" w14:textId="77777777" w:rsidR="00A370B7" w:rsidRPr="00A370B7" w:rsidRDefault="00A370B7" w:rsidP="00CB26ED">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E48" w14:textId="77777777" w:rsidTr="00B2672A">
        <w:trPr>
          <w:cantSplit/>
          <w:trHeight w:val="318"/>
        </w:trPr>
        <w:tc>
          <w:tcPr>
            <w:tcW w:w="1056" w:type="pct"/>
            <w:shd w:val="clear" w:color="auto" w:fill="92D050"/>
            <w:vAlign w:val="center"/>
          </w:tcPr>
          <w:p w14:paraId="16F98E40"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asram:GlobalIdentificationIdentifier</w:t>
            </w:r>
          </w:p>
        </w:tc>
        <w:tc>
          <w:tcPr>
            <w:tcW w:w="452" w:type="pct"/>
            <w:shd w:val="clear" w:color="auto" w:fill="92D050"/>
            <w:vAlign w:val="center"/>
          </w:tcPr>
          <w:p w14:paraId="16F98E41"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vAlign w:val="center"/>
          </w:tcPr>
          <w:p w14:paraId="16F98E42"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23</w:t>
            </w:r>
          </w:p>
        </w:tc>
        <w:tc>
          <w:tcPr>
            <w:tcW w:w="352" w:type="pct"/>
            <w:shd w:val="clear" w:color="auto" w:fill="92D050"/>
            <w:vAlign w:val="center"/>
          </w:tcPr>
          <w:p w14:paraId="16F98E43"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vAlign w:val="center"/>
          </w:tcPr>
          <w:p w14:paraId="16F98E44"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AUK/SA/30318</w:t>
            </w:r>
          </w:p>
        </w:tc>
        <w:tc>
          <w:tcPr>
            <w:tcW w:w="302" w:type="pct"/>
            <w:shd w:val="clear" w:color="auto" w:fill="92D050"/>
            <w:vAlign w:val="center"/>
          </w:tcPr>
          <w:p w14:paraId="16F98E45" w14:textId="77777777" w:rsidR="00A370B7" w:rsidRPr="00A370B7" w:rsidRDefault="00A370B7" w:rsidP="00CB26ED">
            <w:pPr>
              <w:spacing w:line="240" w:lineRule="auto"/>
              <w:rPr>
                <w:rFonts w:eastAsia="Times New Roman"/>
                <w:color w:val="000000"/>
                <w:sz w:val="16"/>
                <w:lang w:val="de-DE" w:eastAsia="de-DE"/>
              </w:rPr>
            </w:pPr>
            <w:r w:rsidRPr="00A370B7">
              <w:rPr>
                <w:rFonts w:eastAsia="Times New Roman"/>
                <w:color w:val="000000"/>
                <w:sz w:val="16"/>
                <w:lang w:eastAsia="de-DE"/>
              </w:rPr>
              <w:t>C</w:t>
            </w:r>
          </w:p>
        </w:tc>
        <w:tc>
          <w:tcPr>
            <w:tcW w:w="1482" w:type="pct"/>
            <w:shd w:val="clear" w:color="auto" w:fill="92D050"/>
            <w:vAlign w:val="center"/>
          </w:tcPr>
          <w:p w14:paraId="16F98E46" w14:textId="77777777" w:rsidR="00285910" w:rsidRDefault="00285910" w:rsidP="00CB26ED">
            <w:pPr>
              <w:spacing w:line="240" w:lineRule="auto"/>
              <w:rPr>
                <w:rFonts w:eastAsia="Times New Roman"/>
                <w:color w:val="000000"/>
                <w:sz w:val="16"/>
                <w:lang w:eastAsia="de-DE"/>
              </w:rPr>
            </w:pPr>
            <w:r>
              <w:rPr>
                <w:rFonts w:eastAsia="Times New Roman"/>
                <w:color w:val="000000"/>
                <w:sz w:val="16"/>
                <w:lang w:eastAsia="de-DE"/>
              </w:rPr>
              <w:t>Contractreference</w:t>
            </w:r>
          </w:p>
          <w:p w14:paraId="16F98E47" w14:textId="77777777" w:rsidR="00A370B7" w:rsidRPr="00A370B7" w:rsidRDefault="00A370B7" w:rsidP="00CB26ED">
            <w:pPr>
              <w:spacing w:line="240" w:lineRule="auto"/>
              <w:rPr>
                <w:rFonts w:eastAsia="Times New Roman"/>
                <w:color w:val="000000"/>
                <w:sz w:val="16"/>
                <w:lang w:eastAsia="de-DE"/>
              </w:rPr>
            </w:pPr>
            <w:r w:rsidRPr="00A370B7">
              <w:rPr>
                <w:rFonts w:eastAsia="Times New Roman"/>
                <w:color w:val="000000"/>
                <w:sz w:val="16"/>
                <w:lang w:eastAsia="de-DE"/>
              </w:rPr>
              <w:t>Purchase Order Contract Number</w:t>
            </w:r>
          </w:p>
        </w:tc>
      </w:tr>
    </w:tbl>
    <w:p w14:paraId="16F98E49" w14:textId="77777777" w:rsidR="00DF63AC" w:rsidRDefault="00DF63AC" w:rsidP="00DF63AC">
      <w:bookmarkStart w:id="83" w:name="_asram:OriginalOrderReferencedCIRefe"/>
      <w:bookmarkEnd w:id="83"/>
    </w:p>
    <w:p w14:paraId="16F98E4A" w14:textId="77777777" w:rsidR="00CD2C1A" w:rsidRDefault="008D6334" w:rsidP="00C7140E">
      <w:pPr>
        <w:pStyle w:val="berschrift4"/>
        <w:ind w:left="851" w:hanging="851"/>
      </w:pPr>
      <w:bookmarkStart w:id="84" w:name="_Toc347482213"/>
      <w:r w:rsidRPr="008D6334">
        <w:t>asram:SellerCITradeParty</w:t>
      </w:r>
      <w:bookmarkEnd w:id="84"/>
    </w:p>
    <w:p w14:paraId="16F98E4B" w14:textId="77777777" w:rsidR="00DF63AC" w:rsidRPr="00DF63AC" w:rsidRDefault="00DF63AC" w:rsidP="00DF63AC"/>
    <w:p w14:paraId="16F98E4C" w14:textId="77777777" w:rsidR="007A24C1" w:rsidRDefault="00DF63AC" w:rsidP="00AB0651">
      <w:r>
        <w:rPr>
          <w:noProof/>
          <w:lang w:eastAsia="zh-TW"/>
        </w:rPr>
        <mc:AlternateContent>
          <mc:Choice Requires="wpg">
            <w:drawing>
              <wp:inline distT="0" distB="0" distL="0" distR="0" wp14:anchorId="16F9921C" wp14:editId="16F9921D">
                <wp:extent cx="5219700" cy="506021"/>
                <wp:effectExtent l="0" t="0" r="19050" b="8890"/>
                <wp:docPr id="709" name="Gruppieren 709"/>
                <wp:cNvGraphicFramePr/>
                <a:graphic xmlns:a="http://schemas.openxmlformats.org/drawingml/2006/main">
                  <a:graphicData uri="http://schemas.microsoft.com/office/word/2010/wordprocessingGroup">
                    <wpg:wgp>
                      <wpg:cNvGrpSpPr/>
                      <wpg:grpSpPr>
                        <a:xfrm>
                          <a:off x="0" y="0"/>
                          <a:ext cx="5219700" cy="506021"/>
                          <a:chOff x="0" y="0"/>
                          <a:chExt cx="5219700" cy="506021"/>
                        </a:xfrm>
                      </wpg:grpSpPr>
                      <wpg:grpSp>
                        <wpg:cNvPr id="488" name="Group 6634"/>
                        <wpg:cNvGrpSpPr>
                          <a:grpSpLocks/>
                        </wpg:cNvGrpSpPr>
                        <wpg:grpSpPr bwMode="auto">
                          <a:xfrm>
                            <a:off x="5029200" y="85060"/>
                            <a:ext cx="190500" cy="166370"/>
                            <a:chOff x="6283" y="5431"/>
                            <a:chExt cx="300" cy="262"/>
                          </a:xfrm>
                        </wpg:grpSpPr>
                        <wps:wsp>
                          <wps:cNvPr id="489" name="Rectangle 663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90" name="AutoShape 663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91" name="AutoShape 663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93" name="Rectangle 5833"/>
                        <wps:cNvSpPr>
                          <a:spLocks noChangeArrowheads="1"/>
                        </wps:cNvSpPr>
                        <wps:spPr bwMode="auto">
                          <a:xfrm>
                            <a:off x="425302" y="0"/>
                            <a:ext cx="1854835" cy="344805"/>
                          </a:xfrm>
                          <a:prstGeom prst="rect">
                            <a:avLst/>
                          </a:prstGeom>
                          <a:solidFill>
                            <a:srgbClr val="8DB3E2"/>
                          </a:solidFill>
                          <a:ln w="25400">
                            <a:solidFill>
                              <a:srgbClr val="000000"/>
                            </a:solidFill>
                            <a:miter lim="800000"/>
                            <a:headEnd/>
                            <a:tailEnd/>
                          </a:ln>
                        </wps:spPr>
                        <wps:txbx>
                          <w:txbxContent>
                            <w:p w14:paraId="16F993C7" w14:textId="77777777" w:rsidR="009502FA" w:rsidRPr="008D6334" w:rsidRDefault="009502FA" w:rsidP="008D6334">
                              <w:pPr>
                                <w:rPr>
                                  <w:szCs w:val="24"/>
                                </w:rPr>
                              </w:pPr>
                              <w:proofErr w:type="spellStart"/>
                              <w:proofErr w:type="gramStart"/>
                              <w:r w:rsidRPr="008D6334">
                                <w:rPr>
                                  <w:rFonts w:cs="Arial"/>
                                  <w:b/>
                                  <w:bCs/>
                                  <w:szCs w:val="20"/>
                                </w:rPr>
                                <w:t>asram:</w:t>
                              </w:r>
                              <w:proofErr w:type="gramEnd"/>
                              <w:r w:rsidRPr="008D6334">
                                <w:rPr>
                                  <w:rFonts w:cs="Arial"/>
                                  <w:b/>
                                  <w:bCs/>
                                  <w:szCs w:val="20"/>
                                </w:rPr>
                                <w:t>SellerCITradeParty</w:t>
                              </w:r>
                              <w:proofErr w:type="spellEnd"/>
                            </w:p>
                          </w:txbxContent>
                        </wps:txbx>
                        <wps:bodyPr rot="0" vert="horz" wrap="square" lIns="91440" tIns="45720" rIns="91440" bIns="45720" anchor="t" anchorCtr="0" upright="1">
                          <a:noAutofit/>
                        </wps:bodyPr>
                      </wps:wsp>
                      <wps:wsp>
                        <wps:cNvPr id="494" name="Rectangle 5835"/>
                        <wps:cNvSpPr>
                          <a:spLocks noChangeArrowheads="1"/>
                        </wps:cNvSpPr>
                        <wps:spPr bwMode="auto">
                          <a:xfrm>
                            <a:off x="2296632"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95" name="Rectangle 5836"/>
                        <wps:cNvSpPr>
                          <a:spLocks noChangeArrowheads="1"/>
                        </wps:cNvSpPr>
                        <wps:spPr bwMode="auto">
                          <a:xfrm>
                            <a:off x="3062176" y="0"/>
                            <a:ext cx="19659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C8" w14:textId="77777777" w:rsidR="009502FA" w:rsidRPr="008D6334" w:rsidRDefault="009502FA" w:rsidP="008D6334">
                              <w:proofErr w:type="spellStart"/>
                              <w:r w:rsidRPr="008D6334">
                                <w:rPr>
                                  <w:rFonts w:cs="Arial"/>
                                  <w:bCs/>
                                  <w:szCs w:val="20"/>
                                  <w:lang w:val="de-DE"/>
                                </w:rPr>
                                <w:t>asram:DefinedCITradeContact</w:t>
                              </w:r>
                              <w:proofErr w:type="spellEnd"/>
                            </w:p>
                          </w:txbxContent>
                        </wps:txbx>
                        <wps:bodyPr rot="0" vert="horz" wrap="square" lIns="91440" tIns="45720" rIns="91440" bIns="45720" anchor="t" anchorCtr="0" upright="1">
                          <a:noAutofit/>
                        </wps:bodyPr>
                      </wps:wsp>
                      <wps:wsp>
                        <wps:cNvPr id="496" name="AutoShape 5837"/>
                        <wps:cNvCnPr>
                          <a:cxnSpLocks noChangeShapeType="1"/>
                        </wps:cNvCnPr>
                        <wps:spPr bwMode="auto">
                          <a:xfrm>
                            <a:off x="2488018"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7" name="AutoShape 5838"/>
                        <wps:cNvCnPr>
                          <a:cxnSpLocks noChangeShapeType="1"/>
                        </wps:cNvCnPr>
                        <wps:spPr bwMode="auto">
                          <a:xfrm>
                            <a:off x="2286000"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38" name="Rechteck 6238"/>
                        <wps:cNvSpPr>
                          <a:spLocks noChangeArrowheads="1"/>
                        </wps:cNvSpPr>
                        <wps:spPr bwMode="auto">
                          <a:xfrm>
                            <a:off x="0" y="31897"/>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9" w14:textId="77777777" w:rsidR="009502FA" w:rsidRDefault="009502FA" w:rsidP="00DF63A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39" name="Rechteck 6239"/>
                        <wps:cNvSpPr>
                          <a:spLocks noChangeArrowheads="1"/>
                        </wps:cNvSpPr>
                        <wps:spPr bwMode="auto">
                          <a:xfrm>
                            <a:off x="2700669" y="212651"/>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A" w14:textId="77777777" w:rsidR="009502FA" w:rsidRDefault="009502FA" w:rsidP="00DF63A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709" o:spid="_x0000_s1832" style="width:411pt;height:39.85pt;mso-position-horizontal-relative:char;mso-position-vertical-relative:line" coordsize="52197,5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">
                <v:group id="Group 6634" o:spid="_x0000_s1833" style="position:absolute;left:50292;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rect id="Rectangle 6635" o:spid="_x0000_s183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g0iMUA&#10;AADcAAAADwAAAGRycy9kb3ducmV2LnhtbESP3WoCMRSE7wu+QzhC7zSr9GddjSJCaUEKrdX7w+Z0&#10;d+nmZE2yGn36piD0cpiZb5jFKppWnMj5xrKCyTgDQVxa3XClYP/1MspB+ICssbVMCi7kYbUc3C2w&#10;0PbMn3TahUokCPsCFdQhdIWUvqzJoB/bjjh539YZDEm6SmqH5wQ3rZxm2ZM02HBaqLGjTU3lz643&#10;Crr3x/71+bh110Pef5S4jTZMo1L3w7iegwgUw3/41n7TCh7yGfydS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2DSIxQAAANwAAAAPAAAAAAAAAAAAAAAAAJgCAABkcnMv&#10;ZG93bnJldi54bWxQSwUGAAAAAAQABAD1AAAAigMAAAAA&#10;" strokeweight="2pt"/>
                  <v:shape id="AutoShape 6636" o:spid="_x0000_s183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tOb8AAADcAAAADwAAAGRycy9kb3ducmV2LnhtbERPTYvCMBC9L/gfwix4W9OV4mo1LSII&#10;XuuK56EZ27LNpNukNv57cxA8Pt73rgimE3caXGtZwfciAUFcWd1yreDye/xag3AeWWNnmRQ8yEGR&#10;zz52mGk7cUn3s69FDGGXoYLG+z6T0lUNGXQL2xNH7mYHgz7CoZZ6wCmGm04uk2QlDbYcGxrs6dBQ&#10;9XcejYKy/K+vowvTfn0LP+lFpyYZT0rNP8N+C8JT8G/xy33SCtJNnB/PxCMg8y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ItOb8AAADcAAAADwAAAAAAAAAAAAAAAACh&#10;AgAAZHJzL2Rvd25yZXYueG1sUEsFBgAAAAAEAAQA+QAAAI0DAAAAAA==&#10;" strokeweight="1.25pt"/>
                  <v:shape id="AutoShape 6637" o:spid="_x0000_s183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dwscAAADcAAAADwAAAGRycy9kb3ducmV2LnhtbESPT2vCQBTE74LfYXlCb7pJacVGV5H+&#10;gR60EK0Hb6/Z1ySYfRuya5L66V1B6HGYmd8wi1VvKtFS40rLCuJJBII4s7rkXMH3/mM8A+E8ssbK&#10;Min4Iwer5XCwwETbjlNqdz4XAcIuQQWF93UipcsKMugmtiYO3q9tDPogm1zqBrsAN5V8jKKpNFhy&#10;WCiwpteCstPubBQ8n7uf4zTmdL19fzuklzb7Oh02Sj2M+vUchKfe/4fv7U+t4OklhtuZcATk8g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TR3CxwAAANwAAAAPAAAAAAAA&#10;AAAAAAAAAKECAABkcnMvZG93bnJldi54bWxQSwUGAAAAAAQABAD5AAAAlQMAAAAA&#10;" strokeweight="1.25pt"/>
                </v:group>
                <v:rect id="Rectangle 5833" o:spid="_x0000_s1837" style="position:absolute;left:4253;width:1854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U3acMA&#10;AADcAAAADwAAAGRycy9kb3ducmV2LnhtbESPS4sCMRCE7wv+h9CCtzXjA9FZo4giiAfBB3jtnbST&#10;wUlnmEQd/fVmYcFjUVVfUdN5Y0txp9oXjhX0ugkI4szpgnMFp+P6ewzCB2SNpWNS8CQP81nra4qp&#10;dg/e0/0QchEh7FNUYEKoUil9Zsii77qKOHoXV1sMUda51DU+ItyWsp8kI2mx4LhgsKKloex6uFkF&#10;q9vZrF/O+O2Oipf+Rbec9DdKddrN4gdEoCZ8wv/tjVYwnAzg70w8AnL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U3acMAAADcAAAADwAAAAAAAAAAAAAAAACYAgAAZHJzL2Rv&#10;d25yZXYueG1sUEsFBgAAAAAEAAQA9QAAAIgDAAAAAA==&#10;" fillcolor="#8db3e2" strokeweight="2pt">
                  <v:textbox>
                    <w:txbxContent>
                      <w:p w14:paraId="16F993C7" w14:textId="77777777" w:rsidR="009502FA" w:rsidRPr="008D6334" w:rsidRDefault="009502FA" w:rsidP="008D6334">
                        <w:pPr>
                          <w:rPr>
                            <w:szCs w:val="24"/>
                          </w:rPr>
                        </w:pPr>
                        <w:proofErr w:type="spellStart"/>
                        <w:proofErr w:type="gramStart"/>
                        <w:r w:rsidRPr="008D6334">
                          <w:rPr>
                            <w:rFonts w:cs="Arial"/>
                            <w:b/>
                            <w:bCs/>
                            <w:szCs w:val="20"/>
                          </w:rPr>
                          <w:t>asram:</w:t>
                        </w:r>
                        <w:proofErr w:type="gramEnd"/>
                        <w:r w:rsidRPr="008D6334">
                          <w:rPr>
                            <w:rFonts w:cs="Arial"/>
                            <w:b/>
                            <w:bCs/>
                            <w:szCs w:val="20"/>
                          </w:rPr>
                          <w:t>SellerCITradeParty</w:t>
                        </w:r>
                        <w:proofErr w:type="spellEnd"/>
                      </w:p>
                    </w:txbxContent>
                  </v:textbox>
                </v:rect>
                <v:rect id="Rectangle 5835" o:spid="_x0000_s1838" style="position:absolute;left:22966;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ANy8UA&#10;AADcAAAADwAAAGRycy9kb3ducmV2LnhtbESP3WoCMRSE7wu+QzhC7zSraKurUUqhVJCC9ef+sDnu&#10;Lm5OtklW0z59UxB6OczMN8xyHU0jruR8bVnBaJiBIC6srrlUcDy8DWYgfEDW2FgmBd/kYb3qPSwx&#10;1/bGn3Tdh1IkCPscFVQhtLmUvqjIoB/aljh5Z+sMhiRdKbXDW4KbRo6z7EkarDktVNjSa0XFZd8Z&#10;Be3HtHt//tq6n9Os2xW4jTaMo1KP/fiyABEohv/wvb3RCibzCfydS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A3LxQAAANwAAAAPAAAAAAAAAAAAAAAAAJgCAABkcnMv&#10;ZG93bnJldi54bWxQSwUGAAAAAAQABAD1AAAAigMAAAAA&#10;" strokeweight="2pt"/>
                <v:rect id="Rectangle 5836" o:spid="_x0000_s1839" style="position:absolute;left:30621;width:1966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pER8UA&#10;AADcAAAADwAAAGRycy9kb3ducmV2LnhtbESPT2sCMRDF7wW/QxihF6nZLfaPW6OIUiyeutvS87AZ&#10;d5duJksSNX77RhB6fLx5vzdvsYqmFydyvrOsIJ9mIIhrqztuFHx/vT+8gvABWWNvmRRcyMNqObpb&#10;YKHtmUs6VaERCcK+QAVtCEMhpa9bMuindiBO3sE6gyFJ10jt8JzgppePWfYsDXacGlocaNNS/Vsd&#10;TXojj+VPtZtc7N5uyy7XbvYZX5S6H8f1G4hAMfwf39IfWsFs/gTXMYkA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HxQAAANwAAAAPAAAAAAAAAAAAAAAAAJgCAABkcnMv&#10;ZG93bnJldi54bWxQSwUGAAAAAAQABAD1AAAAigMAAAAA&#10;" filled="f" fillcolor="#8db3e2" strokeweight="2pt">
                  <v:textbox>
                    <w:txbxContent>
                      <w:p w14:paraId="16F993C8" w14:textId="77777777" w:rsidR="009502FA" w:rsidRPr="008D6334" w:rsidRDefault="009502FA" w:rsidP="008D6334">
                        <w:proofErr w:type="spellStart"/>
                        <w:r w:rsidRPr="008D6334">
                          <w:rPr>
                            <w:rFonts w:cs="Arial"/>
                            <w:bCs/>
                            <w:szCs w:val="20"/>
                            <w:lang w:val="de-DE"/>
                          </w:rPr>
                          <w:t>asram:DefinedCITradeContact</w:t>
                        </w:r>
                        <w:proofErr w:type="spellEnd"/>
                      </w:p>
                    </w:txbxContent>
                  </v:textbox>
                </v:rect>
                <v:shape id="AutoShape 5837" o:spid="_x0000_s1840" type="#_x0000_t32" style="position:absolute;left:24880;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3RfcUAAADcAAAADwAAAGRycy9kb3ducmV2LnhtbESPQWvCQBSE7wX/w/IK3uqmJcQaXUUK&#10;ohTakLTo9ZF9JsHs25BdY/rvuwWhx2FmvmFWm9G0YqDeNZYVPM8iEMSl1Q1XCr6/dk+vIJxH1tha&#10;JgU/5GCznjysMNX2xjkNha9EgLBLUUHtfZdK6cqaDLqZ7YiDd7a9QR9kX0nd4y3ATStfoiiRBhsO&#10;CzV29FZTeSmuRsGQHT/nu27YZ746xvl7vDih+VBq+jhulyA8jf4/fG8ftIJ4kcD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q3RfcUAAADcAAAADwAAAAAAAAAA&#10;AAAAAAChAgAAZHJzL2Rvd25yZXYueG1sUEsFBgAAAAAEAAQA+QAAAJMDAAAAAA==&#10;" strokeweight="2pt"/>
                <v:shape id="AutoShape 5838" o:spid="_x0000_s1841" type="#_x0000_t32" style="position:absolute;left:22860;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F05sQAAADcAAAADwAAAGRycy9kb3ducmV2LnhtbESP3YrCMBSE7wXfIRzBO01dyqpdo8iC&#10;KAsq/uDeHpqzbdnmpDSx1rc3guDlMDPfMLNFa0rRUO0KywpGwwgEcWp1wZmC82k1mIBwHlljaZkU&#10;3MnBYt7tzDDR9sYHao4+EwHCLkEFufdVIqVLczLohrYiDt6frQ36IOtM6hpvAW5K+RFFn9JgwWEh&#10;x4q+c0r/j1ejoNlfduNV1az3PrvEh594+otmq1S/1y6/QHhq/Tv8am+0gng6hu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4XTmxAAAANwAAAAPAAAAAAAAAAAA&#10;AAAAAKECAABkcnMvZG93bnJldi54bWxQSwUGAAAAAAQABAD5AAAAkgMAAAAA&#10;" strokeweight="2pt"/>
                <v:rect id="Rechteck 6238" o:spid="_x0000_s1842" style="position:absolute;top:31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9Wn8MA&#10;AADdAAAADwAAAGRycy9kb3ducmV2LnhtbERPy2qDQBTdF/IPww1kU5qxFkKwmYQghEopSM1jfXFu&#10;VercUWei9u87i0KXh/PeHWbTipEG11hW8LyOQBCXVjdcKbicT09bEM4ja2wtk4IfcnDYLx52mGg7&#10;8SeNha9ECGGXoILa+y6R0pU1GXRr2xEH7ssOBn2AQyX1gFMIN62Mo2gjDTYcGmrsKK2p/C7uRsFU&#10;5uPt/PEm88dbZrnP+rS4viu1Ws7HVxCeZv8v/nNnWsEmfglz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9Wn8MAAADdAAAADwAAAAAAAAAAAAAAAACYAgAAZHJzL2Rv&#10;d25yZXYueG1sUEsFBgAAAAAEAAQA9QAAAIgDAAAAAA==&#10;" filled="f" stroked="f">
                  <v:textbox>
                    <w:txbxContent>
                      <w:p w14:paraId="16F993C9" w14:textId="77777777" w:rsidR="009502FA" w:rsidRDefault="009502FA" w:rsidP="00DF63AC">
                        <w:pPr>
                          <w:rPr>
                            <w:rFonts w:cs="Arial"/>
                            <w:b/>
                            <w:sz w:val="24"/>
                            <w:szCs w:val="24"/>
                            <w:lang w:val="de-DE"/>
                          </w:rPr>
                        </w:pPr>
                        <w:r>
                          <w:rPr>
                            <w:rFonts w:cs="Arial"/>
                            <w:b/>
                            <w:sz w:val="24"/>
                            <w:szCs w:val="24"/>
                            <w:lang w:val="de-DE"/>
                          </w:rPr>
                          <w:t>0..1</w:t>
                        </w:r>
                      </w:p>
                    </w:txbxContent>
                  </v:textbox>
                </v:rect>
                <v:rect id="Rechteck 6239" o:spid="_x0000_s1843" style="position:absolute;left:27006;top:212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PzBMYA&#10;AADdAAAADwAAAGRycy9kb3ducmV2LnhtbESPQWvCQBSE74L/YXlCL6VutCBtdBURxFAEMVbPj+xr&#10;Epp9G7PbJP57Vyh4HGbmG2ax6k0lWmpcaVnBZByBIM6sLjlX8H3avn2AcB5ZY2WZFNzIwWo5HCww&#10;1rbjI7Wpz0WAsItRQeF9HUvpsoIMurGtiYP3YxuDPsgml7rBLsBNJadRNJMGSw4LBda0KSj7Tf+M&#10;gi47tJfTficPr5fE8jW5btLzl1Ivo349B+Gp98/wfzvRCmbT90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PzBMYAAADdAAAADwAAAAAAAAAAAAAAAACYAgAAZHJz&#10;L2Rvd25yZXYueG1sUEsFBgAAAAAEAAQA9QAAAIsDAAAAAA==&#10;" filled="f" stroked="f">
                  <v:textbox>
                    <w:txbxContent>
                      <w:p w14:paraId="16F993CA" w14:textId="77777777" w:rsidR="009502FA" w:rsidRDefault="009502FA" w:rsidP="00DF63AC">
                        <w:pPr>
                          <w:rPr>
                            <w:rFonts w:cs="Arial"/>
                            <w:b/>
                            <w:sz w:val="24"/>
                            <w:szCs w:val="24"/>
                            <w:lang w:val="de-DE"/>
                          </w:rPr>
                        </w:pPr>
                        <w:r>
                          <w:rPr>
                            <w:rFonts w:cs="Arial"/>
                            <w:b/>
                            <w:sz w:val="24"/>
                            <w:szCs w:val="24"/>
                            <w:lang w:val="de-DE"/>
                          </w:rPr>
                          <w:t>0..*</w:t>
                        </w:r>
                      </w:p>
                    </w:txbxContent>
                  </v:textbox>
                </v:rect>
                <w10:anchorlock/>
              </v:group>
            </w:pict>
          </mc:Fallback>
        </mc:AlternateContent>
      </w:r>
    </w:p>
    <w:p w14:paraId="16F98E4D" w14:textId="77777777" w:rsidR="00DF63AC" w:rsidRDefault="00DF63AC" w:rsidP="00AB0651"/>
    <w:p w14:paraId="16F98E4E" w14:textId="77777777" w:rsidR="008D6334" w:rsidRDefault="008D6334" w:rsidP="008D6334">
      <w:pPr>
        <w:pStyle w:val="berschrift5"/>
      </w:pPr>
      <w:bookmarkStart w:id="85" w:name="_Toc347482214"/>
      <w:r w:rsidRPr="008D6334">
        <w:t>asram:DefinedCITradeContact</w:t>
      </w:r>
      <w:bookmarkEnd w:id="85"/>
    </w:p>
    <w:p w14:paraId="16F98E4F" w14:textId="77777777" w:rsidR="00994ACC" w:rsidRPr="00994ACC" w:rsidRDefault="00994ACC" w:rsidP="00994ACC"/>
    <w:p w14:paraId="16F98E50" w14:textId="77777777" w:rsidR="008D6334" w:rsidRDefault="00994ACC" w:rsidP="00AB0651">
      <w:r>
        <w:rPr>
          <w:noProof/>
          <w:lang w:eastAsia="zh-TW"/>
        </w:rPr>
        <mc:AlternateContent>
          <mc:Choice Requires="wpg">
            <w:drawing>
              <wp:inline distT="0" distB="0" distL="0" distR="0" wp14:anchorId="16F9921E" wp14:editId="16F9921F">
                <wp:extent cx="5112222" cy="1356626"/>
                <wp:effectExtent l="0" t="0" r="12700" b="0"/>
                <wp:docPr id="6249" name="Gruppieren 6249"/>
                <wp:cNvGraphicFramePr/>
                <a:graphic xmlns:a="http://schemas.openxmlformats.org/drawingml/2006/main">
                  <a:graphicData uri="http://schemas.microsoft.com/office/word/2010/wordprocessingGroup">
                    <wpg:wgp>
                      <wpg:cNvGrpSpPr/>
                      <wpg:grpSpPr>
                        <a:xfrm>
                          <a:off x="0" y="0"/>
                          <a:ext cx="5112222" cy="1356626"/>
                          <a:chOff x="0" y="0"/>
                          <a:chExt cx="5112222" cy="1356626"/>
                        </a:xfrm>
                      </wpg:grpSpPr>
                      <wps:wsp>
                        <wps:cNvPr id="478" name="Rectangle 6643"/>
                        <wps:cNvSpPr>
                          <a:spLocks noChangeArrowheads="1"/>
                        </wps:cNvSpPr>
                        <wps:spPr bwMode="auto">
                          <a:xfrm>
                            <a:off x="372139" y="414670"/>
                            <a:ext cx="2058670" cy="344805"/>
                          </a:xfrm>
                          <a:prstGeom prst="rect">
                            <a:avLst/>
                          </a:prstGeom>
                          <a:solidFill>
                            <a:srgbClr val="8DB3E2"/>
                          </a:solidFill>
                          <a:ln w="25400">
                            <a:solidFill>
                              <a:srgbClr val="000000"/>
                            </a:solidFill>
                            <a:miter lim="800000"/>
                            <a:headEnd/>
                            <a:tailEnd/>
                          </a:ln>
                        </wps:spPr>
                        <wps:txbx>
                          <w:txbxContent>
                            <w:p w14:paraId="16F993CB" w14:textId="77777777" w:rsidR="009502FA" w:rsidRPr="008D6334" w:rsidRDefault="009502FA" w:rsidP="008D6334">
                              <w:pPr>
                                <w:rPr>
                                  <w:szCs w:val="20"/>
                                </w:rPr>
                              </w:pPr>
                              <w:proofErr w:type="spellStart"/>
                              <w:proofErr w:type="gramStart"/>
                              <w:r w:rsidRPr="008D6334">
                                <w:rPr>
                                  <w:rFonts w:cs="Arial"/>
                                  <w:b/>
                                  <w:bCs/>
                                  <w:szCs w:val="20"/>
                                </w:rPr>
                                <w:t>asram:</w:t>
                              </w:r>
                              <w:proofErr w:type="gramEnd"/>
                              <w:r w:rsidRPr="008D6334">
                                <w:rPr>
                                  <w:rFonts w:cs="Arial"/>
                                  <w:b/>
                                  <w:bCs/>
                                  <w:szCs w:val="20"/>
                                </w:rPr>
                                <w:t>DefinedCITradeContact</w:t>
                              </w:r>
                              <w:proofErr w:type="spellEnd"/>
                            </w:p>
                          </w:txbxContent>
                        </wps:txbx>
                        <wps:bodyPr rot="0" vert="horz" wrap="square" lIns="91440" tIns="45720" rIns="91440" bIns="45720" anchor="t" anchorCtr="0" upright="1">
                          <a:noAutofit/>
                        </wps:bodyPr>
                      </wps:wsp>
                      <wps:wsp>
                        <wps:cNvPr id="479" name="AutoShape 6646"/>
                        <wps:cNvCnPr>
                          <a:cxnSpLocks noChangeShapeType="1"/>
                        </wps:cNvCnPr>
                        <wps:spPr bwMode="auto">
                          <a:xfrm>
                            <a:off x="2817628"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0" name="Rectangle 6647"/>
                        <wps:cNvSpPr>
                          <a:spLocks noChangeArrowheads="1"/>
                        </wps:cNvSpPr>
                        <wps:spPr bwMode="auto">
                          <a:xfrm>
                            <a:off x="2434855"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81" name="Rectangle 6648"/>
                        <wps:cNvSpPr>
                          <a:spLocks noChangeArrowheads="1"/>
                        </wps:cNvSpPr>
                        <wps:spPr bwMode="auto">
                          <a:xfrm>
                            <a:off x="3211032" y="871870"/>
                            <a:ext cx="13627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CC" w14:textId="77777777" w:rsidR="009502FA" w:rsidRPr="008D6334" w:rsidRDefault="009502FA" w:rsidP="008D6334">
                              <w:proofErr w:type="spellStart"/>
                              <w:r w:rsidRPr="008D6334">
                                <w:rPr>
                                  <w:rFonts w:cs="Arial"/>
                                  <w:bCs/>
                                  <w:szCs w:val="20"/>
                                  <w:lang w:val="de-DE"/>
                                </w:rPr>
                                <w:t>asram:TypeCode</w:t>
                              </w:r>
                              <w:proofErr w:type="spellEnd"/>
                            </w:p>
                          </w:txbxContent>
                        </wps:txbx>
                        <wps:bodyPr rot="0" vert="horz" wrap="square" lIns="91440" tIns="45720" rIns="91440" bIns="45720" anchor="t" anchorCtr="0" upright="1">
                          <a:noAutofit/>
                        </wps:bodyPr>
                      </wps:wsp>
                      <wps:wsp>
                        <wps:cNvPr id="482" name="AutoShape 6649"/>
                        <wps:cNvCnPr>
                          <a:cxnSpLocks noChangeShapeType="1"/>
                        </wps:cNvCnPr>
                        <wps:spPr bwMode="auto">
                          <a:xfrm>
                            <a:off x="2626241"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3" name="AutoShape 6650"/>
                        <wps:cNvCnPr>
                          <a:cxnSpLocks noChangeShapeType="1"/>
                        </wps:cNvCnPr>
                        <wps:spPr bwMode="auto">
                          <a:xfrm>
                            <a:off x="2424223"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4" name="Rectangle 6651"/>
                        <wps:cNvSpPr>
                          <a:spLocks noChangeArrowheads="1"/>
                        </wps:cNvSpPr>
                        <wps:spPr bwMode="auto">
                          <a:xfrm>
                            <a:off x="3211032" y="0"/>
                            <a:ext cx="19011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CD" w14:textId="77777777" w:rsidR="009502FA" w:rsidRPr="001720AA" w:rsidRDefault="009502FA" w:rsidP="008D6334">
                              <w:pPr>
                                <w:spacing w:line="240" w:lineRule="auto"/>
                                <w:rPr>
                                  <w:szCs w:val="20"/>
                                </w:rPr>
                              </w:pPr>
                              <w:proofErr w:type="spellStart"/>
                              <w:r w:rsidRPr="008D6334">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485" name="AutoShape 6652"/>
                        <wps:cNvCnPr>
                          <a:cxnSpLocks noChangeShapeType="1"/>
                        </wps:cNvCnPr>
                        <wps:spPr bwMode="auto">
                          <a:xfrm>
                            <a:off x="2817628"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6" name="AutoShape 6653"/>
                        <wps:cNvCnPr>
                          <a:cxnSpLocks noChangeShapeType="1"/>
                        </wps:cNvCnPr>
                        <wps:spPr bwMode="auto">
                          <a:xfrm>
                            <a:off x="2817628"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16" name="Rechteck 716"/>
                        <wps:cNvSpPr>
                          <a:spLocks noChangeArrowheads="1"/>
                        </wps:cNvSpPr>
                        <wps:spPr bwMode="auto">
                          <a:xfrm>
                            <a:off x="0" y="446567"/>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E" w14:textId="77777777" w:rsidR="009502FA" w:rsidRDefault="009502FA" w:rsidP="00DF63A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47" name="Rechteck 6247"/>
                        <wps:cNvSpPr>
                          <a:spLocks noChangeArrowheads="1"/>
                        </wps:cNvSpPr>
                        <wps:spPr bwMode="auto">
                          <a:xfrm>
                            <a:off x="2828260" y="18075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CF" w14:textId="77777777" w:rsidR="009502FA" w:rsidRDefault="009502FA" w:rsidP="00994AC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48" name="Rechteck 6248"/>
                        <wps:cNvSpPr>
                          <a:spLocks noChangeArrowheads="1"/>
                        </wps:cNvSpPr>
                        <wps:spPr bwMode="auto">
                          <a:xfrm>
                            <a:off x="2817628" y="1063256"/>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D0" w14:textId="77777777" w:rsidR="009502FA" w:rsidRDefault="009502FA" w:rsidP="00994AC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49" o:spid="_x0000_s1844" style="width:402.55pt;height:106.8pt;mso-position-horizontal-relative:char;mso-position-vertical-relative:line" coordsize="51122,13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">
                <v:rect id="Rectangle 6643" o:spid="_x0000_s1845" style="position:absolute;left:3721;top:4146;width:2058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1D4sEA&#10;AADcAAAADwAAAGRycy9kb3ducmV2LnhtbERPy4rCMBTdC/5DuMLsNFWGUWtTEQdBZjHgA9xem2tT&#10;bG5KE7Xj108WgsvDeWfLztbiTq2vHCsYjxIQxIXTFZcKjofNcAbCB2SNtWNS8Ecelnm/l2Gq3YN3&#10;dN+HUsQQ9ikqMCE0qZS+MGTRj1xDHLmLay2GCNtS6hYfMdzWcpIkX9JixbHBYENrQ8V1f7MKvm8n&#10;s3k6439+qXrqM7r1fLJV6mPQrRYgAnXhLX65t1rB5zSujWfiEZD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tQ+LBAAAA3AAAAA8AAAAAAAAAAAAAAAAAmAIAAGRycy9kb3du&#10;cmV2LnhtbFBLBQYAAAAABAAEAPUAAACGAwAAAAA=&#10;" fillcolor="#8db3e2" strokeweight="2pt">
                  <v:textbox>
                    <w:txbxContent>
                      <w:p w14:paraId="16F993CB" w14:textId="77777777" w:rsidR="009502FA" w:rsidRPr="008D6334" w:rsidRDefault="009502FA" w:rsidP="008D6334">
                        <w:pPr>
                          <w:rPr>
                            <w:szCs w:val="20"/>
                          </w:rPr>
                        </w:pPr>
                        <w:proofErr w:type="spellStart"/>
                        <w:proofErr w:type="gramStart"/>
                        <w:r w:rsidRPr="008D6334">
                          <w:rPr>
                            <w:rFonts w:cs="Arial"/>
                            <w:b/>
                            <w:bCs/>
                            <w:szCs w:val="20"/>
                          </w:rPr>
                          <w:t>asram:</w:t>
                        </w:r>
                        <w:proofErr w:type="gramEnd"/>
                        <w:r w:rsidRPr="008D6334">
                          <w:rPr>
                            <w:rFonts w:cs="Arial"/>
                            <w:b/>
                            <w:bCs/>
                            <w:szCs w:val="20"/>
                          </w:rPr>
                          <w:t>DefinedCITradeContact</w:t>
                        </w:r>
                        <w:proofErr w:type="spellEnd"/>
                      </w:p>
                    </w:txbxContent>
                  </v:textbox>
                </v:rect>
                <v:shape id="AutoShape 6646" o:spid="_x0000_s1846" type="#_x0000_t32" style="position:absolute;left:28176;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6j9cQAAADcAAAADwAAAGRycy9kb3ducmV2LnhtbESP3YrCMBSE7wXfIRzBO01dyqpdo8iC&#10;KAsq/uDeHpqzbdnmpDSx1rc3guDlMDPfMLNFa0rRUO0KywpGwwgEcWp1wZmC82k1mIBwHlljaZkU&#10;3MnBYt7tzDDR9sYHao4+EwHCLkEFufdVIqVLczLohrYiDt6frQ36IOtM6hpvAW5K+RFFn9JgwWEh&#10;x4q+c0r/j1ejoNlfduNV1az3PrvEh594+otmq1S/1y6/QHhq/Tv8am+0gng8he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PqP1xAAAANwAAAAPAAAAAAAAAAAA&#10;AAAAAKECAABkcnMvZG93bnJldi54bWxQSwUGAAAAAAQABAD5AAAAkgMAAAAA&#10;" strokeweight="2pt"/>
                <v:rect id="Rectangle 6647" o:spid="_x0000_s1847" style="position:absolute;left:24348;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dFcIA&#10;AADcAAAADwAAAGRycy9kb3ducmV2LnhtbERPXWvCMBR9F/wP4Qq+aao4VzqjyGBsIAPXbe+X5toW&#10;m5suSTXbr18eBB8P53uzi6YTF3K+taxgMc9AEFdWt1wr+Pp8meUgfEDW2FkmBb/kYbcdjzZYaHvl&#10;D7qUoRYphH2BCpoQ+kJKXzVk0M9tT5y4k3UGQ4KultrhNYWbTi6zbC0NtpwaGuzpuaHqXA5GQf/+&#10;MLw+/hzc33c+HCs8RBuWUanpJO6fQASK4S6+ud+0glWe5qcz6Qj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4p0VwgAAANwAAAAPAAAAAAAAAAAAAAAAAJgCAABkcnMvZG93&#10;bnJldi54bWxQSwUGAAAAAAQABAD1AAAAhwMAAAAA&#10;" strokeweight="2pt"/>
                <v:rect id="Rectangle 6648" o:spid="_x0000_s1848" style="position:absolute;left:32110;top:8718;width:136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UmcQA&#10;AADcAAAADwAAAGRycy9kb3ducmV2LnhtbESPQWsCMRCF7wX/Qxihl6LZFWllNYpYpNJTdyueh824&#10;u7iZLEmq8d+bQqHHx5v3vXmrTTS9uJLznWUF+TQDQVxb3XGj4Pi9nyxA+ICssbdMCu7kYbMePa2w&#10;0PbGJV2r0IgEYV+ggjaEoZDS1y0Z9FM7ECfvbJ3BkKRrpHZ4S3DTy1mWvUqDHaeGFgfatVRfqh+T&#10;3shjeao+Xu72076XXa7d/Cu+KfU8jtsliEAx/B//pQ9awXyRw++YRAC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Y1JnEAAAA3AAAAA8AAAAAAAAAAAAAAAAAmAIAAGRycy9k&#10;b3ducmV2LnhtbFBLBQYAAAAABAAEAPUAAACJAwAAAAA=&#10;" filled="f" fillcolor="#8db3e2" strokeweight="2pt">
                  <v:textbox>
                    <w:txbxContent>
                      <w:p w14:paraId="16F993CC" w14:textId="77777777" w:rsidR="009502FA" w:rsidRPr="008D6334" w:rsidRDefault="009502FA" w:rsidP="008D6334">
                        <w:proofErr w:type="spellStart"/>
                        <w:r w:rsidRPr="008D6334">
                          <w:rPr>
                            <w:rFonts w:cs="Arial"/>
                            <w:bCs/>
                            <w:szCs w:val="20"/>
                            <w:lang w:val="de-DE"/>
                          </w:rPr>
                          <w:t>asram:TypeCode</w:t>
                        </w:r>
                        <w:proofErr w:type="spellEnd"/>
                      </w:p>
                    </w:txbxContent>
                  </v:textbox>
                </v:rect>
                <v:shape id="AutoShape 6649" o:spid="_x0000_s1849" type="#_x0000_t32" style="position:absolute;left:26262;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9Bo8UAAADcAAAADwAAAGRycy9kb3ducmV2LnhtbESPQWvCQBSE7wX/w/IEb3VTCdamriJC&#10;sAhWkhZ7fWRfk9Ds25DdJvHfu0Khx2FmvmHW29E0oqfO1ZYVPM0jEMSF1TWXCj4/0scVCOeRNTaW&#10;ScGVHGw3k4c1JtoOnFGf+1IECLsEFVTet4mUrqjIoJvbljh437Yz6IPsSqk7HALcNHIRRUtpsOaw&#10;UGFL+4qKn/zXKOjPl/fntO0PZ19e4uwYv3yhOSk1m467VxCeRv8f/mu/aQXxagH3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9Bo8UAAADcAAAADwAAAAAAAAAA&#10;AAAAAAChAgAAZHJzL2Rvd25yZXYueG1sUEsFBgAAAAAEAAQA+QAAAJMDAAAAAA==&#10;" strokeweight="2pt"/>
                <v:shape id="AutoShape 6650" o:spid="_x0000_s1850" type="#_x0000_t32" style="position:absolute;left:24242;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PkOMYAAADcAAAADwAAAGRycy9kb3ducmV2LnhtbESPQWvCQBSE74L/YXmCN7NpDTWNriIF&#10;aSlUUUu8PrKvSTD7NmS3Mf333ULB4zAz3zCrzWAa0VPnassKHqIYBHFhdc2lgs/zbpaCcB5ZY2OZ&#10;FPyQg816PFphpu2Nj9SffCkChF2GCirv20xKV1Rk0EW2JQ7el+0M+iC7UuoObwFuGvkYx0/SYM1h&#10;ocKWXioqrqdvo6A/5PvFru1fD77Mk+N78nxB86HUdDJslyA8Df4e/m+/aQVJOoe/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D5DjGAAAA3AAAAA8AAAAAAAAA&#10;AAAAAAAAoQIAAGRycy9kb3ducmV2LnhtbFBLBQYAAAAABAAEAPkAAACUAwAAAAA=&#10;" strokeweight="2pt"/>
                <v:rect id="Rectangle 6651" o:spid="_x0000_s1851" style="position:absolute;left:32110;width:190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93AcQA&#10;AADcAAAADwAAAGRycy9kb3ducmV2LnhtbESPQWvCQBCF7wX/wzJCL6VuUoKV1FVEKS2eTFp6HrLT&#10;JDQ7G3ZXXf99VxA8Pt68781brqMZxImc7y0ryGcZCOLG6p5bBd9f788LED4gaxwsk4ILeVivJg9L&#10;LLU9c0WnOrQiQdiXqKALYSyl9E1HBv3MjsTJ+7XOYEjStVI7PCe4GeRLls2lwZ5TQ4cjbTtq/uqj&#10;SW/ksfqpP54udm93VZ9rVxziq1KP07h5AxEohvvxLf2pFRSLAq5jEgH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vdwHEAAAA3AAAAA8AAAAAAAAAAAAAAAAAmAIAAGRycy9k&#10;b3ducmV2LnhtbFBLBQYAAAAABAAEAPUAAACJAwAAAAA=&#10;" filled="f" fillcolor="#8db3e2" strokeweight="2pt">
                  <v:textbox>
                    <w:txbxContent>
                      <w:p w14:paraId="16F993CD" w14:textId="77777777" w:rsidR="009502FA" w:rsidRPr="001720AA" w:rsidRDefault="009502FA" w:rsidP="008D6334">
                        <w:pPr>
                          <w:spacing w:line="240" w:lineRule="auto"/>
                          <w:rPr>
                            <w:szCs w:val="20"/>
                          </w:rPr>
                        </w:pPr>
                        <w:proofErr w:type="spellStart"/>
                        <w:r w:rsidRPr="008D6334">
                          <w:rPr>
                            <w:rFonts w:cs="Arial"/>
                            <w:bCs/>
                            <w:szCs w:val="20"/>
                            <w:lang w:val="de-DE"/>
                          </w:rPr>
                          <w:t>asram:IdentificationIdentifier</w:t>
                        </w:r>
                        <w:proofErr w:type="spellEnd"/>
                      </w:p>
                    </w:txbxContent>
                  </v:textbox>
                </v:rect>
                <v:shape id="AutoShape 6652" o:spid="_x0000_s1852" type="#_x0000_t32" style="position:absolute;left:28176;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bZ18QAAADcAAAADwAAAGRycy9kb3ducmV2LnhtbESPQWvCQBSE74L/YXmCN91U0mqjq4gg&#10;imBFLXp9ZF+TYPZtyK4x/feuUOhxmJlvmNmiNaVoqHaFZQVvwwgEcWp1wZmC7/N6MAHhPLLG0jIp&#10;+CUHi3m3M8NE2wcfqTn5TAQIuwQV5N5XiZQuzcmgG9qKOHg/tjbog6wzqWt8BLgp5SiKPqTBgsNC&#10;jhWtckpvp7tR0BwuX+N11WwOPrvEx138eUWzV6rfa5dTEJ5a/x/+a2+1gnjyDq8z4QjI+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ptnXxAAAANwAAAAPAAAAAAAAAAAA&#10;AAAAAKECAABkcnMvZG93bnJldi54bWxQSwUGAAAAAAQABAD5AAAAkgMAAAAA&#10;" strokeweight="2pt"/>
                <v:shape id="AutoShape 6653" o:spid="_x0000_s1853" type="#_x0000_t32" style="position:absolute;left:28176;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RHoMUAAADcAAAADwAAAGRycy9kb3ducmV2LnhtbESPQWvCQBSE74L/YXlCb7ppCWkaXUUE&#10;aSm0QSt6fWSfSWj2bchuk/jv3UKhx2FmvmFWm9E0oqfO1ZYVPC4iEMSF1TWXCk5f+3kKwnlkjY1l&#10;UnAjB5v1dLLCTNuBD9QffSkChF2GCirv20xKV1Rk0C1sSxy8q+0M+iC7UuoOhwA3jXyKokQarDks&#10;VNjSrqLi+/hjFPT5+fN53/avuS/P8eE9frmg+VDqYTZulyA8jf4//Nd+0wriNIHfM+EIyP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3RHoMUAAADcAAAADwAAAAAAAAAA&#10;AAAAAAChAgAAZHJzL2Rvd25yZXYueG1sUEsFBgAAAAAEAAQA+QAAAJMDAAAAAA==&#10;" strokeweight="2pt"/>
                <v:rect id="Rechteck 716" o:spid="_x0000_s1854" style="position:absolute;top:446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y2MUA&#10;AADcAAAADwAAAGRycy9kb3ducmV2LnhtbESPT2vCQBTE74LfYXmCF6kbPWhJXUUEMRRBjH/Oj+xr&#10;Epp9G7Nrkn57t1DocZiZ3zCrTW8q0VLjSssKZtMIBHFmdcm5gutl//YOwnlkjZVlUvBDDjbr4WCF&#10;sbYdn6lNfS4ChF2MCgrv61hKlxVk0E1tTRy8L9sY9EE2udQNdgFuKjmPooU0WHJYKLCmXUHZd/o0&#10;Crrs1N4vx4M8Te6J5Ufy2KW3T6XGo377AcJT7//Df+1EK1jOFvB7Jh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RfLYxQAAANwAAAAPAAAAAAAAAAAAAAAAAJgCAABkcnMv&#10;ZG93bnJldi54bWxQSwUGAAAAAAQABAD1AAAAigMAAAAA&#10;" filled="f" stroked="f">
                  <v:textbox>
                    <w:txbxContent>
                      <w:p w14:paraId="16F993CE" w14:textId="77777777" w:rsidR="009502FA" w:rsidRDefault="009502FA" w:rsidP="00DF63AC">
                        <w:pPr>
                          <w:rPr>
                            <w:rFonts w:cs="Arial"/>
                            <w:b/>
                            <w:sz w:val="24"/>
                            <w:szCs w:val="24"/>
                            <w:lang w:val="de-DE"/>
                          </w:rPr>
                        </w:pPr>
                        <w:r>
                          <w:rPr>
                            <w:rFonts w:cs="Arial"/>
                            <w:b/>
                            <w:sz w:val="24"/>
                            <w:szCs w:val="24"/>
                            <w:lang w:val="de-DE"/>
                          </w:rPr>
                          <w:t>0..*</w:t>
                        </w:r>
                      </w:p>
                    </w:txbxContent>
                  </v:textbox>
                </v:rect>
                <v:rect id="Rechteck 6247" o:spid="_x0000_s1855" style="position:absolute;left:28282;top:180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xkMYA&#10;AADdAAAADwAAAGRycy9kb3ducmV2LnhtbESPQWvCQBSE74L/YXlCL6VulGJLdBURxFAEMVbPj+xr&#10;Epp9G7PbJP57Vyh4HGbmG2ax6k0lWmpcaVnBZByBIM6sLjlX8H3avn2CcB5ZY2WZFNzIwWo5HCww&#10;1rbjI7Wpz0WAsItRQeF9HUvpsoIMurGtiYP3YxuDPsgml7rBLsBNJadRNJMGSw4LBda0KSj7Tf+M&#10;gi47tJfTficPr5fE8jW5btLzl1Ivo349B+Gp98/wfzvRCmbT9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axkMYAAADdAAAADwAAAAAAAAAAAAAAAACYAgAAZHJz&#10;L2Rvd25yZXYueG1sUEsFBgAAAAAEAAQA9QAAAIsDAAAAAA==&#10;" filled="f" stroked="f">
                  <v:textbox>
                    <w:txbxContent>
                      <w:p w14:paraId="16F993CF" w14:textId="77777777" w:rsidR="009502FA" w:rsidRDefault="009502FA" w:rsidP="00994ACC">
                        <w:pPr>
                          <w:rPr>
                            <w:rFonts w:cs="Arial"/>
                            <w:b/>
                            <w:sz w:val="24"/>
                            <w:szCs w:val="24"/>
                            <w:lang w:val="de-DE"/>
                          </w:rPr>
                        </w:pPr>
                        <w:r>
                          <w:rPr>
                            <w:rFonts w:cs="Arial"/>
                            <w:b/>
                            <w:sz w:val="24"/>
                            <w:szCs w:val="24"/>
                            <w:lang w:val="de-DE"/>
                          </w:rPr>
                          <w:t>0..1</w:t>
                        </w:r>
                      </w:p>
                    </w:txbxContent>
                  </v:textbox>
                </v:rect>
                <v:rect id="Rechteck 6248" o:spid="_x0000_s1856" style="position:absolute;left:28176;top:1063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l4sMA&#10;AADdAAAADwAAAGRycy9kb3ducmV2LnhtbERPy2qDQBTdF/IPww1kU5qxUkKwmYQghEopSM1jfXFu&#10;VercUWei9u87i0KXh/PeHWbTipEG11hW8LyOQBCXVjdcKbicT09bEM4ja2wtk4IfcnDYLx52mGg7&#10;8SeNha9ECGGXoILa+y6R0pU1GXRr2xEH7ssOBn2AQyX1gFMIN62Mo2gjDTYcGmrsKK2p/C7uRsFU&#10;5uPt/PEm88dbZrnP+rS4viu1Ws7HVxCeZv8v/nNnWsEmfglz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l4sMAAADdAAAADwAAAAAAAAAAAAAAAACYAgAAZHJzL2Rv&#10;d25yZXYueG1sUEsFBgAAAAAEAAQA9QAAAIgDAAAAAA==&#10;" filled="f" stroked="f">
                  <v:textbox>
                    <w:txbxContent>
                      <w:p w14:paraId="16F993D0" w14:textId="77777777" w:rsidR="009502FA" w:rsidRDefault="009502FA" w:rsidP="00994ACC">
                        <w:pPr>
                          <w:rPr>
                            <w:rFonts w:cs="Arial"/>
                            <w:b/>
                            <w:sz w:val="24"/>
                            <w:szCs w:val="24"/>
                            <w:lang w:val="de-DE"/>
                          </w:rPr>
                        </w:pPr>
                        <w:r>
                          <w:rPr>
                            <w:rFonts w:cs="Arial"/>
                            <w:b/>
                            <w:sz w:val="24"/>
                            <w:szCs w:val="24"/>
                            <w:lang w:val="de-DE"/>
                          </w:rPr>
                          <w:t>0..1</w:t>
                        </w:r>
                      </w:p>
                    </w:txbxContent>
                  </v:textbox>
                </v:rect>
                <w10:anchorlock/>
              </v:group>
            </w:pict>
          </mc:Fallback>
        </mc:AlternateContent>
      </w:r>
    </w:p>
    <w:p w14:paraId="16F98E51" w14:textId="77777777" w:rsidR="008D6334" w:rsidRDefault="008D6334"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E59" w14:textId="77777777" w:rsidTr="00DD1805">
        <w:trPr>
          <w:cantSplit/>
          <w:trHeight w:val="330"/>
        </w:trPr>
        <w:tc>
          <w:tcPr>
            <w:tcW w:w="1056" w:type="pct"/>
            <w:shd w:val="clear" w:color="auto" w:fill="FFFFCC"/>
            <w:noWrap/>
            <w:vAlign w:val="center"/>
            <w:hideMark/>
          </w:tcPr>
          <w:p w14:paraId="16F98E52"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E53"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E54"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E55"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E56"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E57"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E58" w14:textId="77777777" w:rsidR="00A370B7" w:rsidRPr="00A370B7" w:rsidRDefault="00A370B7" w:rsidP="00CB26ED">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E63" w14:textId="77777777" w:rsidTr="00B2672A">
        <w:trPr>
          <w:cantSplit/>
          <w:trHeight w:val="315"/>
        </w:trPr>
        <w:tc>
          <w:tcPr>
            <w:tcW w:w="1056" w:type="pct"/>
            <w:shd w:val="clear" w:color="auto" w:fill="92D050"/>
            <w:noWrap/>
            <w:vAlign w:val="center"/>
            <w:hideMark/>
          </w:tcPr>
          <w:p w14:paraId="16F98E5A" w14:textId="77777777" w:rsidR="00A370B7" w:rsidRPr="00A370B7" w:rsidRDefault="00A370B7" w:rsidP="00CD7807">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E5B"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2" w:type="pct"/>
            <w:shd w:val="clear" w:color="auto" w:fill="92D050"/>
            <w:noWrap/>
            <w:vAlign w:val="center"/>
            <w:hideMark/>
          </w:tcPr>
          <w:p w14:paraId="16F98E5C"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64</w:t>
            </w:r>
          </w:p>
        </w:tc>
        <w:tc>
          <w:tcPr>
            <w:tcW w:w="352" w:type="pct"/>
            <w:shd w:val="clear" w:color="auto" w:fill="92D050"/>
            <w:noWrap/>
            <w:vAlign w:val="center"/>
            <w:hideMark/>
          </w:tcPr>
          <w:p w14:paraId="16F98E5D"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7</w:t>
            </w:r>
          </w:p>
        </w:tc>
        <w:tc>
          <w:tcPr>
            <w:tcW w:w="955" w:type="pct"/>
            <w:shd w:val="clear" w:color="auto" w:fill="92D050"/>
            <w:noWrap/>
            <w:vAlign w:val="center"/>
            <w:hideMark/>
          </w:tcPr>
          <w:p w14:paraId="16F98E5E" w14:textId="77777777" w:rsidR="00A370B7" w:rsidRPr="00A370B7" w:rsidRDefault="00A370B7" w:rsidP="00CB26ED">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0000172763</w:t>
            </w:r>
          </w:p>
        </w:tc>
        <w:tc>
          <w:tcPr>
            <w:tcW w:w="302" w:type="pct"/>
            <w:shd w:val="clear" w:color="auto" w:fill="92D050"/>
            <w:noWrap/>
            <w:vAlign w:val="center"/>
            <w:hideMark/>
          </w:tcPr>
          <w:p w14:paraId="16F98E5F" w14:textId="77777777" w:rsidR="00A370B7" w:rsidRPr="00A370B7" w:rsidRDefault="00A370B7" w:rsidP="00CB26ED">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1" w:type="pct"/>
            <w:shd w:val="clear" w:color="auto" w:fill="92D050"/>
            <w:vAlign w:val="center"/>
          </w:tcPr>
          <w:p w14:paraId="16F98E60" w14:textId="77777777" w:rsidR="00A370B7" w:rsidRPr="00A370B7" w:rsidRDefault="00A370B7" w:rsidP="00CB26ED">
            <w:pPr>
              <w:spacing w:line="240" w:lineRule="auto"/>
              <w:rPr>
                <w:rFonts w:eastAsia="Times New Roman"/>
                <w:color w:val="000000"/>
                <w:sz w:val="16"/>
                <w:lang w:eastAsia="de-DE"/>
              </w:rPr>
            </w:pPr>
            <w:r w:rsidRPr="00A370B7">
              <w:rPr>
                <w:rFonts w:eastAsia="Times New Roman"/>
                <w:color w:val="000000"/>
                <w:sz w:val="16"/>
                <w:lang w:eastAsia="de-DE"/>
              </w:rPr>
              <w:t>If “asram:TypeCode” is equal to Value "SC", the following assignment is valid:</w:t>
            </w:r>
          </w:p>
          <w:p w14:paraId="16F98E61" w14:textId="77777777" w:rsidR="00A370B7" w:rsidRPr="00A370B7" w:rsidRDefault="00A370B7" w:rsidP="00CB26ED">
            <w:pPr>
              <w:spacing w:line="240" w:lineRule="auto"/>
              <w:rPr>
                <w:rFonts w:eastAsia="Times New Roman"/>
                <w:color w:val="000000"/>
                <w:sz w:val="16"/>
                <w:lang w:eastAsia="de-DE"/>
              </w:rPr>
            </w:pPr>
          </w:p>
          <w:p w14:paraId="16F98E62" w14:textId="77777777" w:rsidR="00A370B7" w:rsidRPr="00A370B7" w:rsidRDefault="00A370B7" w:rsidP="00CB26ED">
            <w:pPr>
              <w:spacing w:line="240" w:lineRule="auto"/>
              <w:rPr>
                <w:rFonts w:eastAsia="Times New Roman"/>
                <w:color w:val="000000"/>
                <w:sz w:val="16"/>
                <w:lang w:eastAsia="de-DE"/>
              </w:rPr>
            </w:pPr>
            <w:r w:rsidRPr="00A370B7">
              <w:rPr>
                <w:rFonts w:eastAsia="Times New Roman"/>
                <w:color w:val="000000"/>
                <w:sz w:val="16"/>
                <w:lang w:eastAsia="de-DE"/>
              </w:rPr>
              <w:t xml:space="preserve">SupplierPlannerCode: Stored by the supplier in </w:t>
            </w:r>
            <w:r w:rsidR="00CB26ED">
              <w:rPr>
                <w:rFonts w:eastAsia="Times New Roman"/>
                <w:color w:val="000000"/>
                <w:sz w:val="16"/>
                <w:lang w:eastAsia="de-DE"/>
              </w:rPr>
              <w:t>material master data</w:t>
            </w:r>
          </w:p>
        </w:tc>
      </w:tr>
    </w:tbl>
    <w:p w14:paraId="16F98E64" w14:textId="77777777" w:rsidR="00CD2C1A" w:rsidRDefault="00CD2C1A" w:rsidP="00CB26ED"/>
    <w:p w14:paraId="16F98E65" w14:textId="77777777" w:rsidR="00994ACC" w:rsidRDefault="00994ACC">
      <w:pPr>
        <w:spacing w:line="240" w:lineRule="auto"/>
      </w:pPr>
      <w:r>
        <w:br w:type="page"/>
      </w:r>
    </w:p>
    <w:p w14:paraId="16F98E66" w14:textId="77777777" w:rsidR="00693371" w:rsidRPr="00C7140E" w:rsidRDefault="00693371" w:rsidP="00693371">
      <w:pPr>
        <w:pStyle w:val="berschrift3"/>
      </w:pPr>
      <w:bookmarkStart w:id="86" w:name="_Toc347482215"/>
      <w:r w:rsidRPr="00C7140E">
        <w:t>asram:SpecifiedCISDFLSupplyChainTradeDelivery</w:t>
      </w:r>
      <w:bookmarkEnd w:id="86"/>
    </w:p>
    <w:p w14:paraId="16F98E67" w14:textId="77777777" w:rsidR="00485E44" w:rsidRPr="00485E44" w:rsidRDefault="00485E44" w:rsidP="00485E44"/>
    <w:p w14:paraId="16F98E68" w14:textId="77777777" w:rsidR="00485E44" w:rsidRPr="00485E44" w:rsidRDefault="00485E44" w:rsidP="00485E44">
      <w:r>
        <w:rPr>
          <w:noProof/>
          <w:lang w:eastAsia="zh-TW"/>
        </w:rPr>
        <mc:AlternateContent>
          <mc:Choice Requires="wpg">
            <w:drawing>
              <wp:inline distT="0" distB="0" distL="0" distR="0" wp14:anchorId="16F99220" wp14:editId="16F99221">
                <wp:extent cx="7261122" cy="1611749"/>
                <wp:effectExtent l="0" t="0" r="16510" b="7620"/>
                <wp:docPr id="6264" name="Gruppieren 6264"/>
                <wp:cNvGraphicFramePr/>
                <a:graphic xmlns:a="http://schemas.openxmlformats.org/drawingml/2006/main">
                  <a:graphicData uri="http://schemas.microsoft.com/office/word/2010/wordprocessingGroup">
                    <wpg:wgp>
                      <wpg:cNvGrpSpPr/>
                      <wpg:grpSpPr>
                        <a:xfrm>
                          <a:off x="0" y="0"/>
                          <a:ext cx="7261122" cy="1611749"/>
                          <a:chOff x="0" y="0"/>
                          <a:chExt cx="7261122" cy="1611749"/>
                        </a:xfrm>
                      </wpg:grpSpPr>
                      <wpg:grpSp>
                        <wpg:cNvPr id="451" name="Group 6672"/>
                        <wpg:cNvGrpSpPr>
                          <a:grpSpLocks/>
                        </wpg:cNvGrpSpPr>
                        <wpg:grpSpPr bwMode="auto">
                          <a:xfrm>
                            <a:off x="7070651" y="74428"/>
                            <a:ext cx="190471" cy="166337"/>
                            <a:chOff x="6283" y="5431"/>
                            <a:chExt cx="300" cy="262"/>
                          </a:xfrm>
                        </wpg:grpSpPr>
                        <wps:wsp>
                          <wps:cNvPr id="452" name="Rectangle 667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53" name="AutoShape 667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667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455" name="Group 6676"/>
                        <wpg:cNvGrpSpPr>
                          <a:grpSpLocks/>
                        </wpg:cNvGrpSpPr>
                        <wpg:grpSpPr bwMode="auto">
                          <a:xfrm>
                            <a:off x="6815470" y="648586"/>
                            <a:ext cx="190471" cy="166337"/>
                            <a:chOff x="6283" y="5431"/>
                            <a:chExt cx="300" cy="262"/>
                          </a:xfrm>
                        </wpg:grpSpPr>
                        <wps:wsp>
                          <wps:cNvPr id="456" name="Rectangle 667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57" name="AutoShape 667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58" name="AutoShape 667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59" name="Rectangle 7294"/>
                        <wps:cNvSpPr>
                          <a:spLocks noChangeArrowheads="1"/>
                        </wps:cNvSpPr>
                        <wps:spPr bwMode="auto">
                          <a:xfrm>
                            <a:off x="393405" y="574158"/>
                            <a:ext cx="3008806" cy="344736"/>
                          </a:xfrm>
                          <a:prstGeom prst="rect">
                            <a:avLst/>
                          </a:prstGeom>
                          <a:solidFill>
                            <a:srgbClr val="8DB3E2"/>
                          </a:solidFill>
                          <a:ln w="25400">
                            <a:solidFill>
                              <a:srgbClr val="000000"/>
                            </a:solidFill>
                            <a:miter lim="800000"/>
                            <a:headEnd/>
                            <a:tailEnd/>
                          </a:ln>
                        </wps:spPr>
                        <wps:txbx>
                          <w:txbxContent>
                            <w:p w14:paraId="16F993D1" w14:textId="77777777" w:rsidR="009502FA" w:rsidRPr="00081802" w:rsidRDefault="009502FA" w:rsidP="00D310C4">
                              <w:pPr>
                                <w:rPr>
                                  <w:szCs w:val="20"/>
                                </w:rPr>
                              </w:pPr>
                              <w:proofErr w:type="spellStart"/>
                              <w:proofErr w:type="gramStart"/>
                              <w:r w:rsidRPr="005064B8">
                                <w:rPr>
                                  <w:rFonts w:cs="Arial"/>
                                  <w:b/>
                                  <w:bCs/>
                                  <w:sz w:val="18"/>
                                  <w:szCs w:val="18"/>
                                </w:rPr>
                                <w:t>asram:</w:t>
                              </w:r>
                              <w:proofErr w:type="gramEnd"/>
                              <w:r w:rsidRPr="005064B8">
                                <w:rPr>
                                  <w:rFonts w:cs="Arial"/>
                                  <w:b/>
                                  <w:bCs/>
                                  <w:sz w:val="18"/>
                                  <w:szCs w:val="18"/>
                                </w:rPr>
                                <w:t>SpecifiedCISDFLSupplyChainTradeDelivery</w:t>
                              </w:r>
                              <w:proofErr w:type="spellEnd"/>
                            </w:p>
                          </w:txbxContent>
                        </wps:txbx>
                        <wps:bodyPr rot="0" vert="horz" wrap="square" lIns="91440" tIns="45720" rIns="91440" bIns="45720" anchor="t" anchorCtr="0" upright="1">
                          <a:noAutofit/>
                        </wps:bodyPr>
                      </wps:wsp>
                      <wps:wsp>
                        <wps:cNvPr id="465" name="AutoShape 7295"/>
                        <wps:cNvCnPr>
                          <a:cxnSpLocks noChangeShapeType="1"/>
                        </wps:cNvCnPr>
                        <wps:spPr bwMode="auto">
                          <a:xfrm>
                            <a:off x="3795823" y="148856"/>
                            <a:ext cx="39617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6" name="Rectangle 7296"/>
                        <wps:cNvSpPr>
                          <a:spLocks noChangeArrowheads="1"/>
                        </wps:cNvSpPr>
                        <wps:spPr bwMode="auto">
                          <a:xfrm>
                            <a:off x="3413051" y="669851"/>
                            <a:ext cx="190471" cy="16633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67" name="Rectangle 7297"/>
                        <wps:cNvSpPr>
                          <a:spLocks noChangeArrowheads="1"/>
                        </wps:cNvSpPr>
                        <wps:spPr bwMode="auto">
                          <a:xfrm>
                            <a:off x="4199860" y="563525"/>
                            <a:ext cx="2617070" cy="34473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D2" w14:textId="77777777" w:rsidR="009502FA" w:rsidRPr="00081802" w:rsidRDefault="009502FA" w:rsidP="00D310C4">
                              <w:pPr>
                                <w:rPr>
                                  <w:sz w:val="18"/>
                                  <w:szCs w:val="18"/>
                                </w:rPr>
                              </w:pPr>
                              <w:proofErr w:type="spellStart"/>
                              <w:r>
                                <w:rPr>
                                  <w:rFonts w:cs="Arial"/>
                                  <w:bCs/>
                                  <w:sz w:val="18"/>
                                  <w:szCs w:val="18"/>
                                  <w:lang w:val="de-DE"/>
                                </w:rPr>
                                <w:t>a</w:t>
                              </w:r>
                              <w:r w:rsidRPr="005064B8">
                                <w:rPr>
                                  <w:rFonts w:cs="Arial"/>
                                  <w:bCs/>
                                  <w:sz w:val="18"/>
                                  <w:szCs w:val="18"/>
                                  <w:lang w:val="de-DE"/>
                                </w:rPr>
                                <w:t>sram</w:t>
                              </w:r>
                              <w:r>
                                <w:rPr>
                                  <w:rFonts w:cs="Arial"/>
                                  <w:bCs/>
                                  <w:sz w:val="18"/>
                                  <w:szCs w:val="18"/>
                                  <w:lang w:val="de-DE"/>
                                </w:rPr>
                                <w:t>:Forecasted</w:t>
                              </w:r>
                              <w:r w:rsidRPr="00081802">
                                <w:rPr>
                                  <w:rFonts w:cs="Arial"/>
                                  <w:bCs/>
                                  <w:sz w:val="18"/>
                                  <w:szCs w:val="18"/>
                                  <w:lang w:val="de-DE"/>
                                </w:rPr>
                                <w:t>CISupplyChainSupplyPlan</w:t>
                              </w:r>
                              <w:proofErr w:type="spellEnd"/>
                            </w:p>
                          </w:txbxContent>
                        </wps:txbx>
                        <wps:bodyPr rot="0" vert="horz" wrap="square" lIns="91440" tIns="45720" rIns="91440" bIns="45720" anchor="t" anchorCtr="0" upright="1">
                          <a:noAutofit/>
                        </wps:bodyPr>
                      </wps:wsp>
                      <wps:wsp>
                        <wps:cNvPr id="468" name="AutoShape 7298"/>
                        <wps:cNvCnPr>
                          <a:cxnSpLocks noChangeShapeType="1"/>
                        </wps:cNvCnPr>
                        <wps:spPr bwMode="auto">
                          <a:xfrm>
                            <a:off x="3604437" y="754912"/>
                            <a:ext cx="57585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9" name="AutoShape 7299"/>
                        <wps:cNvCnPr>
                          <a:cxnSpLocks noChangeShapeType="1"/>
                        </wps:cNvCnPr>
                        <wps:spPr bwMode="auto">
                          <a:xfrm>
                            <a:off x="3402419" y="754912"/>
                            <a:ext cx="21586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70" name="Rectangle 7300"/>
                        <wps:cNvSpPr>
                          <a:spLocks noChangeArrowheads="1"/>
                        </wps:cNvSpPr>
                        <wps:spPr bwMode="auto">
                          <a:xfrm>
                            <a:off x="4189228" y="0"/>
                            <a:ext cx="2879920" cy="34473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D3" w14:textId="77777777" w:rsidR="009502FA" w:rsidRPr="005064B8" w:rsidRDefault="009502FA" w:rsidP="00D310C4">
                              <w:pPr>
                                <w:rPr>
                                  <w:sz w:val="18"/>
                                  <w:szCs w:val="18"/>
                                </w:rPr>
                              </w:pPr>
                              <w:proofErr w:type="spellStart"/>
                              <w:r w:rsidRPr="005064B8">
                                <w:rPr>
                                  <w:rFonts w:cs="Arial"/>
                                  <w:bCs/>
                                  <w:sz w:val="18"/>
                                  <w:szCs w:val="18"/>
                                  <w:lang w:val="de-DE"/>
                                </w:rPr>
                                <w:t>asram:AdditionalReferencedCIReferencedDocument</w:t>
                              </w:r>
                              <w:proofErr w:type="spellEnd"/>
                            </w:p>
                            <w:p w14:paraId="16F993D4" w14:textId="77777777" w:rsidR="009502FA" w:rsidRPr="00081802" w:rsidRDefault="009502FA" w:rsidP="00D310C4">
                              <w:pPr>
                                <w:rPr>
                                  <w:szCs w:val="20"/>
                                </w:rPr>
                              </w:pPr>
                            </w:p>
                          </w:txbxContent>
                        </wps:txbx>
                        <wps:bodyPr rot="0" vert="horz" wrap="square" lIns="91440" tIns="45720" rIns="91440" bIns="45720" anchor="t" anchorCtr="0" upright="1">
                          <a:noAutofit/>
                        </wps:bodyPr>
                      </wps:wsp>
                      <wps:wsp>
                        <wps:cNvPr id="472" name="AutoShape 7302"/>
                        <wps:cNvCnPr>
                          <a:cxnSpLocks noChangeShapeType="1"/>
                        </wps:cNvCnPr>
                        <wps:spPr bwMode="auto">
                          <a:xfrm>
                            <a:off x="3806456" y="148856"/>
                            <a:ext cx="0" cy="119800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51" name="Rechteck 6251"/>
                        <wps:cNvSpPr>
                          <a:spLocks noChangeArrowheads="1"/>
                        </wps:cNvSpPr>
                        <wps:spPr bwMode="auto">
                          <a:xfrm>
                            <a:off x="0" y="606056"/>
                            <a:ext cx="500938" cy="29331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D5" w14:textId="77777777" w:rsidR="009502FA" w:rsidRDefault="009502FA" w:rsidP="00D310C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53" name="Rechteck 6253"/>
                        <wps:cNvSpPr>
                          <a:spLocks noChangeArrowheads="1"/>
                        </wps:cNvSpPr>
                        <wps:spPr bwMode="auto">
                          <a:xfrm>
                            <a:off x="3817088" y="765544"/>
                            <a:ext cx="500938" cy="29331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D6" w14:textId="77777777" w:rsidR="009502FA" w:rsidRPr="00485E44" w:rsidRDefault="009502FA" w:rsidP="00D310C4">
                              <w:pPr>
                                <w:rPr>
                                  <w:rFonts w:cs="Arial"/>
                                  <w:b/>
                                  <w:color w:val="C00000"/>
                                  <w:sz w:val="24"/>
                                  <w:szCs w:val="24"/>
                                  <w:lang w:val="de-DE"/>
                                </w:rPr>
                              </w:pPr>
                              <w:r w:rsidRPr="00485E44">
                                <w:rPr>
                                  <w:rFonts w:cs="Arial"/>
                                  <w:b/>
                                  <w:color w:val="C00000"/>
                                  <w:sz w:val="24"/>
                                  <w:szCs w:val="24"/>
                                  <w:lang w:val="de-DE"/>
                                </w:rPr>
                                <w:t>1..*</w:t>
                              </w:r>
                            </w:p>
                          </w:txbxContent>
                        </wps:txbx>
                        <wps:bodyPr rot="0" vert="horz" wrap="square" lIns="91440" tIns="45720" rIns="91440" bIns="45720" anchor="t" anchorCtr="0" upright="1">
                          <a:noAutofit/>
                        </wps:bodyPr>
                      </wps:wsp>
                      <wpg:grpSp>
                        <wpg:cNvPr id="460" name="Group 7307"/>
                        <wpg:cNvGrpSpPr>
                          <a:grpSpLocks/>
                        </wpg:cNvGrpSpPr>
                        <wpg:grpSpPr bwMode="auto">
                          <a:xfrm>
                            <a:off x="5858539" y="1233377"/>
                            <a:ext cx="190471" cy="166337"/>
                            <a:chOff x="6283" y="5431"/>
                            <a:chExt cx="300" cy="262"/>
                          </a:xfrm>
                        </wpg:grpSpPr>
                        <wps:wsp>
                          <wps:cNvPr id="461" name="Rectangle 730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62" name="AutoShape 730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63" name="AutoShape 731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71" name="Rectangle 7301"/>
                        <wps:cNvSpPr>
                          <a:spLocks noChangeArrowheads="1"/>
                        </wps:cNvSpPr>
                        <wps:spPr bwMode="auto">
                          <a:xfrm>
                            <a:off x="4199860" y="1127051"/>
                            <a:ext cx="1664081" cy="34473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D7" w14:textId="77777777" w:rsidR="009502FA" w:rsidRPr="00081802" w:rsidRDefault="009502FA" w:rsidP="00D310C4">
                              <w:proofErr w:type="spellStart"/>
                              <w:r w:rsidRPr="005064B8">
                                <w:rPr>
                                  <w:rFonts w:cs="Arial"/>
                                  <w:bCs/>
                                  <w:sz w:val="18"/>
                                  <w:szCs w:val="18"/>
                                  <w:lang w:val="de-DE"/>
                                </w:rPr>
                                <w:t>asram:ShipToCITradeParty</w:t>
                              </w:r>
                              <w:proofErr w:type="spellEnd"/>
                            </w:p>
                          </w:txbxContent>
                        </wps:txbx>
                        <wps:bodyPr rot="0" vert="horz" wrap="square" lIns="91440" tIns="45720" rIns="91440" bIns="45720" anchor="t" anchorCtr="0" upright="1">
                          <a:noAutofit/>
                        </wps:bodyPr>
                      </wps:wsp>
                      <wps:wsp>
                        <wps:cNvPr id="473" name="AutoShape 7303"/>
                        <wps:cNvCnPr>
                          <a:cxnSpLocks noChangeShapeType="1"/>
                        </wps:cNvCnPr>
                        <wps:spPr bwMode="auto">
                          <a:xfrm>
                            <a:off x="3795823" y="1329070"/>
                            <a:ext cx="39617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54" name="Rechteck 6254"/>
                        <wps:cNvSpPr>
                          <a:spLocks noChangeArrowheads="1"/>
                        </wps:cNvSpPr>
                        <wps:spPr bwMode="auto">
                          <a:xfrm>
                            <a:off x="3838353" y="1318437"/>
                            <a:ext cx="500938" cy="29331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D8" w14:textId="77777777" w:rsidR="009502FA" w:rsidRDefault="009502FA" w:rsidP="00D310C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56" name="Rechteck 6256"/>
                        <wps:cNvSpPr>
                          <a:spLocks noChangeArrowheads="1"/>
                        </wps:cNvSpPr>
                        <wps:spPr bwMode="auto">
                          <a:xfrm>
                            <a:off x="3729205" y="170121"/>
                            <a:ext cx="500977" cy="32851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D9" w14:textId="77777777" w:rsidR="009502FA" w:rsidRPr="00C92453" w:rsidRDefault="009502FA" w:rsidP="00E8640E">
                              <w:pPr>
                                <w:jc w:val="right"/>
                                <w:rPr>
                                  <w:rFonts w:cs="Arial"/>
                                  <w:b/>
                                  <w:color w:val="C00000"/>
                                  <w:sz w:val="24"/>
                                  <w:szCs w:val="24"/>
                                  <w:lang w:val="de-DE"/>
                                </w:rPr>
                              </w:pPr>
                              <w:r w:rsidRPr="00C92453">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64" o:spid="_x0000_s1857" style="width:571.75pt;height:126.9pt;mso-position-horizontal-relative:char;mso-position-vertical-relative:line" coordsize="72611,16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">
                <v:group id="Group 6672" o:spid="_x0000_s1858" style="position:absolute;left:70706;top:744;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rect id="Rectangle 6673" o:spid="_x0000_s185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yKvsUA&#10;AADcAAAADwAAAGRycy9kb3ducmV2LnhtbESP3WoCMRSE7wu+QziCdzXroq2sRhGhtCCF1p/7w+a4&#10;u7g5WZOspn36plDo5TAz3zDLdTStuJHzjWUFk3EGgri0uuFKwfHw8jgH4QOyxtYyKfgiD+vV4GGJ&#10;hbZ3/qTbPlQiQdgXqKAOoSuk9GVNBv3YdsTJO1tnMCTpKqkd3hPctDLPsidpsOG0UGNH25rKy743&#10;Crr3Wf/6fN2579O8/yhxF23Io1KjYdwsQASK4T/8137TCqaz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Iq+xQAAANwAAAAPAAAAAAAAAAAAAAAAAJgCAABkcnMv&#10;ZG93bnJldi54bWxQSwUGAAAAAAQABAD1AAAAigMAAAAA&#10;" strokeweight="2pt"/>
                  <v:shape id="AutoShape 6674" o:spid="_x0000_s186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kJ1MIAAADcAAAADwAAAGRycy9kb3ducmV2LnhtbESPT4vCMBTE7wt+h/CEva2pu/UP1Siy&#10;sOC1Kp4fzbMtNi+1SW322xtB8DjMzG+Y9TaYRtypc7VlBdNJAoK4sLrmUsHp+Pe1BOE8ssbGMin4&#10;JwfbzehjjZm2A+d0P/hSRAi7DBVU3reZlK6oyKCb2JY4ehfbGfRRdqXUHQ4Rbhr5nSRzabDmuFBh&#10;S78VFddDbxTk+a089y4Mu+UlLNKTTk3S75X6HIfdCoSn4N/hV3uvFaSzH3ieiUdA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JkJ1MIAAADcAAAADwAAAAAAAAAAAAAA&#10;AAChAgAAZHJzL2Rvd25yZXYueG1sUEsFBgAAAAAEAAQA+QAAAJADAAAAAA==&#10;" strokeweight="1.25pt"/>
                  <v:shape id="AutoShape 6675" o:spid="_x0000_s186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EwMYAAADcAAAADwAAAGRycy9kb3ducmV2LnhtbESPQWvCQBSE70L/w/IK3nRjUZHoKqIV&#10;emiF2Hrw9pp9TYLZtyG7JtFf7xYEj8PMfMMsVp0pRUO1KywrGA0jEMSp1QVnCn6+d4MZCOeRNZaW&#10;ScGVHKyWL70Fxtq2nFBz8JkIEHYxKsi9r2IpXZqTQTe0FXHw/mxt0AdZZ1LX2Aa4KeVbFE2lwYLD&#10;Qo4VbXJKz4eLUTC5tL+n6YiT9df79pjcmnR/Pn4q1X/t1nMQnjr/DD/aH1rBeDKG/zPhCM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DBMDGAAAA3AAAAA8AAAAAAAAA&#10;AAAAAAAAoQIAAGRycy9kb3ducmV2LnhtbFBLBQYAAAAABAAEAPkAAACUAwAAAAA=&#10;" strokeweight="1.25pt"/>
                </v:group>
                <v:group id="Group 6676" o:spid="_x0000_s1862" style="position:absolute;left:68154;top:648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rect id="Rectangle 6677" o:spid="_x0000_s186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eMvcQA&#10;AADcAAAADwAAAGRycy9kb3ducmV2LnhtbESPW2sCMRSE3wv+h3CEvtWs4o3VKFIoFqRQb++HzXF3&#10;cXOyJllN++ubQqGPw8x8wyzX0TTiTs7XlhUMBxkI4sLqmksFp+PbyxyED8gaG8uk4Is8rFe9pyXm&#10;2j54T/dDKEWCsM9RQRVCm0vpi4oM+oFtiZN3sc5gSNKVUjt8JLhp5CjLptJgzWmhwpZeKyquh84o&#10;aD8m3XZ227nv87z7LHAXbRhFpZ77cbMAESiG//Bf+10rGE+m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njL3EAAAA3AAAAA8AAAAAAAAAAAAAAAAAmAIAAGRycy9k&#10;b3ducmV2LnhtbFBLBQYAAAAABAAEAPUAAACJAwAAAAA=&#10;" strokeweight="2pt"/>
                  <v:shape id="AutoShape 6678" o:spid="_x0000_s186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IP18EAAADcAAAADwAAAGRycy9kb3ducmV2LnhtbESPQYvCMBSE7wv+h/AEb2uqdFepRhFB&#10;8FpXPD+aZ1tsXmqT2vjvjSDscZiZb5j1NphGPKhztWUFs2kCgriwuuZSwfnv8L0E4TyyxsYyKXiS&#10;g+1m9LXGTNuBc3qcfCkihF2GCirv20xKV1Rk0E1tSxy9q+0M+ii7UuoOhwg3jZwnya80WHNcqLCl&#10;fUXF7dQbBXl+Ly+9C8NueQ2L9KxTk/RHpSbjsFuB8BT8f/jTPmoF6c8C3mfiEZ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g/XwQAAANwAAAAPAAAAAAAAAAAAAAAA&#10;AKECAABkcnMvZG93bnJldi54bWxQSwUGAAAAAAQABAD5AAAAjwMAAAAA&#10;" strokeweight="1.25pt"/>
                  <v:shape id="AutoShape 6679" o:spid="_x0000_s186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4OxcQAAADcAAAADwAAAGRycy9kb3ducmV2LnhtbERPTWvCQBC9F/oflil4qxtFpcRsRKpC&#10;D60QqwdvY3aaBLOzIbsmaX999yB4fLzvZDWYWnTUusqygsk4AkGcW11xoeD4vXt9A+E8ssbaMin4&#10;JQer9PkpwVjbnjPqDr4QIYRdjApK75tYSpeXZNCNbUMcuB/bGvQBtoXULfYh3NRyGkULabDi0FBi&#10;Q+8l5dfDzSiY3/rLeTHhbP213Zyyvy7fX0+fSo1ehvUShKfBP8R394dWMJuHteFMOAI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zg7FxAAAANwAAAAPAAAAAAAAAAAA&#10;AAAAAKECAABkcnMvZG93bnJldi54bWxQSwUGAAAAAAQABAD5AAAAkgMAAAAA&#10;" strokeweight="1.25pt"/>
                </v:group>
                <v:rect id="Rectangle 7294" o:spid="_x0000_s1866" style="position:absolute;left:3934;top:5741;width:30088;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6GcMA&#10;AADcAAAADwAAAGRycy9kb3ducmV2LnhtbESPT4vCMBTE7wt+h/AEb2uqqGjXKKII4kHwD3h92zyb&#10;YvNSmqjVT28WFjwOM/MbZjpvbCnuVPvCsYJeNwFBnDldcK7gdFx/j0H4gKyxdEwKnuRhPmt9TTHV&#10;7sF7uh9CLiKEfYoKTAhVKqXPDFn0XVcRR+/iaoshyjqXusZHhNtS9pNkJC0WHBcMVrQ0lF0PN6tg&#10;dTub9csZv91R8dK/6JaT/kapTrtZ/IAI1IRP+L+90QoGwwn8nYlHQM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6GcMAAADcAAAADwAAAAAAAAAAAAAAAACYAgAAZHJzL2Rv&#10;d25yZXYueG1sUEsFBgAAAAAEAAQA9QAAAIgDAAAAAA==&#10;" fillcolor="#8db3e2" strokeweight="2pt">
                  <v:textbox>
                    <w:txbxContent>
                      <w:p w14:paraId="16F993D1" w14:textId="77777777" w:rsidR="009502FA" w:rsidRPr="00081802" w:rsidRDefault="009502FA" w:rsidP="00D310C4">
                        <w:pPr>
                          <w:rPr>
                            <w:szCs w:val="20"/>
                          </w:rPr>
                        </w:pPr>
                        <w:proofErr w:type="spellStart"/>
                        <w:proofErr w:type="gramStart"/>
                        <w:r w:rsidRPr="005064B8">
                          <w:rPr>
                            <w:rFonts w:cs="Arial"/>
                            <w:b/>
                            <w:bCs/>
                            <w:sz w:val="18"/>
                            <w:szCs w:val="18"/>
                          </w:rPr>
                          <w:t>asram:</w:t>
                        </w:r>
                        <w:proofErr w:type="gramEnd"/>
                        <w:r w:rsidRPr="005064B8">
                          <w:rPr>
                            <w:rFonts w:cs="Arial"/>
                            <w:b/>
                            <w:bCs/>
                            <w:sz w:val="18"/>
                            <w:szCs w:val="18"/>
                          </w:rPr>
                          <w:t>SpecifiedCISDFLSupplyChainTradeDelivery</w:t>
                        </w:r>
                        <w:proofErr w:type="spellEnd"/>
                      </w:p>
                    </w:txbxContent>
                  </v:textbox>
                </v:rect>
                <v:shape id="AutoShape 7295" o:spid="_x0000_s1867" type="#_x0000_t32" style="position:absolute;left:37958;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o/LcYAAADcAAAADwAAAGRycy9kb3ducmV2LnhtbESPW2vCQBSE3wv+h+UIvtWNJfUSs0oR&#10;xFJoxQvx9ZA9JsHs2ZBdY/rvu4VCH4eZ+YZJ172pRUetqywrmIwjEMS51RUXCs6n7fMchPPIGmvL&#10;pOCbHKxXg6cUE20ffKDu6AsRIOwSVFB63yRSurwkg25sG+LgXW1r0AfZFlK3+AhwU8uXKJpKgxWH&#10;hRIb2pSU3453o6DbZ1+zbdPt9r7I4sNHvLig+VRqNOzfliA89f4//Nd+1wri6Sv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qPy3GAAAA3AAAAA8AAAAAAAAA&#10;AAAAAAAAoQIAAGRycy9kb3ducmV2LnhtbFBLBQYAAAAABAAEAPkAAACUAwAAAAA=&#10;" strokeweight="2pt"/>
                <v:rect id="Rectangle 7296" o:spid="_x0000_s1868" style="position:absolute;left:34130;top:6698;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tGAMUA&#10;AADcAAAADwAAAGRycy9kb3ducmV2LnhtbESP3WoCMRSE7wt9h3CE3tWsUreyGqUUxIIIrT/3h81x&#10;d3Fzsk2ymvr0plDo5TAz3zDzZTStuJDzjWUFo2EGgri0uuFKwWG/ep6C8AFZY2uZFPyQh+Xi8WGO&#10;hbZX/qLLLlQiQdgXqKAOoSuk9GVNBv3QdsTJO1lnMCTpKqkdXhPctHKcZbk02HBaqLGj95rK8643&#10;CrrtpF+/fm/c7TjtP0vcRBvGUamnQXybgQgUw3/4r/2hFbzkOfyeS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0YAxQAAANwAAAAPAAAAAAAAAAAAAAAAAJgCAABkcnMv&#10;ZG93bnJldi54bWxQSwUGAAAAAAQABAD1AAAAigMAAAAA&#10;" strokeweight="2pt"/>
                <v:rect id="Rectangle 7297" o:spid="_x0000_s1869" style="position:absolute;left:41998;top:5635;width:26171;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EPjMQA&#10;AADcAAAADwAAAGRycy9kb3ducmV2LnhtbESPQWsCMRCF74X+hzCFXopmt4jKapSiFIun7iqeh824&#10;u3QzWZJU4783BaHHx5v3vXnLdTS9uJDznWUF+TgDQVxb3XGj4Hj4HM1B+ICssbdMCm7kYb16flpi&#10;oe2VS7pUoREJwr5ABW0IQyGlr1sy6Md2IE7e2TqDIUnXSO3wmuCml+9ZNpUGO04NLQ60aan+qX5N&#10;eiOP5anavd3s3m7LLtdu8h1nSr2+xI8FiEAx/B8/0l9awWQ6g78xiQB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xD4zEAAAA3AAAAA8AAAAAAAAAAAAAAAAAmAIAAGRycy9k&#10;b3ducmV2LnhtbFBLBQYAAAAABAAEAPUAAACJAwAAAAA=&#10;" filled="f" fillcolor="#8db3e2" strokeweight="2pt">
                  <v:textbox>
                    <w:txbxContent>
                      <w:p w14:paraId="16F993D2" w14:textId="77777777" w:rsidR="009502FA" w:rsidRPr="00081802" w:rsidRDefault="009502FA" w:rsidP="00D310C4">
                        <w:pPr>
                          <w:rPr>
                            <w:sz w:val="18"/>
                            <w:szCs w:val="18"/>
                          </w:rPr>
                        </w:pPr>
                        <w:proofErr w:type="spellStart"/>
                        <w:r>
                          <w:rPr>
                            <w:rFonts w:cs="Arial"/>
                            <w:bCs/>
                            <w:sz w:val="18"/>
                            <w:szCs w:val="18"/>
                            <w:lang w:val="de-DE"/>
                          </w:rPr>
                          <w:t>a</w:t>
                        </w:r>
                        <w:r w:rsidRPr="005064B8">
                          <w:rPr>
                            <w:rFonts w:cs="Arial"/>
                            <w:bCs/>
                            <w:sz w:val="18"/>
                            <w:szCs w:val="18"/>
                            <w:lang w:val="de-DE"/>
                          </w:rPr>
                          <w:t>sram</w:t>
                        </w:r>
                        <w:r>
                          <w:rPr>
                            <w:rFonts w:cs="Arial"/>
                            <w:bCs/>
                            <w:sz w:val="18"/>
                            <w:szCs w:val="18"/>
                            <w:lang w:val="de-DE"/>
                          </w:rPr>
                          <w:t>:Forecasted</w:t>
                        </w:r>
                        <w:r w:rsidRPr="00081802">
                          <w:rPr>
                            <w:rFonts w:cs="Arial"/>
                            <w:bCs/>
                            <w:sz w:val="18"/>
                            <w:szCs w:val="18"/>
                            <w:lang w:val="de-DE"/>
                          </w:rPr>
                          <w:t>CISupplyChainSupplyPlan</w:t>
                        </w:r>
                        <w:proofErr w:type="spellEnd"/>
                      </w:p>
                    </w:txbxContent>
                  </v:textbox>
                </v:rect>
                <v:shape id="AutoShape 7298" o:spid="_x0000_s1870" type="#_x0000_t32" style="position:absolute;left:36044;top:7549;width:57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uQs8EAAADcAAAADwAAAGRycy9kb3ducmV2LnhtbERPy4rCMBTdC/5DuII7TR2Ko9UoIsgM&#10;A474QLeX5toWm5vSxFr/3iwEl4fzni9bU4qGaldYVjAaRiCIU6sLzhScjpvBBITzyBpLy6TgSQ6W&#10;i25njom2D95Tc/CZCCHsElSQe18lUro0J4NuaCviwF1tbdAHWGdS1/gI4aaUX1E0lgYLDg05VrTO&#10;Kb0d7kZBszv/f2+q5mfns3O8/4unFzRbpfq9djUD4an1H/Hb/asVxOOwNpwJR0A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q5CzwQAAANwAAAAPAAAAAAAAAAAAAAAA&#10;AKECAABkcnMvZG93bnJldi54bWxQSwUGAAAAAAQABAD5AAAAjwMAAAAA&#10;" strokeweight="2pt"/>
                <v:shape id="AutoShape 7299" o:spid="_x0000_s1871" type="#_x0000_t32" style="position:absolute;left:34024;top:7549;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c1KMUAAADcAAAADwAAAGRycy9kb3ducmV2LnhtbESPQWvCQBSE7wX/w/IK3uqmJcQaXUUK&#10;ohTakLTo9ZF9JsHs25BdY/rvuwWhx2FmvmFWm9G0YqDeNZYVPM8iEMSl1Q1XCr6/dk+vIJxH1tha&#10;JgU/5GCznjysMNX2xjkNha9EgLBLUUHtfZdK6cqaDLqZ7YiDd7a9QR9kX0nd4y3ATStfoiiRBhsO&#10;CzV29FZTeSmuRsGQHT/nu27YZ746xvl7vDih+VBq+jhulyA8jf4/fG8ftII4WcD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c1KMUAAADcAAAADwAAAAAAAAAA&#10;AAAAAAChAgAAZHJzL2Rvd25yZXYueG1sUEsFBgAAAAAEAAQA+QAAAJMDAAAAAA==&#10;" strokeweight="2pt"/>
                <v:rect id="Rectangle 7300" o:spid="_x0000_s1872" style="position:absolute;left:41892;width:28799;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EBJcQA&#10;AADcAAAADwAAAGRycy9kb3ducmV2LnhtbESPwUrDQBCG70LfYRnBi7SbSLEldluKIoonk5aeh+yY&#10;BLOzYXdtt2/vHASPwz//N99sdtmN6kwhDp4NlIsCFHHr7cCdgePhdb4GFROyxdEzGbhShN12drPB&#10;yvoL13RuUqcEwrFCA31KU6V1bHtyGBd+IpbsyweHScbQaRvwInA36oeieNQOB5YLPU703FP73fw4&#10;0ShzfWre7q/+w7/UQ2nD8jOvjLm7zfsnUIly+l/+a79bA8uV6Ms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BASXEAAAA3AAAAA8AAAAAAAAAAAAAAAAAmAIAAGRycy9k&#10;b3ducmV2LnhtbFBLBQYAAAAABAAEAPUAAACJAwAAAAA=&#10;" filled="f" fillcolor="#8db3e2" strokeweight="2pt">
                  <v:textbox>
                    <w:txbxContent>
                      <w:p w14:paraId="16F993D3" w14:textId="77777777" w:rsidR="009502FA" w:rsidRPr="005064B8" w:rsidRDefault="009502FA" w:rsidP="00D310C4">
                        <w:pPr>
                          <w:rPr>
                            <w:sz w:val="18"/>
                            <w:szCs w:val="18"/>
                          </w:rPr>
                        </w:pPr>
                        <w:proofErr w:type="spellStart"/>
                        <w:r w:rsidRPr="005064B8">
                          <w:rPr>
                            <w:rFonts w:cs="Arial"/>
                            <w:bCs/>
                            <w:sz w:val="18"/>
                            <w:szCs w:val="18"/>
                            <w:lang w:val="de-DE"/>
                          </w:rPr>
                          <w:t>asram:AdditionalReferencedCIReferencedDocument</w:t>
                        </w:r>
                        <w:proofErr w:type="spellEnd"/>
                      </w:p>
                      <w:p w14:paraId="16F993D4" w14:textId="77777777" w:rsidR="009502FA" w:rsidRPr="00081802" w:rsidRDefault="009502FA" w:rsidP="00D310C4">
                        <w:pPr>
                          <w:rPr>
                            <w:szCs w:val="20"/>
                          </w:rPr>
                        </w:pPr>
                      </w:p>
                    </w:txbxContent>
                  </v:textbox>
                </v:rect>
                <v:shape id="AutoShape 7302" o:spid="_x0000_s1873" type="#_x0000_t32" style="position:absolute;left:38064;top:1488;width:0;height:119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oxhMUAAADcAAAADwAAAGRycy9kb3ducmV2LnhtbESPQWvCQBSE7wX/w/IEb3VTCdqmriJC&#10;sAhWkhZ7fWRfk9Ds25DdJvHfu0Khx2FmvmHW29E0oqfO1ZYVPM0jEMSF1TWXCj4/0sdnEM4ja2ws&#10;k4IrOdhuJg9rTLQdOKM+96UIEHYJKqi8bxMpXVGRQTe3LXHwvm1n0AfZlVJ3OAS4aeQiipbSYM1h&#10;ocKW9hUVP/mvUdCfL++rtO0PZ19e4uwYv3yhOSk1m467VxCeRv8f/mu/aQXxagH3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oxhMUAAADcAAAADwAAAAAAAAAA&#10;AAAAAAChAgAAZHJzL2Rvd25yZXYueG1sUEsFBgAAAAAEAAQA+QAAAJMDAAAAAA==&#10;" strokeweight="2pt"/>
                <v:rect id="Rechteck 6251" o:spid="_x0000_s1874" style="position:absolute;top:6060;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aosYA&#10;AADdAAAADwAAAGRycy9kb3ducmV2LnhtbESP3WrCQBSE7wXfYTlCb0Q3ChWJriKCGEpBGn+uD9lj&#10;Esyejdltkr59t1DwcpiZb5j1tjeVaKlxpWUFs2kEgjizuuRcweV8mCxBOI+ssbJMCn7IwXYzHKwx&#10;1rbjL2pTn4sAYRejgsL7OpbSZQUZdFNbEwfvbhuDPsgml7rBLsBNJedRtJAGSw4LBda0Lyh7pN9G&#10;QZed2tv58yhP41ti+Zk89+n1Q6m3Ub9bgfDU+1f4v51oBYv5+w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oaosYAAADdAAAADwAAAAAAAAAAAAAAAACYAgAAZHJz&#10;L2Rvd25yZXYueG1sUEsFBgAAAAAEAAQA9QAAAIsDAAAAAA==&#10;" filled="f" stroked="f">
                  <v:textbox>
                    <w:txbxContent>
                      <w:p w14:paraId="16F993D5" w14:textId="77777777" w:rsidR="009502FA" w:rsidRDefault="009502FA" w:rsidP="00D310C4">
                        <w:pPr>
                          <w:rPr>
                            <w:rFonts w:cs="Arial"/>
                            <w:b/>
                            <w:sz w:val="24"/>
                            <w:szCs w:val="24"/>
                            <w:lang w:val="de-DE"/>
                          </w:rPr>
                        </w:pPr>
                        <w:r>
                          <w:rPr>
                            <w:rFonts w:cs="Arial"/>
                            <w:b/>
                            <w:sz w:val="24"/>
                            <w:szCs w:val="24"/>
                            <w:lang w:val="de-DE"/>
                          </w:rPr>
                          <w:t>0..1</w:t>
                        </w:r>
                      </w:p>
                    </w:txbxContent>
                  </v:textbox>
                </v:rect>
                <v:rect id="Rechteck 6253" o:spid="_x0000_s1875" style="position:absolute;left:38170;top:765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TsYA&#10;AADdAAAADwAAAGRycy9kb3ducmV2LnhtbESPQWvCQBSE74L/YXlCL1I3WioluooIYiiCNFbPj+xr&#10;Epp9G7PbJP57Vyh4HGbmG2a57k0lWmpcaVnBdBKBIM6sLjlX8H3avX6AcB5ZY2WZFNzIwXo1HCwx&#10;1rbjL2pTn4sAYRejgsL7OpbSZQUZdBNbEwfvxzYGfZBNLnWDXYCbSs6iaC4NlhwWCqxpW1D2m/4Z&#10;BV12bC+nw14ex5fE8jW5btPzp1Ivo36zAOGp98/wfzvRCuaz9z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QhTsYAAADdAAAADwAAAAAAAAAAAAAAAACYAgAAZHJz&#10;L2Rvd25yZXYueG1sUEsFBgAAAAAEAAQA9QAAAIsDAAAAAA==&#10;" filled="f" stroked="f">
                  <v:textbox>
                    <w:txbxContent>
                      <w:p w14:paraId="16F993D6" w14:textId="77777777" w:rsidR="009502FA" w:rsidRPr="00485E44" w:rsidRDefault="009502FA" w:rsidP="00D310C4">
                        <w:pPr>
                          <w:rPr>
                            <w:rFonts w:cs="Arial"/>
                            <w:b/>
                            <w:color w:val="C00000"/>
                            <w:sz w:val="24"/>
                            <w:szCs w:val="24"/>
                            <w:lang w:val="de-DE"/>
                          </w:rPr>
                        </w:pPr>
                        <w:r w:rsidRPr="00485E44">
                          <w:rPr>
                            <w:rFonts w:cs="Arial"/>
                            <w:b/>
                            <w:color w:val="C00000"/>
                            <w:sz w:val="24"/>
                            <w:szCs w:val="24"/>
                            <w:lang w:val="de-DE"/>
                          </w:rPr>
                          <w:t>1..*</w:t>
                        </w:r>
                      </w:p>
                    </w:txbxContent>
                  </v:textbox>
                </v:rect>
                <v:group id="Group 7307" o:spid="_x0000_s1876" style="position:absolute;left:58585;top:12333;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rect id="Rectangle 7308" o:spid="_x0000_s187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dMQA&#10;AADcAAAADwAAAGRycy9kb3ducmV2LnhtbESP3WoCMRSE7wu+QzhC72pWaVVWo4ggFqRQ/+4Pm+Pu&#10;4uZkTbKa9umbQqGXw8x8w8yX0TTiTs7XlhUMBxkI4sLqmksFp+PmZQrCB2SNjWVS8EUelove0xxz&#10;bR+8p/shlCJB2OeooAqhzaX0RUUG/cC2xMm7WGcwJOlKqR0+Etw0cpRlY2mw5rRQYUvriorroTMK&#10;2o+3bju57dz3edp9FriLNoyiUs/9uJqBCBTDf/iv/a4VvI6H8HsmH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i3nTEAAAA3AAAAA8AAAAAAAAAAAAAAAAAmAIAAGRycy9k&#10;b3ducmV2LnhtbFBLBQYAAAAABAAEAPUAAACJAwAAAAA=&#10;" strokeweight="2pt"/>
                  <v:shape id="AutoShape 7309" o:spid="_x0000_s187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lm8sAAAADcAAAADwAAAGRycy9kb3ducmV2LnhtbESPQYvCMBSE7wv+h/AEb2uqFFeqUUQQ&#10;vFZlz4/m2Rabl9qkNv57Iwgeh5n5hllvg2nEgzpXW1YwmyYgiAuray4VXM6H3yUI55E1NpZJwZMc&#10;bDejnzVm2g6c0+PkSxEh7DJUUHnfZlK6oiKDbmpb4uhdbWfQR9mVUnc4RLhp5DxJFtJgzXGhwpb2&#10;FRW3U28U5Pm9/O9dGHbLa/hLLzo1SX9UajIOuxUIT8F/w5/2UStIF3N4n4lHQG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G5ZvLAAAAA3AAAAA8AAAAAAAAAAAAAAAAA&#10;oQIAAGRycy9kb3ducmV2LnhtbFBLBQYAAAAABAAEAPkAAACOAwAAAAA=&#10;" strokeweight="1.25pt"/>
                  <v:shape id="AutoShape 7310" o:spid="_x0000_s187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ZWCccAAADcAAAADwAAAGRycy9kb3ducmV2LnhtbESPQWvCQBSE7wX/w/KE3urGVkOJriJt&#10;BQ9aiNaDt9fsaxLMvg3ZNYn++m6h4HGYmW+Y+bI3lWipcaVlBeNRBII4s7rkXMHXYf30CsJ5ZI2V&#10;ZVJwJQfLxeBhjom2HafU7n0uAoRdggoK7+tESpcVZNCNbE0cvB/bGPRBNrnUDXYBbir5HEWxNFhy&#10;WCiwpreCsvP+YhRML933KR5zutp9vB/TW5t9no9bpR6H/WoGwlPv7+H/9kYrmMQv8HcmHA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BlYJxwAAANwAAAAPAAAAAAAA&#10;AAAAAAAAAKECAABkcnMvZG93bnJldi54bWxQSwUGAAAAAAQABAD5AAAAlQMAAAAA&#10;" strokeweight="1.25pt"/>
                </v:group>
                <v:rect id="Rectangle 7301" o:spid="_x0000_s1880" style="position:absolute;left:41998;top:11270;width:16641;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2kvsQA&#10;AADcAAAADwAAAGRycy9kb3ducmV2LnhtbESPQWsCMRCF7wX/Qxihl6LZFamyGkUsUumpuy2eh824&#10;u7iZLEmq8d+bQqHHx5v3vXnrbTS9uJLznWUF+TQDQVxb3XGj4PvrMFmC8AFZY2+ZFNzJw3Yzelpj&#10;oe2NS7pWoREJwr5ABW0IQyGlr1sy6Kd2IE7e2TqDIUnXSO3wluCml7Mse5UGO04NLQ60b6m+VD8m&#10;vZHH8lS9v9zth30ru1y7+WdcKPU8jrsViEAx/B//pY9awXyRw++YRAC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NpL7EAAAA3AAAAA8AAAAAAAAAAAAAAAAAmAIAAGRycy9k&#10;b3ducmV2LnhtbFBLBQYAAAAABAAEAPUAAACJAwAAAAA=&#10;" filled="f" fillcolor="#8db3e2" strokeweight="2pt">
                  <v:textbox>
                    <w:txbxContent>
                      <w:p w14:paraId="16F993D7" w14:textId="77777777" w:rsidR="009502FA" w:rsidRPr="00081802" w:rsidRDefault="009502FA" w:rsidP="00D310C4">
                        <w:proofErr w:type="spellStart"/>
                        <w:r w:rsidRPr="005064B8">
                          <w:rPr>
                            <w:rFonts w:cs="Arial"/>
                            <w:bCs/>
                            <w:sz w:val="18"/>
                            <w:szCs w:val="18"/>
                            <w:lang w:val="de-DE"/>
                          </w:rPr>
                          <w:t>asram:ShipToCITradeParty</w:t>
                        </w:r>
                        <w:proofErr w:type="spellEnd"/>
                      </w:p>
                    </w:txbxContent>
                  </v:textbox>
                </v:rect>
                <v:shape id="AutoShape 7303" o:spid="_x0000_s1881" type="#_x0000_t32" style="position:absolute;left:37958;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aUH8YAAADcAAAADwAAAGRycy9kb3ducmV2LnhtbESPQWvCQBSE74L/YXmCN7NpDY2NriIF&#10;aSlUUUu8PrKvSTD7NmS3Mf333ULB4zAz3zCrzWAa0VPnassKHqIYBHFhdc2lgs/zbrYA4TyyxsYy&#10;KfghB5v1eLTCTNsbH6k/+VIECLsMFVTet5mUrqjIoItsSxy8L9sZ9EF2pdQd3gLcNPIxjp+kwZrD&#10;QoUtvVRUXE/fRkF/yPfpru1fD77Mk+N78nxB86HUdDJslyA8Df4e/m+/aQVJOoe/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WlB/GAAAA3AAAAA8AAAAAAAAA&#10;AAAAAAAAoQIAAGRycy9kb3ducmV2LnhtbFBLBQYAAAAABAAEAPkAAACUAwAAAAA=&#10;" strokeweight="2pt"/>
                <v:rect id="Rechteck 6254" o:spid="_x0000_s1882" style="position:absolute;left:38383;top:13184;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25OsYA&#10;AADdAAAADwAAAGRycy9kb3ducmV2LnhtbESPQWvCQBSE74L/YXlCL1I3SisluooIYiiCNFbPj+xr&#10;Epp9G7PbJP57Vyh4HGbmG2a57k0lWmpcaVnBdBKBIM6sLjlX8H3avX6AcB5ZY2WZFNzIwXo1HCwx&#10;1rbjL2pTn4sAYRejgsL7OpbSZQUZdBNbEwfvxzYGfZBNLnWDXYCbSs6iaC4NlhwWCqxpW1D2m/4Z&#10;BV12bC+nw14ex5fE8jW5btPzp1Ivo36zAOGp98/wfzvRCuaz9z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25OsYAAADdAAAADwAAAAAAAAAAAAAAAACYAgAAZHJz&#10;L2Rvd25yZXYueG1sUEsFBgAAAAAEAAQA9QAAAIsDAAAAAA==&#10;" filled="f" stroked="f">
                  <v:textbox>
                    <w:txbxContent>
                      <w:p w14:paraId="16F993D8" w14:textId="77777777" w:rsidR="009502FA" w:rsidRDefault="009502FA" w:rsidP="00D310C4">
                        <w:pPr>
                          <w:rPr>
                            <w:rFonts w:cs="Arial"/>
                            <w:b/>
                            <w:sz w:val="24"/>
                            <w:szCs w:val="24"/>
                            <w:lang w:val="de-DE"/>
                          </w:rPr>
                        </w:pPr>
                        <w:r>
                          <w:rPr>
                            <w:rFonts w:cs="Arial"/>
                            <w:b/>
                            <w:sz w:val="24"/>
                            <w:szCs w:val="24"/>
                            <w:lang w:val="de-DE"/>
                          </w:rPr>
                          <w:t>0..*</w:t>
                        </w:r>
                      </w:p>
                    </w:txbxContent>
                  </v:textbox>
                </v:rect>
                <v:rect id="Rechteck 6256" o:spid="_x0000_s1883" style="position:absolute;left:37292;top:1701;width:5009;height:3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C1sYA&#10;AADdAAAADwAAAGRycy9kb3ducmV2LnhtbESP3WrCQBSE7wu+w3IEb4puKjRIdBURpKEUpPHn+pA9&#10;JsHs2Zhdk/Ttu4WCl8PMfMOsNoOpRUetqywreJtFIIhzqysuFJyO++kChPPIGmvLpOCHHGzWo5cV&#10;Jtr2/E1d5gsRIOwSVFB63yRSurwkg25mG+LgXW1r0AfZFlK32Ae4qeU8imJpsOKwUGJDu5LyW/Yw&#10;Cvr80F2OXx/y8HpJLd/T+y47fyo1GQ/bJQhPg3+G/9upVhDP32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OC1sYAAADdAAAADwAAAAAAAAAAAAAAAACYAgAAZHJz&#10;L2Rvd25yZXYueG1sUEsFBgAAAAAEAAQA9QAAAIsDAAAAAA==&#10;" filled="f" stroked="f">
                  <v:textbox>
                    <w:txbxContent>
                      <w:p w14:paraId="16F993D9" w14:textId="77777777" w:rsidR="009502FA" w:rsidRPr="00C92453" w:rsidRDefault="009502FA" w:rsidP="00E8640E">
                        <w:pPr>
                          <w:jc w:val="right"/>
                          <w:rPr>
                            <w:rFonts w:cs="Arial"/>
                            <w:b/>
                            <w:color w:val="C00000"/>
                            <w:sz w:val="24"/>
                            <w:szCs w:val="24"/>
                            <w:lang w:val="de-DE"/>
                          </w:rPr>
                        </w:pPr>
                        <w:r w:rsidRPr="00C92453">
                          <w:rPr>
                            <w:rFonts w:cs="Arial"/>
                            <w:b/>
                            <w:color w:val="C00000"/>
                            <w:sz w:val="24"/>
                            <w:szCs w:val="24"/>
                            <w:lang w:val="de-DE"/>
                          </w:rPr>
                          <w:t>1</w:t>
                        </w:r>
                      </w:p>
                    </w:txbxContent>
                  </v:textbox>
                </v:rect>
                <w10:anchorlock/>
              </v:group>
            </w:pict>
          </mc:Fallback>
        </mc:AlternateContent>
      </w:r>
    </w:p>
    <w:p w14:paraId="16F98E69" w14:textId="77777777" w:rsidR="00684DEA" w:rsidRPr="006E0BC9" w:rsidRDefault="006D1B31" w:rsidP="00C7140E">
      <w:pPr>
        <w:pStyle w:val="berschrift4"/>
        <w:ind w:left="851"/>
      </w:pPr>
      <w:bookmarkStart w:id="87" w:name="_Toc347482216"/>
      <w:r w:rsidRPr="006D1B31">
        <w:t>asram:AdditionalReferencedCIReferencedDocument</w:t>
      </w:r>
      <w:bookmarkEnd w:id="87"/>
    </w:p>
    <w:p w14:paraId="16F98E6A" w14:textId="77777777" w:rsidR="00684DEA" w:rsidRDefault="00684DEA" w:rsidP="00AB0651"/>
    <w:p w14:paraId="16F98E6B" w14:textId="77777777" w:rsidR="00684DEA" w:rsidRDefault="00485E44" w:rsidP="00AB0651">
      <w:r>
        <w:rPr>
          <w:noProof/>
          <w:lang w:eastAsia="zh-TW"/>
        </w:rPr>
        <mc:AlternateContent>
          <mc:Choice Requires="wpg">
            <w:drawing>
              <wp:inline distT="0" distB="0" distL="0" distR="0" wp14:anchorId="16F99222" wp14:editId="16F99223">
                <wp:extent cx="6928451" cy="1648785"/>
                <wp:effectExtent l="0" t="0" r="25400" b="8890"/>
                <wp:docPr id="6263" name="Gruppieren 6263"/>
                <wp:cNvGraphicFramePr/>
                <a:graphic xmlns:a="http://schemas.openxmlformats.org/drawingml/2006/main">
                  <a:graphicData uri="http://schemas.microsoft.com/office/word/2010/wordprocessingGroup">
                    <wpg:wgp>
                      <wpg:cNvGrpSpPr/>
                      <wpg:grpSpPr>
                        <a:xfrm>
                          <a:off x="0" y="0"/>
                          <a:ext cx="6928451" cy="1648785"/>
                          <a:chOff x="-75708" y="0"/>
                          <a:chExt cx="6928451" cy="1648785"/>
                        </a:xfrm>
                      </wpg:grpSpPr>
                      <wps:wsp>
                        <wps:cNvPr id="439" name="Rectangle 5949"/>
                        <wps:cNvSpPr>
                          <a:spLocks noChangeArrowheads="1"/>
                        </wps:cNvSpPr>
                        <wps:spPr bwMode="auto">
                          <a:xfrm>
                            <a:off x="425302" y="574158"/>
                            <a:ext cx="3413125" cy="344805"/>
                          </a:xfrm>
                          <a:prstGeom prst="rect">
                            <a:avLst/>
                          </a:prstGeom>
                          <a:solidFill>
                            <a:srgbClr val="8DB3E2"/>
                          </a:solidFill>
                          <a:ln w="25400">
                            <a:solidFill>
                              <a:srgbClr val="000000"/>
                            </a:solidFill>
                            <a:miter lim="800000"/>
                            <a:headEnd/>
                            <a:tailEnd/>
                          </a:ln>
                        </wps:spPr>
                        <wps:txbx>
                          <w:txbxContent>
                            <w:p w14:paraId="16F993DA" w14:textId="77777777" w:rsidR="009502FA" w:rsidRPr="006D1B31" w:rsidRDefault="009502FA" w:rsidP="006D1B31">
                              <w:pPr>
                                <w:rPr>
                                  <w:szCs w:val="20"/>
                                </w:rPr>
                              </w:pPr>
                              <w:proofErr w:type="spellStart"/>
                              <w:proofErr w:type="gramStart"/>
                              <w:r w:rsidRPr="006D1B31">
                                <w:rPr>
                                  <w:rFonts w:cs="Arial"/>
                                  <w:b/>
                                  <w:bCs/>
                                  <w:szCs w:val="20"/>
                                </w:rPr>
                                <w:t>asram:</w:t>
                              </w:r>
                              <w:proofErr w:type="gramEnd"/>
                              <w:r w:rsidRPr="006D1B31">
                                <w:rPr>
                                  <w:rFonts w:cs="Arial"/>
                                  <w:b/>
                                  <w:bCs/>
                                  <w:szCs w:val="20"/>
                                </w:rPr>
                                <w:t>AdditionalReferencedCIReferencedDocument</w:t>
                              </w:r>
                              <w:proofErr w:type="spellEnd"/>
                            </w:p>
                          </w:txbxContent>
                        </wps:txbx>
                        <wps:bodyPr rot="0" vert="horz" wrap="square" lIns="91440" tIns="45720" rIns="91440" bIns="45720" anchor="t" anchorCtr="0" upright="1">
                          <a:noAutofit/>
                        </wps:bodyPr>
                      </wps:wsp>
                      <wps:wsp>
                        <wps:cNvPr id="440" name="AutoShape 5951"/>
                        <wps:cNvCnPr>
                          <a:cxnSpLocks noChangeShapeType="1"/>
                        </wps:cNvCnPr>
                        <wps:spPr bwMode="auto">
                          <a:xfrm>
                            <a:off x="4231758"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1" name="Rectangle 5954"/>
                        <wps:cNvSpPr>
                          <a:spLocks noChangeArrowheads="1"/>
                        </wps:cNvSpPr>
                        <wps:spPr bwMode="auto">
                          <a:xfrm>
                            <a:off x="3838353" y="669852"/>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42" name="Rectangle 5955"/>
                        <wps:cNvSpPr>
                          <a:spLocks noChangeArrowheads="1"/>
                        </wps:cNvSpPr>
                        <wps:spPr bwMode="auto">
                          <a:xfrm>
                            <a:off x="4625163" y="563526"/>
                            <a:ext cx="13836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DB" w14:textId="77777777" w:rsidR="009502FA" w:rsidRPr="006D1B31" w:rsidRDefault="009502FA" w:rsidP="006D1B31">
                              <w:proofErr w:type="spellStart"/>
                              <w:r w:rsidRPr="006D1B31">
                                <w:rPr>
                                  <w:rFonts w:cs="Arial"/>
                                  <w:bCs/>
                                  <w:szCs w:val="20"/>
                                  <w:lang w:val="de-DE"/>
                                </w:rPr>
                                <w:t>asram:LineIdentifier</w:t>
                              </w:r>
                              <w:proofErr w:type="spellEnd"/>
                            </w:p>
                          </w:txbxContent>
                        </wps:txbx>
                        <wps:bodyPr rot="0" vert="horz" wrap="square" lIns="91440" tIns="45720" rIns="91440" bIns="45720" anchor="t" anchorCtr="0" upright="1">
                          <a:noAutofit/>
                        </wps:bodyPr>
                      </wps:wsp>
                      <wps:wsp>
                        <wps:cNvPr id="443" name="AutoShape 5956"/>
                        <wps:cNvCnPr>
                          <a:cxnSpLocks noChangeShapeType="1"/>
                        </wps:cNvCnPr>
                        <wps:spPr bwMode="auto">
                          <a:xfrm>
                            <a:off x="4040372"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4" name="AutoShape 5957"/>
                        <wps:cNvCnPr>
                          <a:cxnSpLocks noChangeShapeType="1"/>
                        </wps:cNvCnPr>
                        <wps:spPr bwMode="auto">
                          <a:xfrm>
                            <a:off x="3838353"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5" name="Rectangle 5962"/>
                        <wps:cNvSpPr>
                          <a:spLocks noChangeArrowheads="1"/>
                        </wps:cNvSpPr>
                        <wps:spPr bwMode="auto">
                          <a:xfrm>
                            <a:off x="4625163" y="0"/>
                            <a:ext cx="22275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DC" w14:textId="77777777" w:rsidR="009502FA" w:rsidRPr="006D1B31" w:rsidRDefault="009502FA" w:rsidP="006D1B31">
                              <w:pPr>
                                <w:rPr>
                                  <w:szCs w:val="20"/>
                                </w:rPr>
                              </w:pPr>
                              <w:proofErr w:type="spellStart"/>
                              <w:proofErr w:type="gramStart"/>
                              <w:r w:rsidRPr="006D1B31">
                                <w:rPr>
                                  <w:rFonts w:cs="Arial"/>
                                  <w:bCs/>
                                  <w:szCs w:val="20"/>
                                </w:rPr>
                                <w:t>asram:</w:t>
                              </w:r>
                              <w:proofErr w:type="gramEnd"/>
                              <w:r w:rsidRPr="006D1B31">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446" name="Rectangle 5963"/>
                        <wps:cNvSpPr>
                          <a:spLocks noChangeArrowheads="1"/>
                        </wps:cNvSpPr>
                        <wps:spPr bwMode="auto">
                          <a:xfrm>
                            <a:off x="4625163" y="1127052"/>
                            <a:ext cx="12503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DD" w14:textId="77777777" w:rsidR="009502FA" w:rsidRPr="006D1B31" w:rsidRDefault="009502FA" w:rsidP="006D1B31">
                              <w:proofErr w:type="spellStart"/>
                              <w:r w:rsidRPr="006D1B31">
                                <w:rPr>
                                  <w:rFonts w:cs="Arial"/>
                                  <w:bCs/>
                                  <w:szCs w:val="20"/>
                                  <w:lang w:val="de-DE"/>
                                </w:rPr>
                                <w:t>asram:TypeCode</w:t>
                              </w:r>
                              <w:proofErr w:type="spellEnd"/>
                            </w:p>
                          </w:txbxContent>
                        </wps:txbx>
                        <wps:bodyPr rot="0" vert="horz" wrap="square" lIns="91440" tIns="45720" rIns="91440" bIns="45720" anchor="t" anchorCtr="0" upright="1">
                          <a:noAutofit/>
                        </wps:bodyPr>
                      </wps:wsp>
                      <wps:wsp>
                        <wps:cNvPr id="447" name="AutoShape 5964"/>
                        <wps:cNvCnPr>
                          <a:cxnSpLocks noChangeShapeType="1"/>
                        </wps:cNvCnPr>
                        <wps:spPr bwMode="auto">
                          <a:xfrm>
                            <a:off x="4231758"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8" name="AutoShape 5965"/>
                        <wps:cNvCnPr>
                          <a:cxnSpLocks noChangeShapeType="1"/>
                        </wps:cNvCnPr>
                        <wps:spPr bwMode="auto">
                          <a:xfrm>
                            <a:off x="4231758"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59" name="Rechteck 6259"/>
                        <wps:cNvSpPr>
                          <a:spLocks noChangeArrowheads="1"/>
                        </wps:cNvSpPr>
                        <wps:spPr bwMode="auto">
                          <a:xfrm>
                            <a:off x="-75708" y="648458"/>
                            <a:ext cx="501015" cy="32829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DE"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60" name="Rechteck 6260"/>
                        <wps:cNvSpPr>
                          <a:spLocks noChangeArrowheads="1"/>
                        </wps:cNvSpPr>
                        <wps:spPr bwMode="auto">
                          <a:xfrm>
                            <a:off x="4126990" y="173138"/>
                            <a:ext cx="501015" cy="32829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DF"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61" name="Rechteck 6261"/>
                        <wps:cNvSpPr>
                          <a:spLocks noChangeArrowheads="1"/>
                        </wps:cNvSpPr>
                        <wps:spPr bwMode="auto">
                          <a:xfrm>
                            <a:off x="4126996" y="744279"/>
                            <a:ext cx="501015" cy="32829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E0"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62" name="Rechteck 6262"/>
                        <wps:cNvSpPr>
                          <a:spLocks noChangeArrowheads="1"/>
                        </wps:cNvSpPr>
                        <wps:spPr bwMode="auto">
                          <a:xfrm>
                            <a:off x="4127004" y="1350335"/>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E1"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63" o:spid="_x0000_s1884" style="width:545.55pt;height:129.85pt;mso-position-horizontal-relative:char;mso-position-vertical-relative:line" coordorigin="-757" coordsize="69284,16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">
                <v:rect id="Rectangle 5949" o:spid="_x0000_s1885" style="position:absolute;left:4253;top:5741;width:341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tfucMA&#10;AADcAAAADwAAAGRycy9kb3ducmV2LnhtbESPS4sCMRCE7wv+h9CCtzXjA9FZo4giiAfBB3jtnbST&#10;wUlnmEQd/fVmYcFjUVVfUdN5Y0txp9oXjhX0ugkI4szpgnMFp+P6ewzCB2SNpWNS8CQP81nra4qp&#10;dg/e0/0QchEh7FNUYEKoUil9Zsii77qKOHoXV1sMUda51DU+ItyWsp8kI2mx4LhgsKKloex6uFkF&#10;q9vZrF/O+O2Oipf+Rbec9DdKddrN4gdEoCZ8wv/tjVYwHEzg70w8AnL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tfucMAAADcAAAADwAAAAAAAAAAAAAAAACYAgAAZHJzL2Rv&#10;d25yZXYueG1sUEsFBgAAAAAEAAQA9QAAAIgDAAAAAA==&#10;" fillcolor="#8db3e2" strokeweight="2pt">
                  <v:textbox>
                    <w:txbxContent>
                      <w:p w14:paraId="16F993DA" w14:textId="77777777" w:rsidR="009502FA" w:rsidRPr="006D1B31" w:rsidRDefault="009502FA" w:rsidP="006D1B31">
                        <w:pPr>
                          <w:rPr>
                            <w:szCs w:val="20"/>
                          </w:rPr>
                        </w:pPr>
                        <w:proofErr w:type="spellStart"/>
                        <w:proofErr w:type="gramStart"/>
                        <w:r w:rsidRPr="006D1B31">
                          <w:rPr>
                            <w:rFonts w:cs="Arial"/>
                            <w:b/>
                            <w:bCs/>
                            <w:szCs w:val="20"/>
                          </w:rPr>
                          <w:t>asram:</w:t>
                        </w:r>
                        <w:proofErr w:type="gramEnd"/>
                        <w:r w:rsidRPr="006D1B31">
                          <w:rPr>
                            <w:rFonts w:cs="Arial"/>
                            <w:b/>
                            <w:bCs/>
                            <w:szCs w:val="20"/>
                          </w:rPr>
                          <w:t>AdditionalReferencedCIReferencedDocument</w:t>
                        </w:r>
                        <w:proofErr w:type="spellEnd"/>
                      </w:p>
                    </w:txbxContent>
                  </v:textbox>
                </v:rect>
                <v:shape id="AutoShape 5951" o:spid="_x0000_s1886" type="#_x0000_t32" style="position:absolute;left:42317;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jA1cEAAADcAAAADwAAAGRycy9kb3ducmV2LnhtbERPy4rCMBTdC/5DuII7TZUyajWKCKIM&#10;jOID3V6aa1tsbkoTa+fvJ4sBl4fzXqxaU4qGaldYVjAaRiCIU6sLzhRcL9vBFITzyBpLy6Tglxys&#10;lt3OAhNt33yi5uwzEULYJagg975KpHRpTgbd0FbEgXvY2qAPsM6krvEdwk0px1H0JQ0WHBpyrGiT&#10;U/o8v4yC5ng7TLZVszv67BafvuPZHc2PUv1eu56D8NT6j/jfvdcK4jjMD2fCEZD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aMDVwQAAANwAAAAPAAAAAAAAAAAAAAAA&#10;AKECAABkcnMvZG93bnJldi54bWxQSwUGAAAAAAQABAD5AAAAjwMAAAAA&#10;" strokeweight="2pt"/>
                <v:rect id="Rectangle 5954" o:spid="_x0000_s1887" style="position:absolute;left:38383;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CFMQA&#10;AADcAAAADwAAAGRycy9kb3ducmV2LnhtbESP3WoCMRSE7wu+QzhC72pW0SqrUaQgFqRQ/+4Pm+Pu&#10;4uZkm2Q19umbQqGXw8x8wyxW0TTiRs7XlhUMBxkI4sLqmksFp+PmZQbCB2SNjWVS8CAPq2XvaYG5&#10;tnfe0+0QSpEg7HNUUIXQ5lL6oiKDfmBb4uRdrDMYknSl1A7vCW4aOcqyV2mw5rRQYUtvFRXXQ2cU&#10;tB+Tbjv92rnv86z7LHAXbRhFpZ77cT0HESiG//Bf+10rGI+H8HsmH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XghTEAAAA3AAAAA8AAAAAAAAAAAAAAAAAmAIAAGRycy9k&#10;b3ducmV2LnhtbFBLBQYAAAAABAAEAPUAAACJAwAAAAA=&#10;" strokeweight="2pt"/>
                <v:rect id="Rectangle 5955" o:spid="_x0000_s1888" style="position:absolute;left:46251;top:5635;width:1383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PwdMQA&#10;AADcAAAADwAAAGRycy9kb3ducmV2LnhtbESPQWvCQBCF7wX/wzIFL6VuIsGW1FVEKYonk5aeh+w0&#10;Cc3Oht2trv/eFQo9Pt68781brqMZxJmc7y0ryGcZCOLG6p5bBZ8f78+vIHxA1jhYJgVX8rBeTR6W&#10;WGp74YrOdWhFgrAvUUEXwlhK6ZuODPqZHYmT922dwZCka6V2eElwM8h5li2kwZ5TQ4cjbTtqfupf&#10;k97IY/VV75+u9mh3VZ9rV5zii1LTx7h5AxEohv/jv/RBKyiKOdzHJAL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z8HTEAAAA3AAAAA8AAAAAAAAAAAAAAAAAmAIAAGRycy9k&#10;b3ducmV2LnhtbFBLBQYAAAAABAAEAPUAAACJAwAAAAA=&#10;" filled="f" fillcolor="#8db3e2" strokeweight="2pt">
                  <v:textbox>
                    <w:txbxContent>
                      <w:p w14:paraId="16F993DB" w14:textId="77777777" w:rsidR="009502FA" w:rsidRPr="006D1B31" w:rsidRDefault="009502FA" w:rsidP="006D1B31">
                        <w:proofErr w:type="spellStart"/>
                        <w:r w:rsidRPr="006D1B31">
                          <w:rPr>
                            <w:rFonts w:cs="Arial"/>
                            <w:bCs/>
                            <w:szCs w:val="20"/>
                            <w:lang w:val="de-DE"/>
                          </w:rPr>
                          <w:t>asram:LineIdentifier</w:t>
                        </w:r>
                        <w:proofErr w:type="spellEnd"/>
                      </w:p>
                    </w:txbxContent>
                  </v:textbox>
                </v:rect>
                <v:shape id="AutoShape 5956" o:spid="_x0000_s1889" type="#_x0000_t32" style="position:absolute;left:40403;top:7549;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peosUAAADcAAAADwAAAGRycy9kb3ducmV2LnhtbESPW2vCQBSE3wX/w3KEvummNnhJXaUI&#10;YhFUvGBfD9nTJDR7NmTXmP57VxB8HGbmG2a2aE0pGqpdYVnB+yACQZxaXXCm4Hxa9ScgnEfWWFom&#10;Bf/kYDHvdmaYaHvjAzVHn4kAYZeggtz7KpHSpTkZdANbEQfv19YGfZB1JnWNtwA3pRxG0UgaLDgs&#10;5FjRMqf073g1Cpr9ZTdeVc1677NLfNjE0x80W6Xeeu3XJwhPrX+Fn+1vrSCOP+BxJhw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peosUAAADcAAAADwAAAAAAAAAA&#10;AAAAAAChAgAAZHJzL2Rvd25yZXYueG1sUEsFBgAAAAAEAAQA+QAAAJMDAAAAAA==&#10;" strokeweight="2pt"/>
                <v:shape id="AutoShape 5957" o:spid="_x0000_s1890" type="#_x0000_t32" style="position:absolute;left:38383;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PG1sUAAADcAAAADwAAAGRycy9kb3ducmV2LnhtbESP3WrCQBSE7wXfYTmCd7ppWdqaZiMi&#10;SEuhij/o7SF7moRmz4bsGtO37wqFXg4z8w2TLQfbiJ46XzvW8DBPQBAXztRcajgdN7MXED4gG2wc&#10;k4Yf8rDMx6MMU+NuvKf+EEoRIexT1FCF0KZS+qIii37uWuLofbnOYoiyK6Xp8BbhtpGPSfIkLdYc&#10;FypsaV1R8X24Wg397rx93rT92y6UZ7X/UIsL2k+tp5Nh9Qoi0BD+w3/td6NBKQX3M/EIy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1PG1sUAAADcAAAADwAAAAAAAAAA&#10;AAAAAAChAgAAZHJzL2Rvd25yZXYueG1sUEsFBgAAAAAEAAQA+QAAAJMDAAAAAA==&#10;" strokeweight="2pt"/>
                <v:rect id="Rectangle 5962" o:spid="_x0000_s1891" style="position:absolute;left:46251;width:2227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poAMUA&#10;AADcAAAADwAAAGRycy9kb3ducmV2LnhtbESPwWrDMBBE74X8g9hAL6WRXdy0uFFCSCkJPcVu6Xmx&#10;traJtTKSkih/HwUKPQ6z82ZnsYpmECdyvresIJ9lIIgbq3tuFXx/fTy+gvABWeNgmRRcyMNqOblb&#10;YKntmSs61aEVCcK+RAVdCGMppW86MuhndiRO3q91BkOSrpXa4TnBzSCfsmwuDfacGjocadNRc6iP&#10;Jr2Rx+qn3j5c7Kd9r/pcu2IfX5S6n8b1G4hAMfwf/6V3WkFRPMNtTCK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mmgAxQAAANwAAAAPAAAAAAAAAAAAAAAAAJgCAABkcnMv&#10;ZG93bnJldi54bWxQSwUGAAAAAAQABAD1AAAAigMAAAAA&#10;" filled="f" fillcolor="#8db3e2" strokeweight="2pt">
                  <v:textbox>
                    <w:txbxContent>
                      <w:p w14:paraId="16F993DC" w14:textId="77777777" w:rsidR="009502FA" w:rsidRPr="006D1B31" w:rsidRDefault="009502FA" w:rsidP="006D1B31">
                        <w:pPr>
                          <w:rPr>
                            <w:szCs w:val="20"/>
                          </w:rPr>
                        </w:pPr>
                        <w:proofErr w:type="spellStart"/>
                        <w:proofErr w:type="gramStart"/>
                        <w:r w:rsidRPr="006D1B31">
                          <w:rPr>
                            <w:rFonts w:cs="Arial"/>
                            <w:bCs/>
                            <w:szCs w:val="20"/>
                          </w:rPr>
                          <w:t>asram:</w:t>
                        </w:r>
                        <w:proofErr w:type="gramEnd"/>
                        <w:r w:rsidRPr="006D1B31">
                          <w:rPr>
                            <w:rFonts w:cs="Arial"/>
                            <w:bCs/>
                            <w:szCs w:val="20"/>
                          </w:rPr>
                          <w:t>GlobalIdentificationIdentifier</w:t>
                        </w:r>
                        <w:proofErr w:type="spellEnd"/>
                      </w:p>
                    </w:txbxContent>
                  </v:textbox>
                </v:rect>
                <v:rect id="Rectangle 5963" o:spid="_x0000_s1892" style="position:absolute;left:46251;top:11270;width:125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j2d8QA&#10;AADcAAAADwAAAGRycy9kb3ducmV2LnhtbESPQWvCQBCF74L/YZlCL1I3KUFL6iqiFIunJpaeh+w0&#10;Cc3Oht2trv/eLQg9Pt68781bbaIZxJmc7y0ryOcZCOLG6p5bBZ+nt6cXED4gaxwsk4Iredisp5MV&#10;ltpeuKJzHVqRIOxLVNCFMJZS+qYjg35uR+LkfVtnMCTpWqkdXhLcDPI5yxbSYM+pocORdh01P/Wv&#10;SW/ksfqqD7OrPdp91efaFR9xqdTjQ9y+gggUw//xPf2uFRTFAv7GJAL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I9nfEAAAA3AAAAA8AAAAAAAAAAAAAAAAAmAIAAGRycy9k&#10;b3ducmV2LnhtbFBLBQYAAAAABAAEAPUAAACJAwAAAAA=&#10;" filled="f" fillcolor="#8db3e2" strokeweight="2pt">
                  <v:textbox>
                    <w:txbxContent>
                      <w:p w14:paraId="16F993DD" w14:textId="77777777" w:rsidR="009502FA" w:rsidRPr="006D1B31" w:rsidRDefault="009502FA" w:rsidP="006D1B31">
                        <w:proofErr w:type="spellStart"/>
                        <w:r w:rsidRPr="006D1B31">
                          <w:rPr>
                            <w:rFonts w:cs="Arial"/>
                            <w:bCs/>
                            <w:szCs w:val="20"/>
                            <w:lang w:val="de-DE"/>
                          </w:rPr>
                          <w:t>asram:TypeCode</w:t>
                        </w:r>
                        <w:proofErr w:type="spellEnd"/>
                      </w:p>
                    </w:txbxContent>
                  </v:textbox>
                </v:rect>
                <v:shape id="AutoShape 5964" o:spid="_x0000_s1893" type="#_x0000_t32" style="position:absolute;left:42317;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FYocYAAADcAAAADwAAAGRycy9kb3ducmV2LnhtbESPzWrDMBCE74W8g9hCb43cYPLjRDEh&#10;YFoCbbATkutibW1Ta2Us1XHfvioUchxm5htmk46mFQP1rrGs4GUagSAurW64UnA+Zc9LEM4ja2wt&#10;k4IfcpBuJw8bTLS9cU5D4SsRIOwSVFB73yVSurImg25qO+LgfdreoA+yr6Tu8RbgppWzKJpLgw2H&#10;hRo72tdUfhXfRsFwvHwssm54PfrqEueHeHVF867U0+O4W4PwNPp7+L/9phXE8QL+zoQjIL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BWKHGAAAA3AAAAA8AAAAAAAAA&#10;AAAAAAAAoQIAAGRycy9kb3ducmV2LnhtbFBLBQYAAAAABAAEAPkAAACUAwAAAAA=&#10;" strokeweight="2pt"/>
                <v:shape id="AutoShape 5965" o:spid="_x0000_s1894" type="#_x0000_t32" style="position:absolute;left:42317;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7M08EAAADcAAAADwAAAGRycy9kb3ducmV2LnhtbERPy4rCMBTdC/5DuII7TZUyajWKCKIM&#10;jOID3V6aa1tsbkoTa+fvJ4sBl4fzXqxaU4qGaldYVjAaRiCIU6sLzhRcL9vBFITzyBpLy6Tglxys&#10;lt3OAhNt33yi5uwzEULYJagg975KpHRpTgbd0FbEgXvY2qAPsM6krvEdwk0px1H0JQ0WHBpyrGiT&#10;U/o8v4yC5ng7TLZVszv67BafvuPZHc2PUv1eu56D8NT6j/jfvdcK4jisDWfCEZD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HszTwQAAANwAAAAPAAAAAAAAAAAAAAAA&#10;AKECAABkcnMvZG93bnJldi54bWxQSwUGAAAAAAQABAD5AAAAjwMAAAAA&#10;" strokeweight="2pt"/>
                <v:rect id="Rechteck 6259" o:spid="_x0000_s1895" style="position:absolute;left:-757;top:6484;width:5010;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WpMYA&#10;AADdAAAADwAAAGRycy9kb3ducmV2LnhtbESPQWvCQBSE74L/YXlCL6VuFCptdBURxFAEMVbPj+xr&#10;Epp9G7PbJP57Vyh4HGbmG2ax6k0lWmpcaVnBZByBIM6sLjlX8H3avn2AcB5ZY2WZFNzIwWo5HCww&#10;1rbjI7Wpz0WAsItRQeF9HUvpsoIMurGtiYP3YxuDPsgml7rBLsBNJadRNJMGSw4LBda0KSj7Tf+M&#10;gi47tJfTficPr5fE8jW5btLzl1Ivo349B+Gp98/wfzvRCmbT90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wWpMYAAADdAAAADwAAAAAAAAAAAAAAAACYAgAAZHJz&#10;L2Rvd25yZXYueG1sUEsFBgAAAAAEAAQA9QAAAIsDAAAAAA==&#10;" filled="f" stroked="f">
                  <v:textbox>
                    <w:txbxContent>
                      <w:p w14:paraId="16F993DE"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v:textbox>
                </v:rect>
                <v:rect id="Rechteck 6260" o:spid="_x0000_s1896" style="position:absolute;left:41269;top:1731;width:5011;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1hMIA&#10;AADdAAAADwAAAGRycy9kb3ducmV2LnhtbERPTYvCMBC9C/sfwix4EU31UKQaZREWyyKIddfz0Ixt&#10;sZnUJtvWf28OgsfH+15vB1OLjlpXWVYwn0UgiHOrKy4U/J6/p0sQziNrrC2Tggc52G4+RmtMtO35&#10;RF3mCxFC2CWooPS+SaR0eUkG3cw2xIG72tagD7AtpG6xD+GmlosoiqXBikNDiQ3tSspv2b9R0OfH&#10;7nI+7OVxckkt39P7Lvv7UWr8OXytQHga/Fv8cqdaQbyIw/7wJjw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nWEwgAAAN0AAAAPAAAAAAAAAAAAAAAAAJgCAABkcnMvZG93&#10;bnJldi54bWxQSwUGAAAAAAQABAD1AAAAhwMAAAAA&#10;" filled="f" stroked="f">
                  <v:textbox>
                    <w:txbxContent>
                      <w:p w14:paraId="16F993DF"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v:textbox>
                </v:rect>
                <v:rect id="Rechteck 6261" o:spid="_x0000_s1897" style="position:absolute;left:41269;top:7442;width:5011;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bQH8UA&#10;AADdAAAADwAAAGRycy9kb3ducmV2LnhtbESPQWvCQBSE7wX/w/IEL0U3eggluooI0iAFMbaeH9ln&#10;Esy+jdltkv57VxB6HGbmG2a1GUwtOmpdZVnBfBaBIM6trrhQ8H3eTz9AOI+ssbZMCv7IwWY9elth&#10;om3PJ+oyX4gAYZeggtL7JpHS5SUZdDPbEAfvaluDPsi2kLrFPsBNLRdRFEuDFYeFEhvalZTfsl+j&#10;oM+P3eX89SmP75fU8j2977Kfg1KT8bBdgvA0+P/wq51qBfEinsPz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VtAfxQAAAN0AAAAPAAAAAAAAAAAAAAAAAJgCAABkcnMv&#10;ZG93bnJldi54bWxQSwUGAAAAAAQABAD1AAAAigMAAAAA&#10;" filled="f" stroked="f">
                  <v:textbox>
                    <w:txbxContent>
                      <w:p w14:paraId="16F993E0"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v:textbox>
                </v:rect>
                <v:rect id="Rechteck 6262" o:spid="_x0000_s1898" style="position:absolute;left:41270;top:13503;width:5010;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MYA&#10;AADdAAAADwAAAGRycy9kb3ducmV2LnhtbESPT2uDQBTE74V8h+UFeinNGg9STFYpgVIpgVDz5/xw&#10;X1XqvjXuRs237xYKPQ4z8xtmm8+mEyMNrrWsYL2KQBBXVrdcKzgd355fQDiPrLGzTAru5CDPFg9b&#10;TLWd+JPG0tciQNilqKDxvk+ldFVDBt3K9sTB+7KDQR/kUEs94BTgppNxFCXSYMthocGedg1V3+XN&#10;KJiqw3g57t/l4elSWL4W1115/lDqcTm/bkB4mv1/+K9daAVJnMTw+yY8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OaMYAAADdAAAADwAAAAAAAAAAAAAAAACYAgAAZHJz&#10;L2Rvd25yZXYueG1sUEsFBgAAAAAEAAQA9QAAAIsDAAAAAA==&#10;" filled="f" stroked="f">
                  <v:textbox>
                    <w:txbxContent>
                      <w:p w14:paraId="16F993E1" w14:textId="77777777" w:rsidR="009502FA" w:rsidRDefault="009502FA" w:rsidP="00E8640E">
                        <w:pPr>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E6C" w14:textId="77777777" w:rsidR="00360D21" w:rsidRDefault="00360D21" w:rsidP="00AB0651"/>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370B7" w:rsidRPr="00AD4FE7" w14:paraId="16F98E74" w14:textId="77777777" w:rsidTr="00CB26ED">
        <w:trPr>
          <w:cantSplit/>
          <w:trHeight w:val="330"/>
          <w:tblHeader/>
        </w:trPr>
        <w:tc>
          <w:tcPr>
            <w:tcW w:w="1056" w:type="pct"/>
            <w:shd w:val="clear" w:color="auto" w:fill="FFFFCC"/>
            <w:noWrap/>
            <w:vAlign w:val="center"/>
            <w:hideMark/>
          </w:tcPr>
          <w:p w14:paraId="16F98E6D"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E6E"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E6F"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E70"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E71"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E72" w14:textId="77777777" w:rsidR="00A370B7" w:rsidRPr="00A370B7" w:rsidRDefault="00A370B7" w:rsidP="00CB26ED">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E73" w14:textId="77777777" w:rsidR="00A370B7" w:rsidRPr="00A370B7" w:rsidRDefault="00A370B7" w:rsidP="00CB26ED">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8E7E" w14:textId="77777777" w:rsidTr="00B2672A">
        <w:trPr>
          <w:cantSplit/>
          <w:trHeight w:val="315"/>
        </w:trPr>
        <w:tc>
          <w:tcPr>
            <w:tcW w:w="1056" w:type="pct"/>
            <w:shd w:val="clear" w:color="auto" w:fill="C00000"/>
            <w:noWrap/>
            <w:vAlign w:val="center"/>
            <w:hideMark/>
          </w:tcPr>
          <w:p w14:paraId="16F98E75" w14:textId="77777777" w:rsidR="00A370B7" w:rsidRPr="00B2672A" w:rsidRDefault="00A370B7" w:rsidP="00CD7807">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asram:GlobalIdentificationIdentifier</w:t>
            </w:r>
          </w:p>
        </w:tc>
        <w:tc>
          <w:tcPr>
            <w:tcW w:w="453" w:type="pct"/>
            <w:shd w:val="clear" w:color="auto" w:fill="C00000"/>
            <w:vAlign w:val="center"/>
            <w:hideMark/>
          </w:tcPr>
          <w:p w14:paraId="16F98E76" w14:textId="77777777" w:rsidR="00A370B7" w:rsidRPr="00B2672A" w:rsidRDefault="00A370B7" w:rsidP="00CB26E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E77" w14:textId="77777777" w:rsidR="00A370B7" w:rsidRPr="00B2672A" w:rsidRDefault="00A370B7" w:rsidP="00CB26E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35</w:t>
            </w:r>
          </w:p>
        </w:tc>
        <w:tc>
          <w:tcPr>
            <w:tcW w:w="352" w:type="pct"/>
            <w:shd w:val="clear" w:color="auto" w:fill="C00000"/>
            <w:noWrap/>
            <w:vAlign w:val="center"/>
            <w:hideMark/>
          </w:tcPr>
          <w:p w14:paraId="16F98E78" w14:textId="77777777" w:rsidR="00A370B7" w:rsidRPr="00B2672A" w:rsidRDefault="00A370B7" w:rsidP="00CB26E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6</w:t>
            </w:r>
          </w:p>
        </w:tc>
        <w:tc>
          <w:tcPr>
            <w:tcW w:w="955" w:type="pct"/>
            <w:shd w:val="clear" w:color="auto" w:fill="C00000"/>
            <w:noWrap/>
            <w:vAlign w:val="center"/>
            <w:hideMark/>
          </w:tcPr>
          <w:p w14:paraId="16F98E79" w14:textId="77777777" w:rsidR="00A370B7" w:rsidRPr="00B2672A" w:rsidRDefault="00A370B7" w:rsidP="00CB26E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35612</w:t>
            </w:r>
          </w:p>
        </w:tc>
        <w:tc>
          <w:tcPr>
            <w:tcW w:w="302" w:type="pct"/>
            <w:shd w:val="clear" w:color="auto" w:fill="C00000"/>
            <w:noWrap/>
            <w:vAlign w:val="center"/>
            <w:hideMark/>
          </w:tcPr>
          <w:p w14:paraId="16F98E7A" w14:textId="77777777" w:rsidR="00A370B7" w:rsidRPr="00B2672A" w:rsidRDefault="00A370B7" w:rsidP="00CB26ED">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M</w:t>
            </w:r>
          </w:p>
        </w:tc>
        <w:tc>
          <w:tcPr>
            <w:tcW w:w="1481" w:type="pct"/>
            <w:shd w:val="clear" w:color="auto" w:fill="C00000"/>
            <w:vAlign w:val="center"/>
          </w:tcPr>
          <w:p w14:paraId="16F98E7B" w14:textId="77777777" w:rsidR="00A370B7" w:rsidRPr="00B2672A" w:rsidRDefault="00A370B7" w:rsidP="00CB26ED">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If “asram:TypeCode” is equal to Value "78", the following assignment is valid:</w:t>
            </w:r>
          </w:p>
          <w:p w14:paraId="16F98E7C" w14:textId="77777777" w:rsidR="00A370B7" w:rsidRPr="00B2672A" w:rsidRDefault="00A370B7" w:rsidP="00CB26ED">
            <w:pPr>
              <w:spacing w:line="240" w:lineRule="auto"/>
              <w:rPr>
                <w:rFonts w:eastAsia="Times New Roman"/>
                <w:color w:val="FFFFFF" w:themeColor="background1"/>
                <w:sz w:val="16"/>
                <w:lang w:eastAsia="de-DE"/>
              </w:rPr>
            </w:pPr>
          </w:p>
          <w:p w14:paraId="16F98E7D" w14:textId="77777777" w:rsidR="00A370B7" w:rsidRPr="00B2672A" w:rsidRDefault="00A370B7" w:rsidP="00CB26ED">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VMIReferenceNumber:</w:t>
            </w:r>
            <w:r w:rsidRPr="00B2672A">
              <w:rPr>
                <w:rFonts w:eastAsia="Times New Roman"/>
                <w:color w:val="FFFFFF" w:themeColor="background1"/>
                <w:sz w:val="16"/>
                <w:lang w:eastAsia="de-DE"/>
              </w:rPr>
              <w:br/>
              <w:t>Cross reference to PO number of customer with whi</w:t>
            </w:r>
            <w:r w:rsidR="00CD7807" w:rsidRPr="00B2672A">
              <w:rPr>
                <w:rFonts w:eastAsia="Times New Roman"/>
                <w:color w:val="FFFFFF" w:themeColor="background1"/>
                <w:sz w:val="16"/>
                <w:lang w:eastAsia="de-DE"/>
              </w:rPr>
              <w:t>ch the VMI material is managed.</w:t>
            </w:r>
          </w:p>
        </w:tc>
      </w:tr>
      <w:tr w:rsidR="00A370B7" w:rsidRPr="00AD4FE7" w14:paraId="16F98E88" w14:textId="77777777" w:rsidTr="00B2672A">
        <w:trPr>
          <w:cantSplit/>
          <w:trHeight w:val="315"/>
        </w:trPr>
        <w:tc>
          <w:tcPr>
            <w:tcW w:w="1056" w:type="pct"/>
            <w:shd w:val="clear" w:color="auto" w:fill="C00000"/>
            <w:noWrap/>
            <w:vAlign w:val="center"/>
            <w:hideMark/>
          </w:tcPr>
          <w:p w14:paraId="16F98E7F" w14:textId="77777777" w:rsidR="00A370B7" w:rsidRPr="00B2672A" w:rsidRDefault="00A370B7" w:rsidP="00CD7807">
            <w:pPr>
              <w:spacing w:line="240" w:lineRule="auto"/>
              <w:rPr>
                <w:rFonts w:eastAsia="Times New Roman" w:cs="Arial"/>
                <w:bCs/>
                <w:color w:val="FFFFFF" w:themeColor="background1"/>
                <w:sz w:val="16"/>
                <w:szCs w:val="20"/>
                <w:lang w:eastAsia="de-DE"/>
              </w:rPr>
            </w:pPr>
            <w:r w:rsidRPr="00B2672A">
              <w:rPr>
                <w:rFonts w:eastAsia="Times New Roman" w:cs="Arial"/>
                <w:bCs/>
                <w:color w:val="FFFFFF" w:themeColor="background1"/>
                <w:sz w:val="16"/>
                <w:szCs w:val="20"/>
                <w:lang w:eastAsia="de-DE"/>
              </w:rPr>
              <w:t>asram:LineIdentifier</w:t>
            </w:r>
          </w:p>
        </w:tc>
        <w:tc>
          <w:tcPr>
            <w:tcW w:w="453" w:type="pct"/>
            <w:shd w:val="clear" w:color="auto" w:fill="C00000"/>
            <w:vAlign w:val="center"/>
            <w:hideMark/>
          </w:tcPr>
          <w:p w14:paraId="16F98E80" w14:textId="77777777" w:rsidR="00A370B7" w:rsidRPr="00B2672A" w:rsidRDefault="00A370B7" w:rsidP="00CB26ED">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E81" w14:textId="77777777" w:rsidR="00A370B7" w:rsidRPr="00B2672A" w:rsidRDefault="00A370B7" w:rsidP="00CB26ED">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6</w:t>
            </w:r>
          </w:p>
        </w:tc>
        <w:tc>
          <w:tcPr>
            <w:tcW w:w="352" w:type="pct"/>
            <w:shd w:val="clear" w:color="auto" w:fill="C00000"/>
            <w:noWrap/>
            <w:vAlign w:val="center"/>
            <w:hideMark/>
          </w:tcPr>
          <w:p w14:paraId="16F98E82" w14:textId="77777777" w:rsidR="00A370B7" w:rsidRPr="00B2672A" w:rsidRDefault="00A370B7" w:rsidP="00CB26E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6</w:t>
            </w:r>
          </w:p>
        </w:tc>
        <w:tc>
          <w:tcPr>
            <w:tcW w:w="955" w:type="pct"/>
            <w:shd w:val="clear" w:color="auto" w:fill="C00000"/>
            <w:noWrap/>
            <w:vAlign w:val="center"/>
            <w:hideMark/>
          </w:tcPr>
          <w:p w14:paraId="16F98E83" w14:textId="77777777" w:rsidR="00A370B7" w:rsidRPr="00B2672A" w:rsidRDefault="00A370B7" w:rsidP="00CB26ED">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12</w:t>
            </w:r>
          </w:p>
        </w:tc>
        <w:tc>
          <w:tcPr>
            <w:tcW w:w="302" w:type="pct"/>
            <w:shd w:val="clear" w:color="auto" w:fill="C00000"/>
            <w:noWrap/>
            <w:vAlign w:val="center"/>
            <w:hideMark/>
          </w:tcPr>
          <w:p w14:paraId="16F98E84" w14:textId="77777777" w:rsidR="00A370B7" w:rsidRPr="00B2672A" w:rsidRDefault="00A370B7" w:rsidP="00CB26ED">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M</w:t>
            </w:r>
          </w:p>
        </w:tc>
        <w:tc>
          <w:tcPr>
            <w:tcW w:w="1481" w:type="pct"/>
            <w:shd w:val="clear" w:color="auto" w:fill="C00000"/>
            <w:vAlign w:val="center"/>
          </w:tcPr>
          <w:p w14:paraId="16F98E85" w14:textId="77777777" w:rsidR="00A370B7" w:rsidRPr="00B2672A" w:rsidRDefault="00A370B7" w:rsidP="00CB26ED">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If “asram:TypeCode” is equal to Value "78", the following assignment is valid:</w:t>
            </w:r>
          </w:p>
          <w:p w14:paraId="16F98E86" w14:textId="77777777" w:rsidR="00A370B7" w:rsidRPr="00B2672A" w:rsidRDefault="00A370B7" w:rsidP="00CB26ED">
            <w:pPr>
              <w:spacing w:line="240" w:lineRule="auto"/>
              <w:rPr>
                <w:rFonts w:eastAsia="Times New Roman"/>
                <w:color w:val="FFFFFF" w:themeColor="background1"/>
                <w:sz w:val="16"/>
                <w:lang w:eastAsia="de-DE"/>
              </w:rPr>
            </w:pPr>
          </w:p>
          <w:p w14:paraId="16F98E87" w14:textId="77777777" w:rsidR="00A370B7" w:rsidRPr="00B2672A" w:rsidRDefault="00A370B7" w:rsidP="00CD7807">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VMIReferenceItem:</w:t>
            </w:r>
            <w:r w:rsidRPr="00B2672A">
              <w:rPr>
                <w:rFonts w:eastAsia="Times New Roman"/>
                <w:color w:val="FFFFFF" w:themeColor="background1"/>
                <w:sz w:val="16"/>
                <w:lang w:eastAsia="de-DE"/>
              </w:rPr>
              <w:br/>
              <w:t xml:space="preserve">Cross reference to PO position number of customer with which the VMI material is managed. </w:t>
            </w:r>
          </w:p>
        </w:tc>
      </w:tr>
    </w:tbl>
    <w:p w14:paraId="16F98E89" w14:textId="77777777" w:rsidR="00251863" w:rsidRDefault="00251863" w:rsidP="00AB0651"/>
    <w:p w14:paraId="16F98E8A" w14:textId="77777777" w:rsidR="00C253DC" w:rsidRDefault="00C253DC" w:rsidP="00AB0651"/>
    <w:p w14:paraId="16F98E8B" w14:textId="77777777" w:rsidR="00081802" w:rsidRDefault="00081802" w:rsidP="00C7140E">
      <w:pPr>
        <w:pStyle w:val="berschrift4"/>
        <w:ind w:left="851"/>
      </w:pPr>
      <w:bookmarkStart w:id="88" w:name="_Toc347482217"/>
      <w:r w:rsidRPr="00081802">
        <w:t>asram:ForecastedCISupplyChainSupplyPlan</w:t>
      </w:r>
      <w:bookmarkEnd w:id="88"/>
    </w:p>
    <w:p w14:paraId="16F98E8C" w14:textId="77777777" w:rsidR="00081802" w:rsidRDefault="00081802" w:rsidP="006F22C7"/>
    <w:p w14:paraId="16F98E8D" w14:textId="77777777" w:rsidR="00081802" w:rsidRDefault="00AB5123" w:rsidP="00081802">
      <w:r>
        <w:rPr>
          <w:noProof/>
          <w:lang w:eastAsia="zh-TW"/>
        </w:rPr>
        <mc:AlternateContent>
          <mc:Choice Requires="wpg">
            <w:drawing>
              <wp:inline distT="0" distB="0" distL="0" distR="0" wp14:anchorId="16F99224" wp14:editId="16F99225">
                <wp:extent cx="7239886" cy="495389"/>
                <wp:effectExtent l="0" t="0" r="18415" b="0"/>
                <wp:docPr id="436" name="Gruppieren 436"/>
                <wp:cNvGraphicFramePr/>
                <a:graphic xmlns:a="http://schemas.openxmlformats.org/drawingml/2006/main">
                  <a:graphicData uri="http://schemas.microsoft.com/office/word/2010/wordprocessingGroup">
                    <wpg:wgp>
                      <wpg:cNvGrpSpPr/>
                      <wpg:grpSpPr>
                        <a:xfrm>
                          <a:off x="0" y="0"/>
                          <a:ext cx="7239886" cy="495389"/>
                          <a:chOff x="0" y="0"/>
                          <a:chExt cx="7239886" cy="495389"/>
                        </a:xfrm>
                      </wpg:grpSpPr>
                      <wps:wsp>
                        <wps:cNvPr id="424" name="Rectangle 7320"/>
                        <wps:cNvSpPr>
                          <a:spLocks noChangeArrowheads="1"/>
                        </wps:cNvSpPr>
                        <wps:spPr bwMode="auto">
                          <a:xfrm>
                            <a:off x="361507" y="0"/>
                            <a:ext cx="3007360" cy="344805"/>
                          </a:xfrm>
                          <a:prstGeom prst="rect">
                            <a:avLst/>
                          </a:prstGeom>
                          <a:solidFill>
                            <a:srgbClr val="8DB3E2"/>
                          </a:solidFill>
                          <a:ln w="25400">
                            <a:solidFill>
                              <a:srgbClr val="000000"/>
                            </a:solidFill>
                            <a:miter lim="800000"/>
                            <a:headEnd/>
                            <a:tailEnd/>
                          </a:ln>
                        </wps:spPr>
                        <wps:txbx>
                          <w:txbxContent>
                            <w:p w14:paraId="16F993E2" w14:textId="77777777" w:rsidR="009502FA" w:rsidRPr="00081802" w:rsidRDefault="009502FA" w:rsidP="00081802">
                              <w:pPr>
                                <w:rPr>
                                  <w:szCs w:val="24"/>
                                </w:rPr>
                              </w:pPr>
                              <w:proofErr w:type="spellStart"/>
                              <w:proofErr w:type="gramStart"/>
                              <w:r w:rsidRPr="00081802">
                                <w:rPr>
                                  <w:rFonts w:cs="Arial"/>
                                  <w:b/>
                                  <w:bCs/>
                                  <w:szCs w:val="20"/>
                                </w:rPr>
                                <w:t>asram:</w:t>
                              </w:r>
                              <w:proofErr w:type="gramEnd"/>
                              <w:r w:rsidRPr="00081802">
                                <w:rPr>
                                  <w:rFonts w:cs="Arial"/>
                                  <w:b/>
                                  <w:bCs/>
                                  <w:szCs w:val="20"/>
                                </w:rPr>
                                <w:t>ForecastedCISupplyChainSupplyPlan</w:t>
                              </w:r>
                              <w:proofErr w:type="spellEnd"/>
                            </w:p>
                          </w:txbxContent>
                        </wps:txbx>
                        <wps:bodyPr rot="0" vert="horz" wrap="square" lIns="91440" tIns="45720" rIns="91440" bIns="45720" anchor="t" anchorCtr="0" upright="1">
                          <a:noAutofit/>
                        </wps:bodyPr>
                      </wps:wsp>
                      <wpg:grpSp>
                        <wpg:cNvPr id="425" name="Group 7315"/>
                        <wpg:cNvGrpSpPr>
                          <a:grpSpLocks/>
                        </wpg:cNvGrpSpPr>
                        <wpg:grpSpPr bwMode="auto">
                          <a:xfrm>
                            <a:off x="7049386" y="85061"/>
                            <a:ext cx="190500" cy="166370"/>
                            <a:chOff x="6283" y="5431"/>
                            <a:chExt cx="300" cy="262"/>
                          </a:xfrm>
                        </wpg:grpSpPr>
                        <wps:wsp>
                          <wps:cNvPr id="426" name="Rectangle 731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27" name="AutoShape 731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28" name="AutoShape 731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29" name="Rectangle 7319"/>
                        <wps:cNvSpPr>
                          <a:spLocks noChangeArrowheads="1"/>
                        </wps:cNvSpPr>
                        <wps:spPr bwMode="auto">
                          <a:xfrm>
                            <a:off x="3774558" y="202019"/>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E3" w14:textId="77777777" w:rsidR="009502FA" w:rsidRPr="002F612C" w:rsidRDefault="009502FA" w:rsidP="0008180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430" name="Rectangle 7321"/>
                        <wps:cNvSpPr>
                          <a:spLocks noChangeArrowheads="1"/>
                        </wps:cNvSpPr>
                        <wps:spPr bwMode="auto">
                          <a:xfrm>
                            <a:off x="3370521"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31" name="Rectangle 7322"/>
                        <wps:cNvSpPr>
                          <a:spLocks noChangeArrowheads="1"/>
                        </wps:cNvSpPr>
                        <wps:spPr bwMode="auto">
                          <a:xfrm>
                            <a:off x="4146698" y="0"/>
                            <a:ext cx="29057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E4" w14:textId="77777777" w:rsidR="009502FA" w:rsidRPr="00081802" w:rsidRDefault="009502FA" w:rsidP="00081802">
                              <w:proofErr w:type="spellStart"/>
                              <w:r>
                                <w:rPr>
                                  <w:rFonts w:cs="Arial"/>
                                  <w:bCs/>
                                  <w:szCs w:val="20"/>
                                  <w:lang w:val="de-DE"/>
                                </w:rPr>
                                <w:t>asram:</w:t>
                              </w:r>
                              <w:r w:rsidRPr="00081802">
                                <w:rPr>
                                  <w:rFonts w:cs="Arial"/>
                                  <w:bCs/>
                                  <w:szCs w:val="20"/>
                                  <w:lang w:val="de-DE"/>
                                </w:rPr>
                                <w:t>Request</w:t>
                              </w:r>
                              <w:r>
                                <w:rPr>
                                  <w:rFonts w:cs="Arial"/>
                                  <w:bCs/>
                                  <w:szCs w:val="20"/>
                                  <w:lang w:val="de-DE"/>
                                </w:rPr>
                                <w:t>edDeliveryCISupplyChain</w:t>
                              </w:r>
                              <w:r w:rsidRPr="00081802">
                                <w:rPr>
                                  <w:rFonts w:cs="Arial"/>
                                  <w:bCs/>
                                  <w:szCs w:val="20"/>
                                  <w:lang w:val="de-DE"/>
                                </w:rPr>
                                <w:t>Event</w:t>
                              </w:r>
                              <w:proofErr w:type="spellEnd"/>
                            </w:p>
                          </w:txbxContent>
                        </wps:txbx>
                        <wps:bodyPr rot="0" vert="horz" wrap="square" lIns="91440" tIns="45720" rIns="91440" bIns="45720" anchor="t" anchorCtr="0" upright="1">
                          <a:noAutofit/>
                        </wps:bodyPr>
                      </wps:wsp>
                      <wps:wsp>
                        <wps:cNvPr id="432" name="AutoShape 7323"/>
                        <wps:cNvCnPr>
                          <a:cxnSpLocks noChangeShapeType="1"/>
                        </wps:cNvCnPr>
                        <wps:spPr bwMode="auto">
                          <a:xfrm>
                            <a:off x="3561907"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33" name="AutoShape 7324"/>
                        <wps:cNvCnPr>
                          <a:cxnSpLocks noChangeShapeType="1"/>
                        </wps:cNvCnPr>
                        <wps:spPr bwMode="auto">
                          <a:xfrm>
                            <a:off x="3370521"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35" name="Rechteck 435"/>
                        <wps:cNvSpPr>
                          <a:spLocks noChangeArrowheads="1"/>
                        </wps:cNvSpPr>
                        <wps:spPr bwMode="auto">
                          <a:xfrm>
                            <a:off x="0" y="31898"/>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E5" w14:textId="77777777" w:rsidR="009502FA" w:rsidRDefault="009502FA" w:rsidP="00AB512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436" o:spid="_x0000_s1899" style="width:570.05pt;height:39pt;mso-position-horizontal-relative:char;mso-position-vertical-relative:line" coordsize="72398,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">
                <v:rect id="Rectangle 7320" o:spid="_x0000_s1900" style="position:absolute;left:3615;width:300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Nm+sQA&#10;AADcAAAADwAAAGRycy9kb3ducmV2LnhtbESPQWvCQBSE7wX/w/IEb3XTEIpNXaUoQuhBaBR6fc2+&#10;ZkOzb0N2o2l+vVsoeBxm5htmvR1tKy7U+8axgqdlAoK4crrhWsH5dHhcgfABWWPrmBT8koftZvaw&#10;xly7K3/QpQy1iBD2OSowIXS5lL4yZNEvXUccvW/XWwxR9rXUPV4j3LYyTZJnabHhuGCwo52h6qcc&#10;rIL98GkOkzP+/UjNpL/Q7V7SQqnFfHx7BRFoDPfwf7vQCrI0g78z8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TZvrEAAAA3AAAAA8AAAAAAAAAAAAAAAAAmAIAAGRycy9k&#10;b3ducmV2LnhtbFBLBQYAAAAABAAEAPUAAACJAwAAAAA=&#10;" fillcolor="#8db3e2" strokeweight="2pt">
                  <v:textbox>
                    <w:txbxContent>
                      <w:p w14:paraId="16F993E2" w14:textId="77777777" w:rsidR="009502FA" w:rsidRPr="00081802" w:rsidRDefault="009502FA" w:rsidP="00081802">
                        <w:pPr>
                          <w:rPr>
                            <w:szCs w:val="24"/>
                          </w:rPr>
                        </w:pPr>
                        <w:proofErr w:type="spellStart"/>
                        <w:proofErr w:type="gramStart"/>
                        <w:r w:rsidRPr="00081802">
                          <w:rPr>
                            <w:rFonts w:cs="Arial"/>
                            <w:b/>
                            <w:bCs/>
                            <w:szCs w:val="20"/>
                          </w:rPr>
                          <w:t>asram:</w:t>
                        </w:r>
                        <w:proofErr w:type="gramEnd"/>
                        <w:r w:rsidRPr="00081802">
                          <w:rPr>
                            <w:rFonts w:cs="Arial"/>
                            <w:b/>
                            <w:bCs/>
                            <w:szCs w:val="20"/>
                          </w:rPr>
                          <w:t>ForecastedCISupplyChainSupplyPlan</w:t>
                        </w:r>
                        <w:proofErr w:type="spellEnd"/>
                      </w:p>
                    </w:txbxContent>
                  </v:textbox>
                </v:rect>
                <v:group id="Group 7315" o:spid="_x0000_s1901" style="position:absolute;left:70493;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rect id="Rectangle 7316" o:spid="_x0000_s190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H/wMUA&#10;AADcAAAADwAAAGRycy9kb3ducmV2LnhtbESP3WoCMRSE7wu+QziCdzXrYq2sRhGhtCCF1p/7w+a4&#10;u7g5WZOspn36plDo5TAz3zDLdTStuJHzjWUFk3EGgri0uuFKwfHw8jgH4QOyxtYyKfgiD+vV4GGJ&#10;hbZ3/qTbPlQiQdgXqKAOoSuk9GVNBv3YdsTJO1tnMCTpKqkd3hPctDLPspk02HBaqLGjbU3lZd8b&#10;Bd37U//6fN2579O8/yhxF23Io1KjYdwsQASK4T/8137TCqb5D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f/AxQAAANwAAAAPAAAAAAAAAAAAAAAAAJgCAABkcnMv&#10;ZG93bnJldi54bWxQSwUGAAAAAAQABAD1AAAAigMAAAAA&#10;" strokeweight="2pt"/>
                  <v:shape id="AutoShape 7317" o:spid="_x0000_s190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R8qsAAAADcAAAADwAAAGRycy9kb3ducmV2LnhtbESPQYvCMBSE7wv+h/AEb2uqFJVqFBEE&#10;r1XZ86N5tsXmpTapjf/eCMIeh5n5htnsgmnEkzpXW1YwmyYgiAuray4VXC/H3xUI55E1NpZJwYsc&#10;7Lajnw1m2g6c0/PsSxEh7DJUUHnfZlK6oiKDbmpb4ujdbGfQR9mVUnc4RLhp5DxJFtJgzXGhwpYO&#10;FRX3c28U5Pmj/OtdGParW1imV52apD8pNRmH/RqEp+D/w9/2SStI50v4nIlHQG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ekfKrAAAAA3AAAAA8AAAAAAAAAAAAAAAAA&#10;oQIAAGRycy9kb3ducmV2LnhtbFBLBQYAAAAABAAEAPkAAACOAwAAAAA=&#10;" strokeweight="1.25pt"/>
                  <v:shape id="AutoShape 7318" o:spid="_x0000_s190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h9uMQAAADcAAAADwAAAGRycy9kb3ducmV2LnhtbERPTWvCQBC9C/0PyxS86UapUlJXkWrB&#10;gwpJ66G3aXaaBLOzIbsm0V/vHgSPj/e9WPWmEi01rrSsYDKOQBBnVpecK/j5/hq9g3AeWWNlmRRc&#10;ycFq+TJYYKxtxwm1qc9FCGEXo4LC+zqW0mUFGXRjWxMH7t82Bn2ATS51g10IN5WcRtFcGiw5NBRY&#10;02dB2Tm9GAWzS/f3O59wsj5sN6fk1mbH82mv1PC1X3+A8NT7p/jh3mkFb9OwNpwJR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yH24xAAAANwAAAAPAAAAAAAAAAAA&#10;AAAAAKECAABkcnMvZG93bnJldi54bWxQSwUGAAAAAAQABAD5AAAAkgMAAAAA&#10;" strokeweight="1.25pt"/>
                </v:group>
                <v:rect id="Rectangle 7319" o:spid="_x0000_s1905" style="position:absolute;left:37745;top:2020;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textbox>
                    <w:txbxContent>
                      <w:p w14:paraId="16F993E3" w14:textId="77777777" w:rsidR="009502FA" w:rsidRPr="002F612C" w:rsidRDefault="009502FA" w:rsidP="00081802">
                        <w:pPr>
                          <w:rPr>
                            <w:rFonts w:cs="Arial"/>
                            <w:b/>
                            <w:sz w:val="24"/>
                            <w:szCs w:val="24"/>
                            <w:lang w:val="de-DE"/>
                          </w:rPr>
                        </w:pPr>
                        <w:r>
                          <w:rPr>
                            <w:rFonts w:cs="Arial"/>
                            <w:b/>
                            <w:sz w:val="24"/>
                            <w:szCs w:val="24"/>
                            <w:lang w:val="de-DE"/>
                          </w:rPr>
                          <w:t>0..*</w:t>
                        </w:r>
                      </w:p>
                    </w:txbxContent>
                  </v:textbox>
                </v:rect>
                <v:rect id="Rectangle 7321" o:spid="_x0000_s1906" style="position:absolute;left:33705;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1U8sEA&#10;AADcAAAADwAAAGRycy9kb3ducmV2LnhtbERPTWsCMRC9F/wPYQRvNau2VlajiCAtSEFtex824+7i&#10;ZrImWU399eZQ6PHxvheraBpxJedrywpGwwwEcWF1zaWC76/t8wyED8gaG8uk4Jc8rJa9pwXm2t74&#10;QNdjKEUKYZ+jgiqENpfSFxUZ9EPbEifuZJ3BkKArpXZ4S+GmkeMsm0qDNaeGClvaVFScj51R0H6+&#10;du9vl527/8y6fYG7aMM4KjXox/UcRKAY/sV/7g+t4GWS5qcz6Qj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dVPLBAAAA3AAAAA8AAAAAAAAAAAAAAAAAmAIAAGRycy9kb3du&#10;cmV2LnhtbFBLBQYAAAAABAAEAPUAAACGAwAAAAA=&#10;" strokeweight="2pt"/>
                <v:rect id="Rectangle 7322" o:spid="_x0000_s1907" style="position:absolute;left:41466;width:290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cdfsUA&#10;AADcAAAADwAAAGRycy9kb3ducmV2LnhtbESPQWsCMRCF7wX/Q5hCL0WzW6XKahRpKZaeuqt4Hjbj&#10;7tLNZElSjf++EYQeH2/e9+atNtH04kzOd5YV5JMMBHFtdceNgsP+Y7wA4QOyxt4yKbiSh8169LDC&#10;QtsLl3SuQiMShH2BCtoQhkJKX7dk0E/sQJy8k3UGQ5KukdrhJcFNL1+y7FUa7Dg1tDjQW0v1T/Vr&#10;0ht5LI/V7vlqv+x72eXazb7jXKmnx7hdgggUw//xPf2pFcymO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px1+xQAAANwAAAAPAAAAAAAAAAAAAAAAAJgCAABkcnMv&#10;ZG93bnJldi54bWxQSwUGAAAAAAQABAD1AAAAigMAAAAA&#10;" filled="f" fillcolor="#8db3e2" strokeweight="2pt">
                  <v:textbox>
                    <w:txbxContent>
                      <w:p w14:paraId="16F993E4" w14:textId="77777777" w:rsidR="009502FA" w:rsidRPr="00081802" w:rsidRDefault="009502FA" w:rsidP="00081802">
                        <w:proofErr w:type="spellStart"/>
                        <w:r>
                          <w:rPr>
                            <w:rFonts w:cs="Arial"/>
                            <w:bCs/>
                            <w:szCs w:val="20"/>
                            <w:lang w:val="de-DE"/>
                          </w:rPr>
                          <w:t>asram:</w:t>
                        </w:r>
                        <w:r w:rsidRPr="00081802">
                          <w:rPr>
                            <w:rFonts w:cs="Arial"/>
                            <w:bCs/>
                            <w:szCs w:val="20"/>
                            <w:lang w:val="de-DE"/>
                          </w:rPr>
                          <w:t>Request</w:t>
                        </w:r>
                        <w:r>
                          <w:rPr>
                            <w:rFonts w:cs="Arial"/>
                            <w:bCs/>
                            <w:szCs w:val="20"/>
                            <w:lang w:val="de-DE"/>
                          </w:rPr>
                          <w:t>edDeliveryCISupplyChain</w:t>
                        </w:r>
                        <w:r w:rsidRPr="00081802">
                          <w:rPr>
                            <w:rFonts w:cs="Arial"/>
                            <w:bCs/>
                            <w:szCs w:val="20"/>
                            <w:lang w:val="de-DE"/>
                          </w:rPr>
                          <w:t>Event</w:t>
                        </w:r>
                        <w:proofErr w:type="spellEnd"/>
                      </w:p>
                    </w:txbxContent>
                  </v:textbox>
                </v:rect>
                <v:shape id="AutoShape 7323" o:spid="_x0000_s1908" type="#_x0000_t32" style="position:absolute;left:35619;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IRMUAAADcAAAADwAAAGRycy9kb3ducmV2LnhtbESP3WrCQBSE7wu+w3KE3tWNNtiauooI&#10;oghW/EFvD9nTJJg9G7JrjG/vCkIvh5n5hhlPW1OKhmpXWFbQ70UgiFOrC84UHA+Lj28QziNrLC2T&#10;gjs5mE46b2NMtL3xjpq9z0SAsEtQQe59lUjp0pwMup6tiIP3Z2uDPsg6k7rGW4CbUg6iaCgNFhwW&#10;cqxonlN62V+NgmZ7+v1aVM1y67NTvFvHozOajVLv3Xb2A8JT6//Dr/ZKK4g/B/A8E46An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IRMUAAADcAAAADwAAAAAAAAAA&#10;AAAAAAChAgAAZHJzL2Rvd25yZXYueG1sUEsFBgAAAAAEAAQA+QAAAJMDAAAAAA==&#10;" strokeweight="2pt"/>
                <v:shape id="AutoShape 7324" o:spid="_x0000_s1909" type="#_x0000_t32" style="position:absolute;left:33705;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wt38YAAADcAAAADwAAAGRycy9kb3ducmV2LnhtbESPQWvCQBSE7wX/w/IEb3VjDdXGrFIE&#10;sRSqxJb0+sg+k2D2bciuMf333ULB4zAz3zDpZjCN6KlztWUFs2kEgriwuuZSwdfn7nEJwnlkjY1l&#10;UvBDDjbr0UOKibY3zqg/+VIECLsEFVTet4mUrqjIoJvaljh4Z9sZ9EF2pdQd3gLcNPIpip6lwZrD&#10;QoUtbSsqLqerUdAf88Ni1/b7oy/zOHuPX77RfCg1GQ+vKxCeBn8P/7fftIJ4Poe/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8Ld/GAAAA3AAAAA8AAAAAAAAA&#10;AAAAAAAAoQIAAGRycy9kb3ducmV2LnhtbFBLBQYAAAAABAAEAPkAAACUAwAAAAA=&#10;" strokeweight="2pt"/>
                <v:rect id="Rechteck 435" o:spid="_x0000_s1910" style="position:absolute;top:31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dRs8UA&#10;AADcAAAADwAAAGRycy9kb3ducmV2LnhtbESPQWvCQBSE70L/w/IKXqRuqraU1FWKUAwiiLH1/Mi+&#10;JqHZtzG7JvHfu4LgcZiZb5j5sjeVaKlxpWUFr+MIBHFmdcm5gp/D98sHCOeRNVaWScGFHCwXT4M5&#10;xtp2vKc29bkIEHYxKii8r2MpXVaQQTe2NXHw/mxj0AfZ5FI32AW4qeQkit6lwZLDQoE1rQrK/tOz&#10;UdBlu/Z42K7lbnRMLJ+S0yr93Sg1fO6/PkF46v0jfG8nWsFs+g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1GzxQAAANwAAAAPAAAAAAAAAAAAAAAAAJgCAABkcnMv&#10;ZG93bnJldi54bWxQSwUGAAAAAAQABAD1AAAAigMAAAAA&#10;" filled="f" stroked="f">
                  <v:textbox>
                    <w:txbxContent>
                      <w:p w14:paraId="16F993E5" w14:textId="77777777" w:rsidR="009502FA" w:rsidRDefault="009502FA" w:rsidP="00AB5123">
                        <w:pPr>
                          <w:rPr>
                            <w:rFonts w:cs="Arial"/>
                            <w:b/>
                            <w:sz w:val="24"/>
                            <w:szCs w:val="24"/>
                            <w:lang w:val="de-DE"/>
                          </w:rPr>
                        </w:pPr>
                        <w:r>
                          <w:rPr>
                            <w:rFonts w:cs="Arial"/>
                            <w:b/>
                            <w:sz w:val="24"/>
                            <w:szCs w:val="24"/>
                            <w:lang w:val="de-DE"/>
                          </w:rPr>
                          <w:t>0..*</w:t>
                        </w:r>
                      </w:p>
                    </w:txbxContent>
                  </v:textbox>
                </v:rect>
                <w10:anchorlock/>
              </v:group>
            </w:pict>
          </mc:Fallback>
        </mc:AlternateContent>
      </w:r>
    </w:p>
    <w:p w14:paraId="16F98E8E" w14:textId="77777777" w:rsidR="00081802" w:rsidRDefault="00081802" w:rsidP="00081802"/>
    <w:p w14:paraId="16F98E8F" w14:textId="77777777" w:rsidR="00081802" w:rsidRDefault="00081802" w:rsidP="00081802">
      <w:pPr>
        <w:pStyle w:val="berschrift5"/>
      </w:pPr>
      <w:bookmarkStart w:id="89" w:name="_Toc347482218"/>
      <w:r w:rsidRPr="00081802">
        <w:t>asram:RequestedDeliveryCISupplyChainEvent</w:t>
      </w:r>
      <w:bookmarkEnd w:id="89"/>
    </w:p>
    <w:p w14:paraId="16F98E90" w14:textId="77777777" w:rsidR="00AB5123" w:rsidRPr="00AB5123" w:rsidRDefault="00AB5123" w:rsidP="00AB5123"/>
    <w:tbl>
      <w:tblPr>
        <w:tblpPr w:leftFromText="180" w:rightFromText="180" w:vertAnchor="text" w:horzAnchor="margin" w:tblpY="2584"/>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C7140E" w:rsidRPr="00AD4FE7" w14:paraId="16F98E98" w14:textId="77777777" w:rsidTr="00C7140E">
        <w:trPr>
          <w:cantSplit/>
          <w:trHeight w:val="330"/>
          <w:tblHeader/>
        </w:trPr>
        <w:tc>
          <w:tcPr>
            <w:tcW w:w="1056" w:type="pct"/>
            <w:shd w:val="clear" w:color="auto" w:fill="FFFFCC"/>
            <w:noWrap/>
            <w:vAlign w:val="center"/>
            <w:hideMark/>
          </w:tcPr>
          <w:p w14:paraId="16F98E91" w14:textId="77777777" w:rsidR="00C7140E" w:rsidRPr="00A370B7" w:rsidRDefault="00C7140E" w:rsidP="00C7140E">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E92" w14:textId="77777777" w:rsidR="00C7140E" w:rsidRPr="00A370B7" w:rsidRDefault="00C7140E" w:rsidP="00C7140E">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E93" w14:textId="77777777" w:rsidR="00C7140E" w:rsidRPr="00A370B7" w:rsidRDefault="00C7140E" w:rsidP="00C7140E">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E94" w14:textId="77777777" w:rsidR="00C7140E" w:rsidRPr="00A370B7" w:rsidRDefault="00C7140E" w:rsidP="00C7140E">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E95" w14:textId="77777777" w:rsidR="00C7140E" w:rsidRPr="00A370B7" w:rsidRDefault="00C7140E" w:rsidP="00C7140E">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E96" w14:textId="77777777" w:rsidR="00C7140E" w:rsidRPr="00A370B7" w:rsidRDefault="00C7140E" w:rsidP="00C7140E">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E97" w14:textId="77777777" w:rsidR="00C7140E" w:rsidRPr="00A370B7" w:rsidRDefault="00C7140E" w:rsidP="00C7140E">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C7140E" w:rsidRPr="00AD4FE7" w14:paraId="16F98EA0" w14:textId="77777777" w:rsidTr="00C7140E">
        <w:trPr>
          <w:cantSplit/>
          <w:trHeight w:val="315"/>
        </w:trPr>
        <w:tc>
          <w:tcPr>
            <w:tcW w:w="1056" w:type="pct"/>
            <w:shd w:val="clear" w:color="auto" w:fill="C00000"/>
            <w:noWrap/>
            <w:vAlign w:val="center"/>
            <w:hideMark/>
          </w:tcPr>
          <w:p w14:paraId="16F98E99"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asram:OccurrenceDateTime</w:t>
            </w:r>
          </w:p>
        </w:tc>
        <w:tc>
          <w:tcPr>
            <w:tcW w:w="453" w:type="pct"/>
            <w:shd w:val="clear" w:color="auto" w:fill="C00000"/>
            <w:vAlign w:val="center"/>
            <w:hideMark/>
          </w:tcPr>
          <w:p w14:paraId="16F98E9A"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Datetime</w:t>
            </w:r>
          </w:p>
        </w:tc>
        <w:tc>
          <w:tcPr>
            <w:tcW w:w="402" w:type="pct"/>
            <w:shd w:val="clear" w:color="auto" w:fill="C00000"/>
            <w:noWrap/>
            <w:vAlign w:val="center"/>
            <w:hideMark/>
          </w:tcPr>
          <w:p w14:paraId="16F98E9B"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w:t>
            </w:r>
          </w:p>
        </w:tc>
        <w:tc>
          <w:tcPr>
            <w:tcW w:w="352" w:type="pct"/>
            <w:shd w:val="clear" w:color="auto" w:fill="C00000"/>
            <w:noWrap/>
            <w:vAlign w:val="center"/>
            <w:hideMark/>
          </w:tcPr>
          <w:p w14:paraId="16F98E9C"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7</w:t>
            </w:r>
          </w:p>
        </w:tc>
        <w:tc>
          <w:tcPr>
            <w:tcW w:w="955" w:type="pct"/>
            <w:shd w:val="clear" w:color="auto" w:fill="C00000"/>
            <w:noWrap/>
            <w:vAlign w:val="center"/>
            <w:hideMark/>
          </w:tcPr>
          <w:p w14:paraId="16F98E9D"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2011-05-31T13:20:05</w:t>
            </w:r>
          </w:p>
        </w:tc>
        <w:tc>
          <w:tcPr>
            <w:tcW w:w="302" w:type="pct"/>
            <w:shd w:val="clear" w:color="auto" w:fill="C00000"/>
            <w:noWrap/>
            <w:vAlign w:val="center"/>
            <w:hideMark/>
          </w:tcPr>
          <w:p w14:paraId="16F98E9E" w14:textId="77777777" w:rsidR="00C7140E" w:rsidRPr="00B2672A" w:rsidRDefault="00C7140E" w:rsidP="00C7140E">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0" w:type="pct"/>
            <w:shd w:val="clear" w:color="auto" w:fill="C00000"/>
            <w:vAlign w:val="center"/>
          </w:tcPr>
          <w:p w14:paraId="16F98E9F" w14:textId="77777777" w:rsidR="00C7140E" w:rsidRPr="00B2672A" w:rsidRDefault="00C7140E" w:rsidP="00C7140E">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Requested Date/Time</w:t>
            </w:r>
          </w:p>
        </w:tc>
      </w:tr>
      <w:tr w:rsidR="00C7140E" w:rsidRPr="00AD4FE7" w14:paraId="16F98EA8" w14:textId="77777777" w:rsidTr="00C7140E">
        <w:trPr>
          <w:cantSplit/>
          <w:trHeight w:val="315"/>
        </w:trPr>
        <w:tc>
          <w:tcPr>
            <w:tcW w:w="1056" w:type="pct"/>
            <w:shd w:val="clear" w:color="auto" w:fill="C00000"/>
            <w:noWrap/>
            <w:vAlign w:val="center"/>
            <w:hideMark/>
          </w:tcPr>
          <w:p w14:paraId="16F98EA1"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asram:UnitQuantity</w:t>
            </w:r>
          </w:p>
        </w:tc>
        <w:tc>
          <w:tcPr>
            <w:tcW w:w="453" w:type="pct"/>
            <w:shd w:val="clear" w:color="auto" w:fill="C00000"/>
            <w:vAlign w:val="center"/>
            <w:hideMark/>
          </w:tcPr>
          <w:p w14:paraId="16F98EA2"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Decimal</w:t>
            </w:r>
          </w:p>
        </w:tc>
        <w:tc>
          <w:tcPr>
            <w:tcW w:w="402" w:type="pct"/>
            <w:shd w:val="clear" w:color="auto" w:fill="C00000"/>
            <w:noWrap/>
            <w:vAlign w:val="center"/>
            <w:hideMark/>
          </w:tcPr>
          <w:p w14:paraId="16F98EA3"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15+5</w:t>
            </w:r>
          </w:p>
        </w:tc>
        <w:tc>
          <w:tcPr>
            <w:tcW w:w="352" w:type="pct"/>
            <w:shd w:val="clear" w:color="auto" w:fill="C00000"/>
            <w:noWrap/>
            <w:vAlign w:val="center"/>
            <w:hideMark/>
          </w:tcPr>
          <w:p w14:paraId="16F98EA4"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7</w:t>
            </w:r>
          </w:p>
        </w:tc>
        <w:tc>
          <w:tcPr>
            <w:tcW w:w="955" w:type="pct"/>
            <w:shd w:val="clear" w:color="auto" w:fill="C00000"/>
            <w:noWrap/>
            <w:vAlign w:val="center"/>
            <w:hideMark/>
          </w:tcPr>
          <w:p w14:paraId="16F98EA5" w14:textId="77777777" w:rsidR="00C7140E" w:rsidRPr="00B2672A" w:rsidRDefault="00C7140E" w:rsidP="00C7140E">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1234</w:t>
            </w:r>
          </w:p>
        </w:tc>
        <w:tc>
          <w:tcPr>
            <w:tcW w:w="302" w:type="pct"/>
            <w:shd w:val="clear" w:color="auto" w:fill="C00000"/>
            <w:noWrap/>
            <w:vAlign w:val="center"/>
            <w:hideMark/>
          </w:tcPr>
          <w:p w14:paraId="16F98EA6" w14:textId="77777777" w:rsidR="00C7140E" w:rsidRPr="00B2672A" w:rsidRDefault="00C7140E" w:rsidP="00C7140E">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M</w:t>
            </w:r>
          </w:p>
        </w:tc>
        <w:tc>
          <w:tcPr>
            <w:tcW w:w="1480" w:type="pct"/>
            <w:shd w:val="clear" w:color="auto" w:fill="C00000"/>
            <w:vAlign w:val="center"/>
          </w:tcPr>
          <w:p w14:paraId="16F98EA7" w14:textId="77777777" w:rsidR="00C7140E" w:rsidRPr="00B2672A" w:rsidRDefault="00C7140E" w:rsidP="00C7140E">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Quantity</w:t>
            </w:r>
          </w:p>
        </w:tc>
      </w:tr>
      <w:tr w:rsidR="00C7140E" w:rsidRPr="00AD4FE7" w14:paraId="16F98EB0" w14:textId="77777777" w:rsidTr="00C7140E">
        <w:trPr>
          <w:cantSplit/>
          <w:trHeight w:val="315"/>
        </w:trPr>
        <w:tc>
          <w:tcPr>
            <w:tcW w:w="1056" w:type="pct"/>
            <w:shd w:val="clear" w:color="auto" w:fill="C00000"/>
            <w:noWrap/>
            <w:vAlign w:val="center"/>
            <w:hideMark/>
          </w:tcPr>
          <w:p w14:paraId="16F98EA9" w14:textId="77777777" w:rsidR="00C7140E" w:rsidRPr="00B2672A" w:rsidRDefault="00C7140E" w:rsidP="00C7140E">
            <w:pPr>
              <w:spacing w:line="240" w:lineRule="auto"/>
              <w:rPr>
                <w:rFonts w:eastAsia="Times New Roman" w:cs="Arial"/>
                <w:bCs/>
                <w:color w:val="FFFFFF" w:themeColor="background1"/>
                <w:sz w:val="16"/>
                <w:szCs w:val="20"/>
                <w:lang w:eastAsia="de-DE"/>
              </w:rPr>
            </w:pPr>
            <w:r w:rsidRPr="00B2672A">
              <w:rPr>
                <w:rFonts w:eastAsia="Times New Roman" w:cs="Arial"/>
                <w:bCs/>
                <w:color w:val="FFFFFF" w:themeColor="background1"/>
                <w:sz w:val="16"/>
                <w:szCs w:val="20"/>
                <w:lang w:eastAsia="de-DE"/>
              </w:rPr>
              <w:t>unitCode</w:t>
            </w:r>
          </w:p>
        </w:tc>
        <w:tc>
          <w:tcPr>
            <w:tcW w:w="453" w:type="pct"/>
            <w:shd w:val="clear" w:color="auto" w:fill="C00000"/>
            <w:vAlign w:val="center"/>
            <w:hideMark/>
          </w:tcPr>
          <w:p w14:paraId="16F98EAA" w14:textId="77777777" w:rsidR="00C7140E" w:rsidRPr="00B2672A" w:rsidRDefault="00C7140E" w:rsidP="00C7140E">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8EAB" w14:textId="77777777" w:rsidR="00C7140E" w:rsidRPr="00B2672A" w:rsidRDefault="00C7140E" w:rsidP="00C7140E">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3</w:t>
            </w:r>
          </w:p>
        </w:tc>
        <w:tc>
          <w:tcPr>
            <w:tcW w:w="352" w:type="pct"/>
            <w:shd w:val="clear" w:color="auto" w:fill="C00000"/>
            <w:noWrap/>
            <w:vAlign w:val="center"/>
            <w:hideMark/>
          </w:tcPr>
          <w:p w14:paraId="16F98EAC" w14:textId="77777777" w:rsidR="00C7140E" w:rsidRPr="00B2672A" w:rsidRDefault="00C7140E" w:rsidP="00C7140E">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7</w:t>
            </w:r>
          </w:p>
        </w:tc>
        <w:tc>
          <w:tcPr>
            <w:tcW w:w="955" w:type="pct"/>
            <w:shd w:val="clear" w:color="auto" w:fill="C00000"/>
            <w:noWrap/>
            <w:vAlign w:val="center"/>
            <w:hideMark/>
          </w:tcPr>
          <w:p w14:paraId="16F98EAD" w14:textId="77777777" w:rsidR="00C7140E" w:rsidRPr="00B2672A" w:rsidRDefault="00C7140E" w:rsidP="00C7140E">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PCE</w:t>
            </w:r>
          </w:p>
        </w:tc>
        <w:tc>
          <w:tcPr>
            <w:tcW w:w="302" w:type="pct"/>
            <w:shd w:val="clear" w:color="auto" w:fill="C00000"/>
            <w:noWrap/>
            <w:vAlign w:val="center"/>
            <w:hideMark/>
          </w:tcPr>
          <w:p w14:paraId="16F98EAE" w14:textId="77777777" w:rsidR="00C7140E" w:rsidRPr="00B2672A" w:rsidRDefault="00C7140E" w:rsidP="00C7140E">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M</w:t>
            </w:r>
          </w:p>
        </w:tc>
        <w:tc>
          <w:tcPr>
            <w:tcW w:w="1480" w:type="pct"/>
            <w:shd w:val="clear" w:color="auto" w:fill="C00000"/>
            <w:vAlign w:val="center"/>
          </w:tcPr>
          <w:p w14:paraId="16F98EAF" w14:textId="77777777" w:rsidR="00C7140E" w:rsidRPr="00B2672A" w:rsidRDefault="00C7140E" w:rsidP="00C7140E">
            <w:pPr>
              <w:spacing w:line="240" w:lineRule="auto"/>
              <w:rPr>
                <w:rFonts w:eastAsia="Times New Roman" w:cs="Arial"/>
                <w:color w:val="FFFFFF" w:themeColor="background1"/>
                <w:sz w:val="16"/>
                <w:szCs w:val="20"/>
                <w:lang w:eastAsia="de-DE"/>
              </w:rPr>
            </w:pPr>
            <w:r w:rsidRPr="00B2672A">
              <w:rPr>
                <w:rFonts w:eastAsia="Times New Roman" w:cs="Arial"/>
                <w:color w:val="FFFFFF" w:themeColor="background1"/>
                <w:sz w:val="16"/>
                <w:szCs w:val="20"/>
                <w:lang w:eastAsia="de-DE"/>
              </w:rPr>
              <w:t>Unit of Measure(UOM)</w:t>
            </w:r>
          </w:p>
        </w:tc>
      </w:tr>
    </w:tbl>
    <w:p w14:paraId="16F98EB1" w14:textId="77777777" w:rsidR="00081802" w:rsidRDefault="00AB5123" w:rsidP="00081802">
      <w:r>
        <w:rPr>
          <w:noProof/>
          <w:lang w:eastAsia="zh-TW"/>
        </w:rPr>
        <mc:AlternateContent>
          <mc:Choice Requires="wpg">
            <w:drawing>
              <wp:inline distT="0" distB="0" distL="0" distR="0" wp14:anchorId="16F99226" wp14:editId="16F99227">
                <wp:extent cx="7059443" cy="1393604"/>
                <wp:effectExtent l="0" t="0" r="27305" b="0"/>
                <wp:docPr id="450" name="Gruppieren 450"/>
                <wp:cNvGraphicFramePr/>
                <a:graphic xmlns:a="http://schemas.openxmlformats.org/drawingml/2006/main">
                  <a:graphicData uri="http://schemas.microsoft.com/office/word/2010/wordprocessingGroup">
                    <wpg:wgp>
                      <wpg:cNvGrpSpPr/>
                      <wpg:grpSpPr>
                        <a:xfrm>
                          <a:off x="0" y="0"/>
                          <a:ext cx="7059443" cy="1393604"/>
                          <a:chOff x="0" y="0"/>
                          <a:chExt cx="7059443" cy="1393604"/>
                        </a:xfrm>
                      </wpg:grpSpPr>
                      <wps:wsp>
                        <wps:cNvPr id="410" name="Rectangle 7331"/>
                        <wps:cNvSpPr>
                          <a:spLocks noChangeArrowheads="1"/>
                        </wps:cNvSpPr>
                        <wps:spPr bwMode="auto">
                          <a:xfrm>
                            <a:off x="372140" y="414670"/>
                            <a:ext cx="3119755" cy="344805"/>
                          </a:xfrm>
                          <a:prstGeom prst="rect">
                            <a:avLst/>
                          </a:prstGeom>
                          <a:solidFill>
                            <a:srgbClr val="8DB3E2"/>
                          </a:solidFill>
                          <a:ln w="25400">
                            <a:solidFill>
                              <a:srgbClr val="000000"/>
                            </a:solidFill>
                            <a:miter lim="800000"/>
                            <a:headEnd/>
                            <a:tailEnd/>
                          </a:ln>
                        </wps:spPr>
                        <wps:txbx>
                          <w:txbxContent>
                            <w:p w14:paraId="16F993E6" w14:textId="77777777" w:rsidR="009502FA" w:rsidRPr="00081802" w:rsidRDefault="009502FA" w:rsidP="00081802">
                              <w:pPr>
                                <w:rPr>
                                  <w:szCs w:val="20"/>
                                </w:rPr>
                              </w:pPr>
                              <w:proofErr w:type="spellStart"/>
                              <w:proofErr w:type="gramStart"/>
                              <w:r w:rsidRPr="00081802">
                                <w:rPr>
                                  <w:rFonts w:cs="Arial"/>
                                  <w:b/>
                                  <w:bCs/>
                                  <w:szCs w:val="20"/>
                                </w:rPr>
                                <w:t>asram:</w:t>
                              </w:r>
                              <w:proofErr w:type="gramEnd"/>
                              <w:r w:rsidRPr="00081802">
                                <w:rPr>
                                  <w:rFonts w:cs="Arial"/>
                                  <w:b/>
                                  <w:bCs/>
                                  <w:szCs w:val="20"/>
                                </w:rPr>
                                <w:t>RequestedDeliveryCISupplyChainEvent</w:t>
                              </w:r>
                              <w:proofErr w:type="spellEnd"/>
                            </w:p>
                          </w:txbxContent>
                        </wps:txbx>
                        <wps:bodyPr rot="0" vert="horz" wrap="square" lIns="91440" tIns="45720" rIns="91440" bIns="45720" anchor="t" anchorCtr="0" upright="1">
                          <a:noAutofit/>
                        </wps:bodyPr>
                      </wps:wsp>
                      <wps:wsp>
                        <wps:cNvPr id="411" name="Rectangle 7340"/>
                        <wps:cNvSpPr>
                          <a:spLocks noChangeArrowheads="1"/>
                        </wps:cNvSpPr>
                        <wps:spPr bwMode="auto">
                          <a:xfrm>
                            <a:off x="5975498" y="691117"/>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E7" w14:textId="77777777" w:rsidR="009502FA" w:rsidRPr="0092092D" w:rsidRDefault="009502FA" w:rsidP="00081802">
                              <w:pPr>
                                <w:spacing w:line="240" w:lineRule="auto"/>
                              </w:pPr>
                              <w:proofErr w:type="gramStart"/>
                              <w:r>
                                <w:rPr>
                                  <w:rFonts w:cs="Arial"/>
                                  <w:bCs/>
                                  <w:szCs w:val="20"/>
                                </w:rPr>
                                <w:t>attributes</w:t>
                              </w:r>
                              <w:proofErr w:type="gramEnd"/>
                            </w:p>
                            <w:p w14:paraId="16F993E8" w14:textId="77777777" w:rsidR="009502FA" w:rsidRDefault="009502FA" w:rsidP="00081802">
                              <w:pPr>
                                <w:spacing w:line="240" w:lineRule="auto"/>
                                <w:rPr>
                                  <w:noProof/>
                                  <w:lang w:val="de-DE" w:eastAsia="de-DE"/>
                                </w:rPr>
                              </w:pPr>
                            </w:p>
                            <w:p w14:paraId="16F993E9" w14:textId="77777777" w:rsidR="009502FA" w:rsidRPr="00C9342C" w:rsidRDefault="009502FA" w:rsidP="00081802">
                              <w:pPr>
                                <w:spacing w:line="240" w:lineRule="auto"/>
                              </w:pPr>
                            </w:p>
                          </w:txbxContent>
                        </wps:txbx>
                        <wps:bodyPr rot="0" vert="horz" wrap="square" lIns="91440" tIns="45720" rIns="91440" bIns="45720" anchor="t" anchorCtr="0" upright="1">
                          <a:noAutofit/>
                        </wps:bodyPr>
                      </wps:wsp>
                      <wps:wsp>
                        <wps:cNvPr id="412" name="Rectangle 7341"/>
                        <wps:cNvSpPr>
                          <a:spLocks noChangeArrowheads="1"/>
                        </wps:cNvSpPr>
                        <wps:spPr bwMode="auto">
                          <a:xfrm>
                            <a:off x="5975498" y="925033"/>
                            <a:ext cx="1083945" cy="297815"/>
                          </a:xfrm>
                          <a:prstGeom prst="rect">
                            <a:avLst/>
                          </a:prstGeom>
                          <a:solidFill>
                            <a:srgbClr val="FFFFFF"/>
                          </a:solidFill>
                          <a:ln w="9525">
                            <a:solidFill>
                              <a:srgbClr val="000000"/>
                            </a:solidFill>
                            <a:miter lim="800000"/>
                            <a:headEnd/>
                            <a:tailEnd/>
                          </a:ln>
                        </wps:spPr>
                        <wps:txbx>
                          <w:txbxContent>
                            <w:p w14:paraId="16F993EA" w14:textId="77777777" w:rsidR="009502FA" w:rsidRDefault="009502FA" w:rsidP="00081802">
                              <w:proofErr w:type="spellStart"/>
                              <w:proofErr w:type="gramStart"/>
                              <w:r>
                                <w:t>unitCode</w:t>
                              </w:r>
                              <w:proofErr w:type="spellEnd"/>
                              <w:proofErr w:type="gramEnd"/>
                            </w:p>
                          </w:txbxContent>
                        </wps:txbx>
                        <wps:bodyPr rot="0" vert="horz" wrap="square" lIns="91440" tIns="45720" rIns="91440" bIns="45720" anchor="t" anchorCtr="0" upright="1">
                          <a:noAutofit/>
                        </wps:bodyPr>
                      </wps:wsp>
                      <wps:wsp>
                        <wps:cNvPr id="413" name="AutoShape 7342"/>
                        <wps:cNvCnPr>
                          <a:cxnSpLocks noChangeShapeType="1"/>
                        </wps:cNvCnPr>
                        <wps:spPr bwMode="auto">
                          <a:xfrm>
                            <a:off x="5656521" y="1052624"/>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6" name="AutoShape 7332"/>
                        <wps:cNvCnPr>
                          <a:cxnSpLocks noChangeShapeType="1"/>
                        </wps:cNvCnPr>
                        <wps:spPr bwMode="auto">
                          <a:xfrm>
                            <a:off x="3902149" y="15948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7" name="Rectangle 7333"/>
                        <wps:cNvSpPr>
                          <a:spLocks noChangeArrowheads="1"/>
                        </wps:cNvSpPr>
                        <wps:spPr bwMode="auto">
                          <a:xfrm>
                            <a:off x="3508744" y="52099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18" name="Rectangle 7334"/>
                        <wps:cNvSpPr>
                          <a:spLocks noChangeArrowheads="1"/>
                        </wps:cNvSpPr>
                        <wps:spPr bwMode="auto">
                          <a:xfrm>
                            <a:off x="4295554" y="871870"/>
                            <a:ext cx="13627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EB" w14:textId="77777777" w:rsidR="009502FA" w:rsidRPr="00081802" w:rsidRDefault="009502FA" w:rsidP="00081802">
                              <w:proofErr w:type="spellStart"/>
                              <w:r w:rsidRPr="00081802">
                                <w:rPr>
                                  <w:rFonts w:cs="Arial"/>
                                  <w:bCs/>
                                  <w:szCs w:val="20"/>
                                  <w:lang w:val="de-DE"/>
                                </w:rPr>
                                <w:t>asram:UnitQuantity</w:t>
                              </w:r>
                              <w:proofErr w:type="spellEnd"/>
                            </w:p>
                          </w:txbxContent>
                        </wps:txbx>
                        <wps:bodyPr rot="0" vert="horz" wrap="square" lIns="91440" tIns="45720" rIns="91440" bIns="45720" anchor="t" anchorCtr="0" upright="1">
                          <a:noAutofit/>
                        </wps:bodyPr>
                      </wps:wsp>
                      <wps:wsp>
                        <wps:cNvPr id="419" name="AutoShape 7335"/>
                        <wps:cNvCnPr>
                          <a:cxnSpLocks noChangeShapeType="1"/>
                        </wps:cNvCnPr>
                        <wps:spPr bwMode="auto">
                          <a:xfrm>
                            <a:off x="3700130"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0" name="AutoShape 7336"/>
                        <wps:cNvCnPr>
                          <a:cxnSpLocks noChangeShapeType="1"/>
                        </wps:cNvCnPr>
                        <wps:spPr bwMode="auto">
                          <a:xfrm>
                            <a:off x="3508744"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1" name="Rectangle 7337"/>
                        <wps:cNvSpPr>
                          <a:spLocks noChangeArrowheads="1"/>
                        </wps:cNvSpPr>
                        <wps:spPr bwMode="auto">
                          <a:xfrm>
                            <a:off x="4295554" y="0"/>
                            <a:ext cx="19011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EC" w14:textId="77777777" w:rsidR="009502FA" w:rsidRPr="00081802" w:rsidRDefault="009502FA" w:rsidP="00081802">
                              <w:pPr>
                                <w:rPr>
                                  <w:szCs w:val="20"/>
                                </w:rPr>
                              </w:pPr>
                              <w:proofErr w:type="spellStart"/>
                              <w:r w:rsidRPr="00081802">
                                <w:rPr>
                                  <w:rFonts w:cs="Arial"/>
                                  <w:bCs/>
                                  <w:szCs w:val="20"/>
                                  <w:lang w:val="de-DE"/>
                                </w:rPr>
                                <w:t>asram:OccurrenceDateTime</w:t>
                              </w:r>
                              <w:proofErr w:type="spellEnd"/>
                            </w:p>
                          </w:txbxContent>
                        </wps:txbx>
                        <wps:bodyPr rot="0" vert="horz" wrap="square" lIns="91440" tIns="45720" rIns="91440" bIns="45720" anchor="t" anchorCtr="0" upright="1">
                          <a:noAutofit/>
                        </wps:bodyPr>
                      </wps:wsp>
                      <wps:wsp>
                        <wps:cNvPr id="422" name="AutoShape 7338"/>
                        <wps:cNvCnPr>
                          <a:cxnSpLocks noChangeShapeType="1"/>
                        </wps:cNvCnPr>
                        <wps:spPr bwMode="auto">
                          <a:xfrm>
                            <a:off x="3902149" y="159489"/>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3" name="AutoShape 7339"/>
                        <wps:cNvCnPr>
                          <a:cxnSpLocks noChangeShapeType="1"/>
                        </wps:cNvCnPr>
                        <wps:spPr bwMode="auto">
                          <a:xfrm>
                            <a:off x="3902149" y="105262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37" name="Rechteck 437"/>
                        <wps:cNvSpPr>
                          <a:spLocks noChangeArrowheads="1"/>
                        </wps:cNvSpPr>
                        <wps:spPr bwMode="auto">
                          <a:xfrm>
                            <a:off x="0" y="42530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ED" w14:textId="77777777" w:rsidR="009502FA" w:rsidRDefault="009502FA" w:rsidP="00AB5123">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438" name="Rechteck 438"/>
                        <wps:cNvSpPr>
                          <a:spLocks noChangeArrowheads="1"/>
                        </wps:cNvSpPr>
                        <wps:spPr bwMode="auto">
                          <a:xfrm>
                            <a:off x="3797377" y="180754"/>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EE" w14:textId="77777777" w:rsidR="009502FA" w:rsidRDefault="009502FA" w:rsidP="00913FF0">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449" name="Rechteck 449"/>
                        <wps:cNvSpPr>
                          <a:spLocks noChangeArrowheads="1"/>
                        </wps:cNvSpPr>
                        <wps:spPr bwMode="auto">
                          <a:xfrm>
                            <a:off x="3797378" y="1095154"/>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EF" w14:textId="77777777" w:rsidR="009502FA" w:rsidRDefault="009502FA" w:rsidP="00913FF0">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450" o:spid="_x0000_s1911" style="width:555.85pt;height:109.75pt;mso-position-horizontal-relative:char;mso-position-vertical-relative:line" coordsize="70594,13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">
                <v:rect id="Rectangle 7331" o:spid="_x0000_s1912" style="position:absolute;left:3721;top:4146;width:311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qRMEA&#10;AADcAAAADwAAAGRycy9kb3ducmV2LnhtbERPz2vCMBS+D/wfwhN2m6lFxFXTMpSC7CBMB7u+Nc8m&#10;rHkpTdTOv345DDx+fL831eg6caUhWM8K5rMMBHHjteVWweepflmBCBFZY+eZFPxSgKqcPG2w0P7G&#10;H3Q9xlakEA4FKjAx9oWUoTHkMMx8T5y4sx8cxgSHVuoBbyncdTLPsqV0aDk1GOxpa6j5OV6cgt3l&#10;y9R3b8L7gexdf6PfvuZ7pZ6n49saRKQxPsT/7r1WsJin+elMOgK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EqkTBAAAA3AAAAA8AAAAAAAAAAAAAAAAAmAIAAGRycy9kb3du&#10;cmV2LnhtbFBLBQYAAAAABAAEAPUAAACGAwAAAAA=&#10;" fillcolor="#8db3e2" strokeweight="2pt">
                  <v:textbox>
                    <w:txbxContent>
                      <w:p w14:paraId="16F993E6" w14:textId="77777777" w:rsidR="009502FA" w:rsidRPr="00081802" w:rsidRDefault="009502FA" w:rsidP="00081802">
                        <w:pPr>
                          <w:rPr>
                            <w:szCs w:val="20"/>
                          </w:rPr>
                        </w:pPr>
                        <w:proofErr w:type="spellStart"/>
                        <w:proofErr w:type="gramStart"/>
                        <w:r w:rsidRPr="00081802">
                          <w:rPr>
                            <w:rFonts w:cs="Arial"/>
                            <w:b/>
                            <w:bCs/>
                            <w:szCs w:val="20"/>
                          </w:rPr>
                          <w:t>asram:</w:t>
                        </w:r>
                        <w:proofErr w:type="gramEnd"/>
                        <w:r w:rsidRPr="00081802">
                          <w:rPr>
                            <w:rFonts w:cs="Arial"/>
                            <w:b/>
                            <w:bCs/>
                            <w:szCs w:val="20"/>
                          </w:rPr>
                          <w:t>RequestedDeliveryCISupplyChainEvent</w:t>
                        </w:r>
                        <w:proofErr w:type="spellEnd"/>
                      </w:p>
                    </w:txbxContent>
                  </v:textbox>
                </v:rect>
                <v:rect id="Rectangle 7340" o:spid="_x0000_s1913" style="position:absolute;left:59754;top:6911;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QNsYA&#10;AADcAAAADwAAAGRycy9kb3ducmV2LnhtbESPT2vCQBTE70K/w/IKvUjdpEopqasU/4DgpSZFPL5m&#10;X5O02bdhd9X47d2C4HGYmd8w03lvWnEi5xvLCtJRAoK4tLrhSsFXsX5+A+EDssbWMim4kIf57GEw&#10;xUzbM+/olIdKRAj7DBXUIXSZlL6syaAf2Y44ej/WGQxRukpqh+cIN618SZJXabDhuFBjR4uayr/8&#10;aBQU6ec+/+Vvt/WH1XIYtma8YqPU02P/8Q4iUB/u4Vt7oxVM0hT+z8Qj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RQNsYAAADcAAAADwAAAAAAAAAAAAAAAACYAgAAZHJz&#10;L2Rvd25yZXYueG1sUEsFBgAAAAAEAAQA9QAAAIsDAAAAAA==&#10;" filled="f" fillcolor="#8db3e2" strokeweight="1pt">
                  <v:textbox>
                    <w:txbxContent>
                      <w:p w14:paraId="16F993E7" w14:textId="77777777" w:rsidR="009502FA" w:rsidRPr="0092092D" w:rsidRDefault="009502FA" w:rsidP="00081802">
                        <w:pPr>
                          <w:spacing w:line="240" w:lineRule="auto"/>
                        </w:pPr>
                        <w:proofErr w:type="gramStart"/>
                        <w:r>
                          <w:rPr>
                            <w:rFonts w:cs="Arial"/>
                            <w:bCs/>
                            <w:szCs w:val="20"/>
                          </w:rPr>
                          <w:t>attributes</w:t>
                        </w:r>
                        <w:proofErr w:type="gramEnd"/>
                      </w:p>
                      <w:p w14:paraId="16F993E8" w14:textId="77777777" w:rsidR="009502FA" w:rsidRDefault="009502FA" w:rsidP="00081802">
                        <w:pPr>
                          <w:spacing w:line="240" w:lineRule="auto"/>
                          <w:rPr>
                            <w:noProof/>
                            <w:lang w:val="de-DE" w:eastAsia="de-DE"/>
                          </w:rPr>
                        </w:pPr>
                      </w:p>
                      <w:p w14:paraId="16F993E9" w14:textId="77777777" w:rsidR="009502FA" w:rsidRPr="00C9342C" w:rsidRDefault="009502FA" w:rsidP="00081802">
                        <w:pPr>
                          <w:spacing w:line="240" w:lineRule="auto"/>
                        </w:pPr>
                      </w:p>
                    </w:txbxContent>
                  </v:textbox>
                </v:rect>
                <v:rect id="Rectangle 7341" o:spid="_x0000_s1914" style="position:absolute;left:59754;top:9250;width:10840;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ZxJ8UA&#10;AADcAAAADwAAAGRycy9kb3ducmV2LnhtbESPQWvCQBSE74L/YXmF3nRjKqVNXUWUiD0m8dLba/Y1&#10;SZt9G7Ibjf56t1DocZiZb5jVZjStOFPvGssKFvMIBHFpdcOVglORzl5AOI+ssbVMCq7kYLOeTlaY&#10;aHvhjM65r0SAsEtQQe19l0jpypoMurntiIP3ZXuDPsi+krrHS4CbVsZR9CwNNhwWauxoV1P5kw9G&#10;wWcTn/CWFYfIvKZP/n0svoePvVKPD+P2DYSn0f+H/9pHrWC5iOH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nEnxQAAANwAAAAPAAAAAAAAAAAAAAAAAJgCAABkcnMv&#10;ZG93bnJldi54bWxQSwUGAAAAAAQABAD1AAAAigMAAAAA&#10;">
                  <v:textbox>
                    <w:txbxContent>
                      <w:p w14:paraId="16F993EA" w14:textId="77777777" w:rsidR="009502FA" w:rsidRDefault="009502FA" w:rsidP="00081802">
                        <w:proofErr w:type="spellStart"/>
                        <w:proofErr w:type="gramStart"/>
                        <w:r>
                          <w:t>unitCode</w:t>
                        </w:r>
                        <w:proofErr w:type="spellEnd"/>
                        <w:proofErr w:type="gramEnd"/>
                      </w:p>
                    </w:txbxContent>
                  </v:textbox>
                </v:rect>
                <v:shape id="AutoShape 7342" o:spid="_x0000_s1915" type="#_x0000_t32" style="position:absolute;left:56565;top:10526;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XjLsQAAADcAAAADwAAAGRycy9kb3ducmV2LnhtbESPQWvCQBSE7wX/w/IEL6KbVKkxuooV&#10;CtJbVcTjI/tMgtm3IbuJ6b93hUKPw8x8w6y3valER40rLSuIpxEI4szqknMF59PXJAHhPLLGyjIp&#10;+CUH283gbY2ptg/+oe7ocxEg7FJUUHhfp1K6rCCDbmpr4uDdbGPQB9nkUjf4CHBTyfco+pAGSw4L&#10;Bda0Lyi7H1ujoK2+x6f24uMu/+wWt2SZXPurU2o07HcrEJ56/x/+ax+0gnk8g9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leMuxAAAANwAAAAPAAAAAAAAAAAA&#10;AAAAAKECAABkcnMvZG93bnJldi54bWxQSwUGAAAAAAQABAD5AAAAkgMAAAAA&#10;" strokeweight="1pt"/>
                <v:shape id="AutoShape 7332" o:spid="_x0000_s1916" type="#_x0000_t32" style="position:absolute;left:39021;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7SJ8QAAADcAAAADwAAAGRycy9kb3ducmV2LnhtbESP3YrCMBSE7xd8h3AE79ZUKbpWo4gg&#10;yoIr/qC3h+bYFpuT0sTafXuzIOzlMDPfMLNFa0rRUO0KywoG/QgEcWp1wZmC82n9+QXCeWSNpWVS&#10;8EsOFvPOxwwTbZ98oOboMxEg7BJUkHtfJVK6NCeDrm8r4uDdbG3QB1lnUtf4DHBTymEUjaTBgsNC&#10;jhWtckrvx4dR0OwvP+N11Wz2PrvEh+94ckWzU6rXbZdTEJ5a/x9+t7daQTwYwd+ZcATk/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ftInxAAAANwAAAAPAAAAAAAAAAAA&#10;AAAAAKECAABkcnMvZG93bnJldi54bWxQSwUGAAAAAAQABAD5AAAAkgMAAAAA&#10;" strokeweight="2pt"/>
                <v:rect id="Rectangle 7333" o:spid="_x0000_s1917" style="position:absolute;left:35087;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Q5sQA&#10;AADcAAAADwAAAGRycy9kb3ducmV2LnhtbESP3WoCMRSE7wu+QzhC72pWaausRhFBLEih/t0fNsfd&#10;xc3JmmQ17dM3hYKXw8x8w8wW0TTiRs7XlhUMBxkI4sLqmksFx8P6ZQLCB2SNjWVS8E0eFvPe0wxz&#10;be+8o9s+lCJB2OeooAqhzaX0RUUG/cC2xMk7W2cwJOlKqR3eE9w0cpRl79JgzWmhwpZWFRWXfWcU&#10;tJ9v3WZ83bqf06T7KnAbbRhFpZ77cTkFESiGR/i//aEVvA7H8HcmHQ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BkObEAAAA3AAAAA8AAAAAAAAAAAAAAAAAmAIAAGRycy9k&#10;b3ducmV2LnhtbFBLBQYAAAAABAAEAPUAAACJAwAAAAA=&#10;" strokeweight="2pt"/>
                <v:rect id="Rectangle 7334" o:spid="_x0000_s1918" style="position:absolute;left:42955;top:8718;width:136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og8QA&#10;AADcAAAADwAAAGRycy9kb3ducmV2LnhtbESPwUrDQBCG74LvsIzgRewmUqzEbou0SIsnk4rnITsm&#10;wexs2F3b7dt3DgWPwz//N98s19mN6kghDp4NlLMCFHHr7cCdga/D++MLqJiQLY6eycCZIqxXtzdL&#10;rKw/cU3HJnVKIBwrNNCnNFVax7Ynh3HmJ2LJfnxwmGQMnbYBTwJ3o34qimftcGC50ONEm57a3+bP&#10;iUaZ6+9m93D2H35bD6UN88+8MOb+Lr+9gkqU0//ytb23Bual2MozQgC9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o6IPEAAAA3AAAAA8AAAAAAAAAAAAAAAAAmAIAAGRycy9k&#10;b3ducmV2LnhtbFBLBQYAAAAABAAEAPUAAACJAwAAAAA=&#10;" filled="f" fillcolor="#8db3e2" strokeweight="2pt">
                  <v:textbox>
                    <w:txbxContent>
                      <w:p w14:paraId="16F993EB" w14:textId="77777777" w:rsidR="009502FA" w:rsidRPr="00081802" w:rsidRDefault="009502FA" w:rsidP="00081802">
                        <w:proofErr w:type="spellStart"/>
                        <w:r w:rsidRPr="00081802">
                          <w:rPr>
                            <w:rFonts w:cs="Arial"/>
                            <w:bCs/>
                            <w:szCs w:val="20"/>
                            <w:lang w:val="de-DE"/>
                          </w:rPr>
                          <w:t>asram:UnitQuantity</w:t>
                        </w:r>
                        <w:proofErr w:type="spellEnd"/>
                      </w:p>
                    </w:txbxContent>
                  </v:textbox>
                </v:rect>
                <v:shape id="AutoShape 7335" o:spid="_x0000_s1919" type="#_x0000_t32" style="position:absolute;left:37001;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FGVcQAAADcAAAADwAAAGRycy9kb3ducmV2LnhtbESP3YrCMBSE7wXfIRzBO01dij/VKMuC&#10;7LKgorvo7aE5tsXmpDSx1rc3guDlMDPfMItVa0rRUO0KywpGwwgEcWp1wZmC/7/1YArCeWSNpWVS&#10;cCcHq2W3s8BE2xvvqTn4TAQIuwQV5N5XiZQuzcmgG9qKOHhnWxv0QdaZ1DXeAtyU8iOKxtJgwWEh&#10;x4q+ckovh6tR0OyO28m6ar53PjvG+994dkKzUarfaz/nIDy1/h1+tX+0gng0g+eZcATk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4UZVxAAAANwAAAAPAAAAAAAAAAAA&#10;AAAAAKECAABkcnMvZG93bnJldi54bWxQSwUGAAAAAAQABAD5AAAAkgMAAAAA&#10;" strokeweight="2pt"/>
                <v:shape id="AutoShape 7336" o:spid="_x0000_s1920" type="#_x0000_t32" style="position:absolute;left:35087;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cldcEAAADcAAAADwAAAGRycy9kb3ducmV2LnhtbERPy4rCMBTdC/5DuII7TZUyM1ajiCDK&#10;gCM+0O2lubbF5qY0sda/Nwthlofzni1aU4qGaldYVjAaRiCIU6sLzhScT+vBDwjnkTWWlknBixws&#10;5t3ODBNtn3yg5ugzEULYJagg975KpHRpTgbd0FbEgbvZ2qAPsM6krvEZwk0px1H0JQ0WHBpyrGiV&#10;U3o/PoyCZn/5+15XzWbvs0t8+I0nVzQ7pfq9djkF4an1/+KPe6sVxOMwP5wJR0DO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tyV1wQAAANwAAAAPAAAAAAAAAAAAAAAA&#10;AKECAABkcnMvZG93bnJldi54bWxQSwUGAAAAAAQABAD5AAAAjwMAAAAA&#10;" strokeweight="2pt"/>
                <v:rect id="Rectangle 7337" o:spid="_x0000_s1921" style="position:absolute;left:42955;width:1901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Lo8QA&#10;AADcAAAADwAAAGRycy9kb3ducmV2LnhtbESPQWsCMRCF7wX/Q5hCL0WzK9LK1iiilIqn7lY8D5vp&#10;7tLNZElSjf/eCILHx5v3vXmLVTS9OJHznWUF+SQDQVxb3XGj4PDzOZ6D8AFZY2+ZFFzIw2o5elpg&#10;oe2ZSzpVoREJwr5ABW0IQyGlr1sy6Cd2IE7er3UGQ5KukdrhOcFNL6dZ9iYNdpwaWhxo01L9V/2b&#10;9EYey2P19Xqxe7stu1y72Xd8V+rlOa4/QASK4XF8T++0gtk0h9uYRA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i6PEAAAA3AAAAA8AAAAAAAAAAAAAAAAAmAIAAGRycy9k&#10;b3ducmV2LnhtbFBLBQYAAAAABAAEAPUAAACJAwAAAAA=&#10;" filled="f" fillcolor="#8db3e2" strokeweight="2pt">
                  <v:textbox>
                    <w:txbxContent>
                      <w:p w14:paraId="16F993EC" w14:textId="77777777" w:rsidR="009502FA" w:rsidRPr="00081802" w:rsidRDefault="009502FA" w:rsidP="00081802">
                        <w:pPr>
                          <w:rPr>
                            <w:szCs w:val="20"/>
                          </w:rPr>
                        </w:pPr>
                        <w:proofErr w:type="spellStart"/>
                        <w:r w:rsidRPr="00081802">
                          <w:rPr>
                            <w:rFonts w:cs="Arial"/>
                            <w:bCs/>
                            <w:szCs w:val="20"/>
                            <w:lang w:val="de-DE"/>
                          </w:rPr>
                          <w:t>asram:OccurrenceDateTime</w:t>
                        </w:r>
                        <w:proofErr w:type="spellEnd"/>
                      </w:p>
                    </w:txbxContent>
                  </v:textbox>
                </v:rect>
                <v:shape id="AutoShape 7338" o:spid="_x0000_s1922" type="#_x0000_t32" style="position:absolute;left:39021;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kemcQAAADcAAAADwAAAGRycy9kb3ducmV2LnhtbESPQWvCQBSE74L/YXlCb7oxBFujq4gg&#10;lkIVrej1kX0mwezbkN3G+O+7QsHjMDPfMPNlZyrRUuNKywrGowgEcWZ1ybmC089m+AHCeWSNlWVS&#10;8CAHy0W/N8dU2zsfqD36XAQIuxQVFN7XqZQuK8igG9maOHhX2xj0QTa51A3eA9xUMo6iiTRYclgo&#10;sKZ1Qdnt+GsUtPvz7n1Tt9u9z8/J4SuZXtB8K/U26FYzEJ46/wr/tz+1giSO4XkmHA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KR6ZxAAAANwAAAAPAAAAAAAAAAAA&#10;AAAAAKECAABkcnMvZG93bnJldi54bWxQSwUGAAAAAAQABAD5AAAAkgMAAAAA&#10;" strokeweight="2pt"/>
                <v:shape id="AutoShape 7339" o:spid="_x0000_s1923" type="#_x0000_t32" style="position:absolute;left:39021;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W7AsUAAADcAAAADwAAAGRycy9kb3ducmV2LnhtbESP3WrCQBSE7wu+w3KE3tWNNtiauooI&#10;oghW/EFvD9nTJJg9G7JrjG/vCkIvh5n5hhlPW1OKhmpXWFbQ70UgiFOrC84UHA+Lj28QziNrLC2T&#10;gjs5mE46b2NMtL3xjpq9z0SAsEtQQe59lUjp0pwMup6tiIP3Z2uDPsg6k7rGW4CbUg6iaCgNFhwW&#10;cqxonlN62V+NgmZ7+v1aVM1y67NTvFvHozOajVLv3Xb2A8JT6//Dr/ZKK4gHn/A8E46An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W7AsUAAADcAAAADwAAAAAAAAAA&#10;AAAAAAChAgAAZHJzL2Rvd25yZXYueG1sUEsFBgAAAAAEAAQA+QAAAJMDAAAAAA==&#10;" strokeweight="2pt"/>
                <v:rect id="Rechteck 437" o:spid="_x0000_s1924" style="position:absolute;top:4253;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lqX8UA&#10;AADcAAAADwAAAGRycy9kb3ducmV2LnhtbESPQWvCQBSE70L/w/IKXqRuqtKW1FWKUAwiiLH1/Mi+&#10;JqHZtzG7JvHfu4LgcZiZb5j5sjeVaKlxpWUFr+MIBHFmdcm5gp/D98sHCOeRNVaWScGFHCwXT4M5&#10;xtp2vKc29bkIEHYxKii8r2MpXVaQQTe2NXHw/mxj0AfZ5FI32AW4qeQkit6kwZLDQoE1rQrK/tOz&#10;UdBlu/Z42K7lbnRMLJ+S0yr93Sg1fO6/PkF46v0jfG8nWsFs+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WpfxQAAANwAAAAPAAAAAAAAAAAAAAAAAJgCAABkcnMv&#10;ZG93bnJldi54bWxQSwUGAAAAAAQABAD1AAAAigMAAAAA&#10;" filled="f" stroked="f">
                  <v:textbox>
                    <w:txbxContent>
                      <w:p w14:paraId="16F993ED" w14:textId="77777777" w:rsidR="009502FA" w:rsidRDefault="009502FA" w:rsidP="00AB5123">
                        <w:pPr>
                          <w:rPr>
                            <w:rFonts w:cs="Arial"/>
                            <w:b/>
                            <w:sz w:val="24"/>
                            <w:szCs w:val="24"/>
                            <w:lang w:val="de-DE"/>
                          </w:rPr>
                        </w:pPr>
                        <w:r>
                          <w:rPr>
                            <w:rFonts w:cs="Arial"/>
                            <w:b/>
                            <w:sz w:val="24"/>
                            <w:szCs w:val="24"/>
                            <w:lang w:val="de-DE"/>
                          </w:rPr>
                          <w:t>0..*</w:t>
                        </w:r>
                      </w:p>
                    </w:txbxContent>
                  </v:textbox>
                </v:rect>
                <v:rect id="Rechteck 438" o:spid="_x0000_s1925" style="position:absolute;left:37973;top:1807;width:5010;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LcMA&#10;AADcAAAADwAAAGRycy9kb3ducmV2LnhtbERPTWvCQBC9F/oflil4Ed1YpZQ0GymCNEhBmlTPQ3aa&#10;hGZnY3ZN4r93D4UeH+872U6mFQP1rrGsYLWMQBCXVjdcKfgu9otXEM4ja2wtk4IbOdimjw8JxtqO&#10;/EVD7isRQtjFqKD2vouldGVNBt3SdsSB+7G9QR9gX0nd4xjCTSufo+hFGmw4NNTY0a6m8je/GgVj&#10;eRzOxeeHPM7PmeVLdtnlp4NSs6fp/Q2Ep8n/i//cmVawWYe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b+LcMAAADcAAAADwAAAAAAAAAAAAAAAACYAgAAZHJzL2Rv&#10;d25yZXYueG1sUEsFBgAAAAAEAAQA9QAAAIgDAAAAAA==&#10;" filled="f" stroked="f">
                  <v:textbox>
                    <w:txbxContent>
                      <w:p w14:paraId="16F993EE" w14:textId="77777777" w:rsidR="009502FA" w:rsidRDefault="009502FA" w:rsidP="00913FF0">
                        <w:pPr>
                          <w:jc w:val="right"/>
                          <w:rPr>
                            <w:rFonts w:cs="Arial"/>
                            <w:b/>
                            <w:color w:val="C00000"/>
                            <w:sz w:val="24"/>
                            <w:szCs w:val="24"/>
                            <w:lang w:val="de-DE"/>
                          </w:rPr>
                        </w:pPr>
                        <w:r>
                          <w:rPr>
                            <w:rFonts w:cs="Arial"/>
                            <w:b/>
                            <w:color w:val="C00000"/>
                            <w:sz w:val="24"/>
                            <w:szCs w:val="24"/>
                            <w:lang w:val="de-DE"/>
                          </w:rPr>
                          <w:t>1</w:t>
                        </w:r>
                      </w:p>
                    </w:txbxContent>
                  </v:textbox>
                </v:rect>
                <v:rect id="Rechteck 449" o:spid="_x0000_s1926" style="position:absolute;left:37973;top:10951;width:5010;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oy8UA&#10;AADcAAAADwAAAGRycy9kb3ducmV2LnhtbESPQWvCQBSE70L/w/KEXkrdWEQ0dZUiSIMIYrSeH9nX&#10;JJh9G7PbJP57Vyh4HGbmG2ax6k0lWmpcaVnBeBSBIM6sLjlXcDpu3mcgnEfWWFkmBTdysFq+DBYY&#10;a9vxgdrU5yJA2MWooPC+jqV0WUEG3cjWxMH7tY1BH2STS91gF+Cmkh9RNJUGSw4LBda0Lii7pH9G&#10;QZft2/Nx9y33b+fE8jW5rtOfrVKvw/7rE4Sn3j/D/+1EK5hM5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CjLxQAAANwAAAAPAAAAAAAAAAAAAAAAAJgCAABkcnMv&#10;ZG93bnJldi54bWxQSwUGAAAAAAQABAD1AAAAigMAAAAA&#10;" filled="f" stroked="f">
                  <v:textbox>
                    <w:txbxContent>
                      <w:p w14:paraId="16F993EF" w14:textId="77777777" w:rsidR="009502FA" w:rsidRDefault="009502FA" w:rsidP="00913FF0">
                        <w:pPr>
                          <w:jc w:val="right"/>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16F98EB2" w14:textId="77777777" w:rsidR="00C7140E" w:rsidRDefault="00C7140E" w:rsidP="00081802"/>
    <w:p w14:paraId="16F98EB3" w14:textId="77777777" w:rsidR="00C7140E" w:rsidRDefault="00C7140E">
      <w:pPr>
        <w:spacing w:line="240" w:lineRule="auto"/>
      </w:pPr>
      <w:r>
        <w:br w:type="page"/>
      </w:r>
    </w:p>
    <w:p w14:paraId="16F98EB4" w14:textId="77777777" w:rsidR="00F93204" w:rsidRDefault="00F93204" w:rsidP="00ED6A0B">
      <w:pPr>
        <w:pStyle w:val="berschrift4"/>
      </w:pPr>
      <w:bookmarkStart w:id="90" w:name="_Toc347482219"/>
      <w:r w:rsidRPr="00F93204">
        <w:t>asram:ShipToCITradeParty</w:t>
      </w:r>
      <w:bookmarkEnd w:id="90"/>
    </w:p>
    <w:p w14:paraId="16F98EB5" w14:textId="77777777" w:rsidR="0097587A" w:rsidRDefault="0097587A"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97587A" w:rsidRPr="00AD4FE7" w14:paraId="16F98EB7" w14:textId="77777777" w:rsidTr="00DD1805">
        <w:trPr>
          <w:cantSplit/>
          <w:trHeight w:val="329"/>
        </w:trPr>
        <w:tc>
          <w:tcPr>
            <w:tcW w:w="5000" w:type="pct"/>
            <w:shd w:val="clear" w:color="auto" w:fill="FFFFCC"/>
            <w:vAlign w:val="center"/>
          </w:tcPr>
          <w:p w14:paraId="16F98EB6" w14:textId="77777777" w:rsidR="0097587A" w:rsidRPr="00A370B7" w:rsidRDefault="0097587A" w:rsidP="003652C3">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97587A" w:rsidRPr="00AD4FE7" w14:paraId="16F98EB9" w14:textId="77777777" w:rsidTr="00DD1805">
        <w:trPr>
          <w:cantSplit/>
        </w:trPr>
        <w:tc>
          <w:tcPr>
            <w:tcW w:w="5000" w:type="pct"/>
            <w:vAlign w:val="center"/>
          </w:tcPr>
          <w:p w14:paraId="16F98EB8" w14:textId="77777777" w:rsidR="0097587A" w:rsidRPr="00452F1B" w:rsidRDefault="0097587A" w:rsidP="003652C3">
            <w:pPr>
              <w:spacing w:line="240" w:lineRule="auto"/>
              <w:rPr>
                <w:szCs w:val="20"/>
              </w:rPr>
            </w:pPr>
            <w:r w:rsidRPr="00A370B7">
              <w:rPr>
                <w:rFonts w:cs="Arial"/>
                <w:b/>
                <w:bCs/>
                <w:szCs w:val="20"/>
              </w:rPr>
              <w:t xml:space="preserve">“asram:ShipToCITradeParty” </w:t>
            </w:r>
            <w:r w:rsidRPr="00A370B7">
              <w:rPr>
                <w:rFonts w:cs="Arial"/>
                <w:bCs/>
                <w:szCs w:val="20"/>
              </w:rPr>
              <w:t>contains business address and contact data including the company code of the corresponding delivery partner.</w:t>
            </w:r>
          </w:p>
        </w:tc>
      </w:tr>
    </w:tbl>
    <w:p w14:paraId="16F98EBA" w14:textId="77777777" w:rsidR="0097587A" w:rsidRDefault="0097587A" w:rsidP="007341DB"/>
    <w:p w14:paraId="16F98EBB" w14:textId="77777777" w:rsidR="00F82D48" w:rsidRDefault="00F82D48" w:rsidP="007341DB"/>
    <w:p w14:paraId="16F98EBC" w14:textId="77777777" w:rsidR="00F82D48" w:rsidRDefault="00F82D48">
      <w:pPr>
        <w:spacing w:line="240" w:lineRule="auto"/>
      </w:pPr>
      <w:r>
        <w:rPr>
          <w:noProof/>
          <w:lang w:eastAsia="zh-TW"/>
        </w:rPr>
        <mc:AlternateContent>
          <mc:Choice Requires="wpg">
            <w:drawing>
              <wp:inline distT="0" distB="0" distL="0" distR="0" wp14:anchorId="16F99228" wp14:editId="16F99229">
                <wp:extent cx="5486376" cy="2712720"/>
                <wp:effectExtent l="0" t="0" r="19685" b="0"/>
                <wp:docPr id="6156" name="Gruppieren 6156"/>
                <wp:cNvGraphicFramePr/>
                <a:graphic xmlns:a="http://schemas.openxmlformats.org/drawingml/2006/main">
                  <a:graphicData uri="http://schemas.microsoft.com/office/word/2010/wordprocessingGroup">
                    <wpg:wgp>
                      <wpg:cNvGrpSpPr/>
                      <wpg:grpSpPr>
                        <a:xfrm>
                          <a:off x="0" y="0"/>
                          <a:ext cx="5486376" cy="2712720"/>
                          <a:chOff x="0" y="0"/>
                          <a:chExt cx="5486376" cy="2712720"/>
                        </a:xfrm>
                      </wpg:grpSpPr>
                      <wps:wsp>
                        <wps:cNvPr id="475" name="Rechteck 475"/>
                        <wps:cNvSpPr>
                          <a:spLocks noChangeArrowheads="1"/>
                        </wps:cNvSpPr>
                        <wps:spPr bwMode="auto">
                          <a:xfrm>
                            <a:off x="0" y="1171575"/>
                            <a:ext cx="500908"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F0" w14:textId="77777777" w:rsidR="009502FA" w:rsidRDefault="009502FA" w:rsidP="007341D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1440" name="Rectangle 7648"/>
                        <wps:cNvSpPr>
                          <a:spLocks noChangeArrowheads="1"/>
                        </wps:cNvSpPr>
                        <wps:spPr bwMode="auto">
                          <a:xfrm>
                            <a:off x="2695575" y="1838325"/>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F1"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g:grpSp>
                        <wpg:cNvPr id="1441" name="Group 7649"/>
                        <wpg:cNvGrpSpPr>
                          <a:grpSpLocks/>
                        </wpg:cNvGrpSpPr>
                        <wpg:grpSpPr bwMode="auto">
                          <a:xfrm>
                            <a:off x="5295900" y="1190625"/>
                            <a:ext cx="190476" cy="166370"/>
                            <a:chOff x="6283" y="5431"/>
                            <a:chExt cx="300" cy="262"/>
                          </a:xfrm>
                        </wpg:grpSpPr>
                        <wps:wsp>
                          <wps:cNvPr id="1442" name="Rectangle 765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57" name="AutoShape 765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458" name="AutoShape 765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460" name="AutoShape 7654"/>
                        <wps:cNvCnPr>
                          <a:cxnSpLocks noChangeShapeType="1"/>
                        </wps:cNvCnPr>
                        <wps:spPr bwMode="auto">
                          <a:xfrm>
                            <a:off x="2647950" y="184785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61" name="AutoShape 7655"/>
                        <wps:cNvCnPr>
                          <a:cxnSpLocks noChangeShapeType="1"/>
                        </wps:cNvCnPr>
                        <wps:spPr bwMode="auto">
                          <a:xfrm>
                            <a:off x="2638425" y="238125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65" name="Rectangle 7659"/>
                        <wps:cNvSpPr>
                          <a:spLocks noChangeArrowheads="1"/>
                        </wps:cNvSpPr>
                        <wps:spPr bwMode="auto">
                          <a:xfrm>
                            <a:off x="409575" y="1143000"/>
                            <a:ext cx="1862224" cy="344805"/>
                          </a:xfrm>
                          <a:prstGeom prst="rect">
                            <a:avLst/>
                          </a:prstGeom>
                          <a:solidFill>
                            <a:srgbClr val="8DB3E2"/>
                          </a:solidFill>
                          <a:ln w="25400">
                            <a:solidFill>
                              <a:srgbClr val="000000"/>
                            </a:solidFill>
                            <a:miter lim="800000"/>
                            <a:headEnd/>
                            <a:tailEnd/>
                          </a:ln>
                        </wps:spPr>
                        <wps:txbx>
                          <w:txbxContent>
                            <w:p w14:paraId="16F993F2" w14:textId="77777777" w:rsidR="009502FA" w:rsidRPr="00280117" w:rsidRDefault="009502FA" w:rsidP="007341DB">
                              <w:pPr>
                                <w:spacing w:line="240" w:lineRule="auto"/>
                                <w:rPr>
                                  <w:szCs w:val="20"/>
                                </w:rPr>
                              </w:pPr>
                              <w:proofErr w:type="spellStart"/>
                              <w:r w:rsidRPr="005E2398">
                                <w:rPr>
                                  <w:rFonts w:cs="Arial"/>
                                  <w:b/>
                                  <w:bCs/>
                                  <w:szCs w:val="20"/>
                                  <w:lang w:val="de-DE"/>
                                </w:rPr>
                                <w:t>asram:ShipToCITradeParty</w:t>
                              </w:r>
                              <w:proofErr w:type="spellEnd"/>
                            </w:p>
                          </w:txbxContent>
                        </wps:txbx>
                        <wps:bodyPr rot="0" vert="horz" wrap="square" lIns="91440" tIns="45720" rIns="91440" bIns="45720" anchor="t" anchorCtr="0" upright="1">
                          <a:noAutofit/>
                        </wps:bodyPr>
                      </wps:wsp>
                      <wpg:grpSp>
                        <wpg:cNvPr id="1466" name="Group 7660"/>
                        <wpg:cNvGrpSpPr>
                          <a:grpSpLocks/>
                        </wpg:cNvGrpSpPr>
                        <wpg:grpSpPr bwMode="auto">
                          <a:xfrm>
                            <a:off x="5067300" y="1743075"/>
                            <a:ext cx="190476" cy="166370"/>
                            <a:chOff x="6283" y="5431"/>
                            <a:chExt cx="300" cy="262"/>
                          </a:xfrm>
                        </wpg:grpSpPr>
                        <wps:wsp>
                          <wps:cNvPr id="1467" name="Rectangle 766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68" name="AutoShape 766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469" name="AutoShape 766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1470" name="Group 7664"/>
                        <wpg:cNvGrpSpPr>
                          <a:grpSpLocks/>
                        </wpg:cNvGrpSpPr>
                        <wpg:grpSpPr bwMode="auto">
                          <a:xfrm>
                            <a:off x="5076825" y="2276475"/>
                            <a:ext cx="190476" cy="166370"/>
                            <a:chOff x="6283" y="5431"/>
                            <a:chExt cx="300" cy="262"/>
                          </a:xfrm>
                        </wpg:grpSpPr>
                        <wps:wsp>
                          <wps:cNvPr id="1471" name="Rectangle 766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72" name="AutoShape 766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473" name="AutoShape 766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474" name="Rectangle 7668"/>
                        <wps:cNvSpPr>
                          <a:spLocks noChangeArrowheads="1"/>
                        </wps:cNvSpPr>
                        <wps:spPr bwMode="auto">
                          <a:xfrm>
                            <a:off x="2676525" y="781050"/>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F3"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1475" name="Rectangle 7669"/>
                        <wps:cNvSpPr>
                          <a:spLocks noChangeArrowheads="1"/>
                        </wps:cNvSpPr>
                        <wps:spPr bwMode="auto">
                          <a:xfrm>
                            <a:off x="2676525" y="1323975"/>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F4" w14:textId="77777777" w:rsidR="009502FA" w:rsidRPr="002F612C" w:rsidRDefault="009502FA" w:rsidP="007341D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1476" name="Rectangle 7670"/>
                        <wps:cNvSpPr>
                          <a:spLocks noChangeArrowheads="1"/>
                        </wps:cNvSpPr>
                        <wps:spPr bwMode="auto">
                          <a:xfrm>
                            <a:off x="2686050" y="2419350"/>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F5"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1477" name="Rectangle 7671"/>
                        <wps:cNvSpPr>
                          <a:spLocks noChangeArrowheads="1"/>
                        </wps:cNvSpPr>
                        <wps:spPr bwMode="auto">
                          <a:xfrm>
                            <a:off x="2695575" y="209550"/>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F6"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1478" name="Rectangle 7672"/>
                        <wps:cNvSpPr>
                          <a:spLocks noChangeArrowheads="1"/>
                        </wps:cNvSpPr>
                        <wps:spPr bwMode="auto">
                          <a:xfrm>
                            <a:off x="3048000" y="2190750"/>
                            <a:ext cx="2026669"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F7"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DefinedCITradeContact</w:t>
                              </w:r>
                              <w:proofErr w:type="spellEnd"/>
                            </w:p>
                          </w:txbxContent>
                        </wps:txbx>
                        <wps:bodyPr rot="0" vert="horz" wrap="square" lIns="91440" tIns="45720" rIns="91440" bIns="45720" anchor="t" anchorCtr="0" upright="1">
                          <a:noAutofit/>
                        </wps:bodyPr>
                      </wps:wsp>
                      <wps:wsp>
                        <wps:cNvPr id="1479" name="AutoShape 7673"/>
                        <wps:cNvCnPr>
                          <a:cxnSpLocks noChangeShapeType="1"/>
                        </wps:cNvCnPr>
                        <wps:spPr bwMode="auto">
                          <a:xfrm>
                            <a:off x="2667000" y="129540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80" name="AutoShape 7674"/>
                        <wps:cNvCnPr>
                          <a:cxnSpLocks noChangeShapeType="1"/>
                        </wps:cNvCnPr>
                        <wps:spPr bwMode="auto">
                          <a:xfrm>
                            <a:off x="2657475" y="17145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81" name="Rectangle 7675"/>
                        <wps:cNvSpPr>
                          <a:spLocks noChangeArrowheads="1"/>
                        </wps:cNvSpPr>
                        <wps:spPr bwMode="auto">
                          <a:xfrm>
                            <a:off x="2276475" y="1219200"/>
                            <a:ext cx="190476"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82" name="Rectangle 7676"/>
                        <wps:cNvSpPr>
                          <a:spLocks noChangeArrowheads="1"/>
                        </wps:cNvSpPr>
                        <wps:spPr bwMode="auto">
                          <a:xfrm>
                            <a:off x="3067050" y="590550"/>
                            <a:ext cx="223682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F8"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1483" name="AutoShape 7677"/>
                        <wps:cNvCnPr>
                          <a:cxnSpLocks noChangeShapeType="1"/>
                        </wps:cNvCnPr>
                        <wps:spPr bwMode="auto">
                          <a:xfrm>
                            <a:off x="2276475" y="1295400"/>
                            <a:ext cx="215873"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84" name="Rectangle 7678"/>
                        <wps:cNvSpPr>
                          <a:spLocks noChangeArrowheads="1"/>
                        </wps:cNvSpPr>
                        <wps:spPr bwMode="auto">
                          <a:xfrm>
                            <a:off x="3048000" y="0"/>
                            <a:ext cx="224063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F9" w14:textId="77777777" w:rsidR="009502FA" w:rsidRPr="0092092D" w:rsidRDefault="009502FA" w:rsidP="007341DB">
                              <w:pPr>
                                <w:spacing w:line="240" w:lineRule="auto"/>
                                <w:rPr>
                                  <w:szCs w:val="20"/>
                                </w:rPr>
                              </w:pPr>
                              <w:proofErr w:type="spellStart"/>
                              <w:proofErr w:type="gramStart"/>
                              <w:r w:rsidRPr="00980479">
                                <w:rPr>
                                  <w:rFonts w:cs="Arial"/>
                                  <w:bCs/>
                                  <w:szCs w:val="20"/>
                                </w:rPr>
                                <w:t>asram:</w:t>
                              </w:r>
                              <w:proofErr w:type="gramEnd"/>
                              <w:r w:rsidRPr="00980479">
                                <w:rPr>
                                  <w:rFonts w:cs="Arial"/>
                                  <w:bCs/>
                                  <w:szCs w:val="20"/>
                                </w:rPr>
                                <w:t>DUNSIdentificationIdentifier</w:t>
                              </w:r>
                              <w:proofErr w:type="spellEnd"/>
                            </w:p>
                          </w:txbxContent>
                        </wps:txbx>
                        <wps:bodyPr rot="0" vert="horz" wrap="square" lIns="91440" tIns="45720" rIns="91440" bIns="45720" anchor="t" anchorCtr="0" upright="1">
                          <a:noAutofit/>
                        </wps:bodyPr>
                      </wps:wsp>
                      <wps:wsp>
                        <wps:cNvPr id="1485" name="Rectangle 7679"/>
                        <wps:cNvSpPr>
                          <a:spLocks noChangeArrowheads="1"/>
                        </wps:cNvSpPr>
                        <wps:spPr bwMode="auto">
                          <a:xfrm>
                            <a:off x="3057525" y="1085850"/>
                            <a:ext cx="223682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FA"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SpecifiedCITaxRegistration</w:t>
                              </w:r>
                              <w:proofErr w:type="spellEnd"/>
                            </w:p>
                          </w:txbxContent>
                        </wps:txbx>
                        <wps:bodyPr rot="0" vert="horz" wrap="square" lIns="91440" tIns="45720" rIns="91440" bIns="45720" anchor="t" anchorCtr="0" upright="1">
                          <a:noAutofit/>
                        </wps:bodyPr>
                      </wps:wsp>
                      <wps:wsp>
                        <wps:cNvPr id="1486" name="AutoShape 7680"/>
                        <wps:cNvCnPr>
                          <a:cxnSpLocks noChangeShapeType="1"/>
                        </wps:cNvCnPr>
                        <wps:spPr bwMode="auto">
                          <a:xfrm>
                            <a:off x="2657475" y="171450"/>
                            <a:ext cx="0" cy="221805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88" name="Rectangle 7682"/>
                        <wps:cNvSpPr>
                          <a:spLocks noChangeArrowheads="1"/>
                        </wps:cNvSpPr>
                        <wps:spPr bwMode="auto">
                          <a:xfrm>
                            <a:off x="3067050" y="1657350"/>
                            <a:ext cx="2005082"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FB"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PostalCITradeAddress</w:t>
                              </w:r>
                              <w:proofErr w:type="spellEnd"/>
                            </w:p>
                          </w:txbxContent>
                        </wps:txbx>
                        <wps:bodyPr rot="0" vert="horz" wrap="square" lIns="91440" tIns="45720" rIns="91440" bIns="45720" anchor="t" anchorCtr="0" upright="1">
                          <a:noAutofit/>
                        </wps:bodyPr>
                      </wps:wsp>
                      <wps:wsp>
                        <wps:cNvPr id="1490" name="AutoShape 7684"/>
                        <wps:cNvCnPr>
                          <a:cxnSpLocks noChangeShapeType="1"/>
                        </wps:cNvCnPr>
                        <wps:spPr bwMode="auto">
                          <a:xfrm>
                            <a:off x="2667000" y="76200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91" name="AutoShape 7685"/>
                        <wps:cNvCnPr>
                          <a:cxnSpLocks noChangeShapeType="1"/>
                        </wps:cNvCnPr>
                        <wps:spPr bwMode="auto">
                          <a:xfrm>
                            <a:off x="2438400" y="1295400"/>
                            <a:ext cx="25396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uppieren 6156" o:spid="_x0000_s1927" style="width:6in;height:213.6pt;mso-position-horizontal-relative:char;mso-position-vertical-relative:line" coordsize="54863,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">
                <v:rect id="Rechteck 475" o:spid="_x0000_s1928" style="position:absolute;top:11715;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3oc8UA&#10;AADcAAAADwAAAGRycy9kb3ducmV2LnhtbESPQWvCQBSE70L/w/IKXqRuKtq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ehzxQAAANwAAAAPAAAAAAAAAAAAAAAAAJgCAABkcnMv&#10;ZG93bnJldi54bWxQSwUGAAAAAAQABAD1AAAAigMAAAAA&#10;" filled="f" stroked="f">
                  <v:textbox>
                    <w:txbxContent>
                      <w:p w14:paraId="16F993F0" w14:textId="77777777" w:rsidR="009502FA" w:rsidRDefault="009502FA" w:rsidP="007341DB">
                        <w:pPr>
                          <w:rPr>
                            <w:rFonts w:cs="Arial"/>
                            <w:b/>
                            <w:sz w:val="24"/>
                            <w:szCs w:val="24"/>
                            <w:lang w:val="de-DE"/>
                          </w:rPr>
                        </w:pPr>
                        <w:r>
                          <w:rPr>
                            <w:rFonts w:cs="Arial"/>
                            <w:b/>
                            <w:sz w:val="24"/>
                            <w:szCs w:val="24"/>
                            <w:lang w:val="de-DE"/>
                          </w:rPr>
                          <w:t>0..*</w:t>
                        </w:r>
                      </w:p>
                    </w:txbxContent>
                  </v:textbox>
                </v:rect>
                <v:rect id="Rectangle 7648" o:spid="_x0000_s1929" style="position:absolute;left:26955;top:18383;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0SksYA&#10;AADdAAAADwAAAGRycy9kb3ducmV2LnhtbESPT2vCQBDF74V+h2UKvdXd2jRodBUpCIW2B/+A1yE7&#10;JsHsbJpdNf32nYPgbYb35r3fzJeDb9WF+tgEtvA6MqCIy+Aarizsd+uXCaiYkB22gcnCH0VYLh4f&#10;5li4cOUNXbapUhLCsUALdUpdoXUsa/IYR6EjFu0Yeo9J1r7SrserhPtWj43JtceGpaHGjj5qKk/b&#10;s7eAeeZ+f45v37uvc47TajDr94Ox9vlpWM1AJRrS3Xy7/nSCn2XCL9/ICHr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0SksYAAADdAAAADwAAAAAAAAAAAAAAAACYAgAAZHJz&#10;L2Rvd25yZXYueG1sUEsFBgAAAAAEAAQA9QAAAIsDAAAAAA==&#10;" stroked="f">
                  <v:textbox>
                    <w:txbxContent>
                      <w:p w14:paraId="16F993F1"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group id="Group 7649" o:spid="_x0000_s1930" style="position:absolute;left:52959;top:11906;width:1904;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PZIcMAAADdAAAADwAAAGRycy9kb3ducmV2LnhtbERPS4vCMBC+L/gfwgje&#10;NK0vlq5RRFQ8iOADlr0NzdgWm0lpYlv//WZB2Nt8fM9ZrDpTioZqV1hWEI8iEMSp1QVnCm7X3fAT&#10;hPPIGkvLpOBFDlbL3scCE21bPlNz8ZkIIewSVJB7XyVSujQng25kK+LA3W1t0AdYZ1LX2IZwU8px&#10;FM2lwYJDQ44VbXJKH5enUbBvsV1P4m1zfNw3r5/r7PR9jEmpQb9bf4Hw1Pl/8dt90GH+dBrD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M9khwwAAAN0AAAAP&#10;AAAAAAAAAAAAAAAAAKoCAABkcnMvZG93bnJldi54bWxQSwUGAAAAAAQABAD6AAAAmgMAAAAA&#10;">
                  <v:rect id="Rectangle 7650" o:spid="_x0000_s193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5FcMA&#10;AADdAAAADwAAAGRycy9kb3ducmV2LnhtbERP22oCMRB9L/gPYQTfatbFtrIaRQqiIIXWy/uwGXcX&#10;N5NtktW0X98UCn2bw7nOYhVNK27kfGNZwWScgSAurW64UnA6bh5nIHxA1thaJgVf5GG1HDwssND2&#10;zh90O4RKpBD2BSqoQ+gKKX1Zk0E/th1x4i7WGQwJukpqh/cUblqZZ9mzNNhwaqixo9eayuuhNwq6&#10;t6d++/K5d9/nWf9e4j7akEelRsO4noMIFMO/+M+902n+dJrD7zfp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5FcMAAADdAAAADwAAAAAAAAAAAAAAAACYAgAAZHJzL2Rv&#10;d25yZXYueG1sUEsFBgAAAAAEAAQA9QAAAIgDAAAAAA==&#10;" strokeweight="2pt"/>
                  <v:shape id="AutoShape 7651" o:spid="_x0000_s193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ga+L8AAADdAAAADwAAAGRycy9kb3ducmV2LnhtbERPTYvCMBC9L/gfwgje1lTprlKNIoLg&#10;ta54HpqxLTaT2qQ2/nsjCHubx/uc9TaYRjyoc7VlBbNpAoK4sLrmUsH57/C9BOE8ssbGMil4koPt&#10;ZvS1xkzbgXN6nHwpYgi7DBVU3reZlK6oyKCb2pY4clfbGfQRdqXUHQ4x3DRyniS/0mDNsaHClvYV&#10;FbdTbxTk+b289C4Mu+U1LNKzTk3SH5WajMNuBcJT8P/ij/uo4/z0ZwHvb+IJcvM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ga+L8AAADdAAAADwAAAAAAAAAAAAAAAACh&#10;AgAAZHJzL2Rvd25yZXYueG1sUEsFBgAAAAAEAAQA+QAAAI0DAAAAAA==&#10;" strokeweight="1.25pt"/>
                  <v:shape id="AutoShape 7652" o:spid="_x0000_s193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QBMgAAADdAAAADwAAAGRycy9kb3ducmV2LnhtbESPQWvCQBCF74X+h2UK3upGUSmpq0hV&#10;6KEVYuuht2l2mgSzsyG7Jml/fecgeJvhvXnvm+V6cLXqqA2VZwOTcQKKOPe24sLA58f+8QlUiMgW&#10;a89k4JcCrFf3d0tMre85o+4YCyUhHFI0UMbYpFqHvCSHYewbYtF+fOswytoW2rbYS7ir9TRJFtph&#10;xdJQYkMvJeXn48UZmF/676/FhLPN+257yv66/HA+vRkzehg2z6AiDfFmvl6/WsGfzQVXvpER9Oo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1QBMgAAADdAAAADwAAAAAA&#10;AAAAAAAAAAChAgAAZHJzL2Rvd25yZXYueG1sUEsFBgAAAAAEAAQA+QAAAJYDAAAAAA==&#10;" strokeweight="1.25pt"/>
                </v:group>
                <v:shape id="AutoShape 7654" o:spid="_x0000_s1934" type="#_x0000_t32" style="position:absolute;left:26479;top:1847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DlUsYAAADdAAAADwAAAGRycy9kb3ducmV2LnhtbESPQWvCQBCF74X+h2UK3urGEmwbXUUE&#10;aSlY0Ypeh+yYBLOzIbvG+O+dg9DbDO/Ne99M572rVUdtqDwbGA0TUMS5txUXBvZ/q9cPUCEiW6w9&#10;k4EbBZjPnp+mmFl/5S11u1goCeGQoYEyxibTOuQlOQxD3xCLdvKtwyhrW2jb4lXCXa3fkmSsHVYs&#10;DSU2tCwpP+8uzkC3Ofy+r5ruaxOLQ7r9ST+P6NbGDF76xQRUpD7+mx/X31bw07Hwyzcygp7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Q5VLGAAAA3QAAAA8AAAAAAAAA&#10;AAAAAAAAoQIAAGRycy9kb3ducmV2LnhtbFBLBQYAAAAABAAEAPkAAACUAwAAAAA=&#10;" strokeweight="2pt"/>
                <v:shape id="AutoShape 7655" o:spid="_x0000_s1935" type="#_x0000_t32" style="position:absolute;left:26384;top:2381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AycMAAADdAAAADwAAAGRycy9kb3ducmV2LnhtbERP24rCMBB9X/Afwgi+ralSdK1GEUGU&#10;BVe8oK9DM7bFZlKaWLt/bxaEfZvDuc5s0ZpSNFS7wrKCQT8CQZxaXXCm4Hxaf36BcB5ZY2mZFPyS&#10;g8W88zHDRNsnH6g5+kyEEHYJKsi9rxIpXZqTQde3FXHgbrY26AOsM6lrfIZwU8phFI2kwYJDQ44V&#10;rXJK78eHUdDsLz/jddVs9j67xIfveHJFs1Oq122XUxCeWv8vfru3OsyPRwP4+yacIO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cQMnDAAAA3QAAAA8AAAAAAAAAAAAA&#10;AAAAoQIAAGRycy9kb3ducmV2LnhtbFBLBQYAAAAABAAEAPkAAACRAwAAAAA=&#10;" strokeweight="2pt"/>
                <v:rect id="Rectangle 7659" o:spid="_x0000_s1936" style="position:absolute;left:4095;top:11430;width:186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RzsIA&#10;AADdAAAADwAAAGRycy9kb3ducmV2LnhtbERPS4vCMBC+C/sfwix4s6miol2jLC6C7EHwAV7HZrYp&#10;NpPSRO36640geJuP7zmzRWsrcaXGl44V9JMUBHHudMmFgsN+1ZuA8AFZY+WYFPyTh8X8ozPDTLsb&#10;b+m6C4WIIewzVGBCqDMpfW7Iok9cTRy5P9dYDBE2hdQN3mK4reQgTcfSYsmxwWBNS0P5eXexCn4u&#10;R7O6O+N/N1Te9QndcjpYK9X9bL+/QARqw1v8cq91nD8cj+D5TT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xBHOwgAAAN0AAAAPAAAAAAAAAAAAAAAAAJgCAABkcnMvZG93&#10;bnJldi54bWxQSwUGAAAAAAQABAD1AAAAhwMAAAAA&#10;" fillcolor="#8db3e2" strokeweight="2pt">
                  <v:textbox>
                    <w:txbxContent>
                      <w:p w14:paraId="16F993F2" w14:textId="77777777" w:rsidR="009502FA" w:rsidRPr="00280117" w:rsidRDefault="009502FA" w:rsidP="007341DB">
                        <w:pPr>
                          <w:spacing w:line="240" w:lineRule="auto"/>
                          <w:rPr>
                            <w:szCs w:val="20"/>
                          </w:rPr>
                        </w:pPr>
                        <w:proofErr w:type="spellStart"/>
                        <w:r w:rsidRPr="005E2398">
                          <w:rPr>
                            <w:rFonts w:cs="Arial"/>
                            <w:b/>
                            <w:bCs/>
                            <w:szCs w:val="20"/>
                            <w:lang w:val="de-DE"/>
                          </w:rPr>
                          <w:t>asram:ShipToCITradeParty</w:t>
                        </w:r>
                        <w:proofErr w:type="spellEnd"/>
                      </w:p>
                    </w:txbxContent>
                  </v:textbox>
                </v:rect>
                <v:group id="Group 7660" o:spid="_x0000_s1937" style="position:absolute;left:50673;top:17430;width:1904;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rect id="Rectangle 7661" o:spid="_x0000_s193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1G7cMA&#10;AADdAAAADwAAAGRycy9kb3ducmV2LnhtbERP22oCMRB9L/gPYYS+1axiVVajSKFYkEK9vQ+bcXdx&#10;M1mTrKb9+qZQ8G0O5zqLVTSNuJHztWUFw0EGgriwuuZSwfHw/jID4QOyxsYyKfgmD6tl72mBubZ3&#10;3tFtH0qRQtjnqKAKoc2l9EVFBv3AtsSJO1tnMCToSqkd3lO4aeQoyybSYM2pocKW3ioqLvvOKGg/&#10;X7vN9Lp1P6dZ91XgNtowiko99+N6DiJQDA/xv/tDp/njyRT+vk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1G7cMAAADdAAAADwAAAAAAAAAAAAAAAACYAgAAZHJzL2Rv&#10;d25yZXYueG1sUEsFBgAAAAAEAAQA9QAAAIgDAAAAAA==&#10;" strokeweight="2pt"/>
                  <v:shape id="AutoShape 7662" o:spid="_x0000_s193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tEN8MAAADdAAAADwAAAGRycy9kb3ducmV2LnhtbESPQWvCQBCF70L/wzKCN91Ygkp0FSkU&#10;vMaK5yE7JqHZ2TS7Mdt/3zkIvc3w3rz3zeGUXKeeNITWs4H1KgNFXHnbcm3g9vW53IEKEdli55kM&#10;/FKA0/FtdsDC+olLel5jrSSEQ4EGmhj7QutQNeQwrHxPLNrDDw6jrEOt7YCThLtOv2fZRjtsWRoa&#10;7Omjoer7OjoDZflT38eQpvPukbb5zeYuGy/GLObpvAcVKcV/8+v6YgU/3wiufCMj6O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LRDfDAAAA3QAAAA8AAAAAAAAAAAAA&#10;AAAAoQIAAGRycy9kb3ducmV2LnhtbFBLBQYAAAAABAAEAPkAAACRAwAAAAA=&#10;" strokeweight="1.25pt"/>
                  <v:shape id="AutoShape 7663" o:spid="_x0000_s194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0/IsYAAADdAAAADwAAAGRycy9kb3ducmV2LnhtbERPTWvCQBC9C/6HZYTedGOpwUZXkbaC&#10;B1uI1oO3aXaaBLOzIbsm0V/fLRR6m8f7nOW6N5VoqXGlZQXTSQSCOLO65FzB53E7noNwHlljZZkU&#10;3MjBejUcLDHRtuOU2oPPRQhhl6CCwvs6kdJlBRl0E1sTB+7bNgZ9gE0udYNdCDeVfIyiWBosOTQU&#10;WNNLQdnlcDUKZtfu6xxPOd28v72e0nubfVxOe6UeRv1mAcJT7//Ff+6dDvOf4mf4/Sa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9PyLGAAAA3QAAAA8AAAAAAAAA&#10;AAAAAAAAoQIAAGRycy9kb3ducmV2LnhtbFBLBQYAAAAABAAEAPkAAACUAwAAAAA=&#10;" strokeweight="1.25pt"/>
                </v:group>
                <v:group id="Group 7664" o:spid="_x0000_s1941" style="position:absolute;left:50768;top:22764;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O2B8cAAADdAAAADwAAAGRycy9kb3ducmV2LnhtbESPT2vCQBDF70K/wzKF&#10;3uomtX8kdRURlR5EUAvF25Adk2B2NmS3Sfz2nUPB2wzvzXu/mS0GV6uO2lB5NpCOE1DEubcVFwa+&#10;T5vnKagQkS3WnsnAjQIs5g+jGWbW93yg7hgLJSEcMjRQxthkWoe8JIdh7Bti0S6+dRhlbQttW+wl&#10;3NX6JUnetcOKpaHEhlYl5dfjrzOw7bFfTtJ1t7teVrfz6W3/s0vJmKfHYfkJKtIQ7+b/6y8r+K8f&#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O2B8cAAADd&#10;AAAADwAAAAAAAAAAAAAAAACqAgAAZHJzL2Rvd25yZXYueG1sUEsFBgAAAAAEAAQA+gAAAJ4DAAAA&#10;AA==&#10;">
                  <v:rect id="Rectangle 7665" o:spid="_x0000_s194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Ht38MA&#10;AADdAAAADwAAAGRycy9kb3ducmV2LnhtbERP22oCMRB9L/gPYYS+1azSVlmNIoJYkEK9vQ+bcXdx&#10;M1mTrKb9+qZQ8G0O5zqzRTSNuJHztWUFw0EGgriwuuZSwfGwfpmA8AFZY2OZFHyTh8W89zTDXNs7&#10;7+i2D6VIIexzVFCF0OZS+qIig35gW+LEna0zGBJ0pdQO7yncNHKUZe/SYM2pocKWVhUVl31nFLSf&#10;b91mfN26n9Ok+ypwG20YRaWe+3E5BREohof43/2h0/zX8RD+vk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Ht38MAAADdAAAADwAAAAAAAAAAAAAAAACYAgAAZHJzL2Rv&#10;d25yZXYueG1sUEsFBgAAAAAEAAQA9QAAAIgDAAAAAA==&#10;" strokeweight="2pt"/>
                  <v:shape id="AutoShape 7666" o:spid="_x0000_s194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rlAL4AAADdAAAADwAAAGRycy9kb3ducmV2LnhtbERPTYvCMBC9L/gfwgje1lQpKtUoIghe&#10;q7LnoRnbYjOpTWrjvzeCsLd5vM/Z7IJpxJM6V1tWMJsmIIgLq2suFVwvx98VCOeRNTaWScGLHOy2&#10;o58NZtoOnNPz7EsRQ9hlqKDyvs2kdEVFBt3UtsSRu9nOoI+wK6XucIjhppHzJFlIgzXHhgpbOlRU&#10;3M+9UZDnj/Kvd2HYr25hmV51apL+pNRkHPZrEJ6C/xd/3Scd56fLOXy+iSfI7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eOuUAvgAAAN0AAAAPAAAAAAAAAAAAAAAAAKEC&#10;AABkcnMvZG93bnJldi54bWxQSwUGAAAAAAQABAD5AAAAjAMAAAAA&#10;" strokeweight="1.25pt"/>
                  <v:shape id="AutoShape 7667" o:spid="_x0000_s194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yeFcYAAADdAAAADwAAAGRycy9kb3ducmV2LnhtbERPS2vCQBC+F/oflin0Vje29UF0FdEW&#10;etBCfBy8jdlpEszOhuyapP76rlDwNh/fc6bzzpSiodoVlhX0exEI4tTqgjMF+93nyxiE88gaS8uk&#10;4JcczGePD1OMtW05oWbrMxFC2MWoIPe+iqV0aU4GXc9WxIH7sbVBH2CdSV1jG8JNKV+jaCgNFhwa&#10;cqxomVN63l6MgsGlPR2HfU4Wm4/VIbk26ff5sFbq+albTEB46vxd/O/+0mH+++gNbt+EE+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MnhXGAAAA3QAAAA8AAAAAAAAA&#10;AAAAAAAAoQIAAGRycy9kb3ducmV2LnhtbFBLBQYAAAAABAAEAPkAAACUAwAAAAA=&#10;" strokeweight="1.25pt"/>
                </v:group>
                <v:rect id="Rectangle 7668" o:spid="_x0000_s1945" style="position:absolute;left:26765;top:7810;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reLMMA&#10;AADdAAAADwAAAGRycy9kb3ducmV2LnhtbERPTWvCQBC9F/wPywjedFdNYxtdRQRBaD2ohV6H7JgE&#10;s7Mxu2r677sFobd5vM9ZrDpbizu1vnKsYTxSIIhzZyouNHydtsM3ED4gG6wdk4Yf8rBa9l4WmBn3&#10;4APdj6EQMYR9hhrKEJpMSp+XZNGPXEMcubNrLYYI20KaFh8x3NZyolQqLVYcG0psaFNSfjnerAZM&#10;E3Pdn6efp49biu9Fp7av30rrQb9bz0EE6sK/+OnemTg/mSXw90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reLMMAAADdAAAADwAAAAAAAAAAAAAAAACYAgAAZHJzL2Rv&#10;d25yZXYueG1sUEsFBgAAAAAEAAQA9QAAAIgDAAAAAA==&#10;" stroked="f">
                  <v:textbox>
                    <w:txbxContent>
                      <w:p w14:paraId="16F993F3"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669" o:spid="_x0000_s1946" style="position:absolute;left:26765;top:13239;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7t8QA&#10;AADdAAAADwAAAGRycy9kb3ducmV2LnhtbERPTWvCQBC9F/wPywi91d1aTTW6CaUgCLaHxoLXITsm&#10;odnZmF01/nu3UOhtHu9z1vlgW3Gh3jeONTxPFAji0pmGKw3f+83TAoQPyAZbx6ThRh7ybPSwxtS4&#10;K3/RpQiViCHsU9RQh9ClUvqyJot+4jriyB1dbzFE2FfS9HiN4baVU6USabHh2FBjR+81lT/F2WrA&#10;ZGZOn8eXj/3unOCyGtRmflBaP46HtxWIQEP4F/+5tybOn73O4febeIL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me7fEAAAA3QAAAA8AAAAAAAAAAAAAAAAAmAIAAGRycy9k&#10;b3ducmV2LnhtbFBLBQYAAAAABAAEAPUAAACJAwAAAAA=&#10;" stroked="f">
                  <v:textbox>
                    <w:txbxContent>
                      <w:p w14:paraId="16F993F4" w14:textId="77777777" w:rsidR="009502FA" w:rsidRPr="002F612C" w:rsidRDefault="009502FA" w:rsidP="007341DB">
                        <w:pPr>
                          <w:rPr>
                            <w:rFonts w:cs="Arial"/>
                            <w:b/>
                            <w:sz w:val="24"/>
                            <w:szCs w:val="24"/>
                            <w:lang w:val="de-DE"/>
                          </w:rPr>
                        </w:pPr>
                        <w:r>
                          <w:rPr>
                            <w:rFonts w:cs="Arial"/>
                            <w:b/>
                            <w:sz w:val="24"/>
                            <w:szCs w:val="24"/>
                            <w:lang w:val="de-DE"/>
                          </w:rPr>
                          <w:t>0..*</w:t>
                        </w:r>
                      </w:p>
                    </w:txbxContent>
                  </v:textbox>
                </v:rect>
                <v:rect id="Rectangle 7670" o:spid="_x0000_s1947" style="position:absolute;left:26860;top:2419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TlwMMA&#10;AADdAAAADwAAAGRycy9kb3ducmV2LnhtbERPTYvCMBC9L+x/CLPgTZNdtavVKIsgCOphVfA6NGNb&#10;bCbdJmr990YQ9jaP9znTeWsrcaXGl441fPYUCOLMmZJzDYf9sjsC4QOywcoxabiTh/ns/W2KqXE3&#10;/qXrLuQihrBPUUMRQp1K6bOCLPqeq4kjd3KNxRBhk0vT4C2G20p+KZVIiyXHhgJrWhSUnXcXqwGT&#10;gfnbnvqb/fqS4Dhv1XJ4VFp3PtqfCYhAbfgXv9wrE+cPvhN4fhNP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TlwMMAAADdAAAADwAAAAAAAAAAAAAAAACYAgAAZHJzL2Rv&#10;d25yZXYueG1sUEsFBgAAAAAEAAQA9QAAAIgDAAAAAA==&#10;" stroked="f">
                  <v:textbox>
                    <w:txbxContent>
                      <w:p w14:paraId="16F993F5"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671" o:spid="_x0000_s1948" style="position:absolute;left:26955;top:209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hAW8QA&#10;AADdAAAADwAAAGRycy9kb3ducmV2LnhtbERPTWvCQBC9F/wPywi91d1aGzW6CaUgCLaHxoLXITsm&#10;odnZmF01/nu3UOhtHu9z1vlgW3Gh3jeONTxPFAji0pmGKw3f+83TAoQPyAZbx6ThRh7ybPSwxtS4&#10;K3/RpQiViCHsU9RQh9ClUvqyJot+4jriyB1dbzFE2FfS9HiN4baVU6USabHh2FBjR+81lT/F2WrA&#10;ZGZOn8eXj/3unOCyGtTm9aC0fhwPbysQgYbwL/5zb02cP5vP4febeIL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4QFvEAAAA3QAAAA8AAAAAAAAAAAAAAAAAmAIAAGRycy9k&#10;b3ducmV2LnhtbFBLBQYAAAAABAAEAPUAAACJAwAAAAA=&#10;" stroked="f">
                  <v:textbox>
                    <w:txbxContent>
                      <w:p w14:paraId="16F993F6" w14:textId="77777777" w:rsidR="009502FA" w:rsidRPr="002F612C" w:rsidRDefault="009502FA" w:rsidP="007341DB">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672" o:spid="_x0000_s1949" style="position:absolute;left:30480;top:21907;width:202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3s18UA&#10;AADdAAAADwAAAGRycy9kb3ducmV2LnhtbESPQUvDQBCF70L/wzKCF2k3kWJL7LYURRRPJi09D9kx&#10;CWZnw+7abv+9cxC8zWPe9+bNZpfdqM4U4uDZQLkoQBG33g7cGTgeXudrUDEhWxw9k4ErRdhtZzcb&#10;rKy/cE3nJnVKQjhWaKBPaaq0jm1PDuPCT8Sy+/LBYRIZOm0DXiTcjfqhKB61w4HlQo8TPffUfjc/&#10;TmqUuT41b/dX/+Ff6qG0YfmZV8bc3eb9E6hEOf2b/+h3K9xyJXX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jezXxQAAAN0AAAAPAAAAAAAAAAAAAAAAAJgCAABkcnMv&#10;ZG93bnJldi54bWxQSwUGAAAAAAQABAD1AAAAigMAAAAA&#10;" filled="f" fillcolor="#8db3e2" strokeweight="2pt">
                  <v:textbox>
                    <w:txbxContent>
                      <w:p w14:paraId="16F993F7"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DefinedCITradeContact</w:t>
                        </w:r>
                        <w:proofErr w:type="spellEnd"/>
                      </w:p>
                    </w:txbxContent>
                  </v:textbox>
                </v:rect>
                <v:shape id="AutoShape 7673" o:spid="_x0000_s1950" type="#_x0000_t32" style="position:absolute;left:26670;top:12954;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PaEsMAAADdAAAADwAAAGRycy9kb3ducmV2LnhtbERP24rCMBB9F/yHMIJvmrqUVbtGkQVR&#10;FlS84L4OzWxbtpmUJtb690YQfJvDuc5s0ZpSNFS7wrKC0TACQZxaXXCm4HxaDSYgnEfWWFomBXdy&#10;sJh3OzNMtL3xgZqjz0QIYZeggtz7KpHSpTkZdENbEQfuz9YGfYB1JnWNtxBuSvkRRZ/SYMGhIceK&#10;vnNK/49Xo6DZX3bjVdWs9z67xIefePqLZqtUv9cuv0B4av1b/HJvdJgfj6fw/Cac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z2hLDAAAA3QAAAA8AAAAAAAAAAAAA&#10;AAAAoQIAAGRycy9kb3ducmV2LnhtbFBLBQYAAAAABAAEAPkAAACRAwAAAAA=&#10;" strokeweight="2pt"/>
                <v:shape id="AutoShape 7674" o:spid="_x0000_s1951" type="#_x0000_t32" style="position:absolute;left:26574;top:171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wDqMYAAADdAAAADwAAAGRycy9kb3ducmV2LnhtbESPQWvCQBCF70L/wzJCb7qxBE2jq5SC&#10;tAhV1KLXITtNQrOzIbuN6b/vHAreZnhv3vtmtRlco3rqQu3ZwGyagCIuvK25NPB53k4yUCEiW2w8&#10;k4FfCrBZP4xWmFt/4yP1p1gqCeGQo4EqxjbXOhQVOQxT3xKL9uU7h1HWrtS2w5uEu0Y/JclcO6xZ&#10;Gips6bWi4vv04wz0h8t+sW37t0MsL+lxlz5f0X0Y8zgeXpagIg3xbv6/freCn2bCL9/ICHr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cA6jGAAAA3QAAAA8AAAAAAAAA&#10;AAAAAAAAoQIAAGRycy9kb3ducmV2LnhtbFBLBQYAAAAABAAEAPkAAACUAwAAAAA=&#10;" strokeweight="2pt"/>
                <v:rect id="Rectangle 7675" o:spid="_x0000_s1952" style="position:absolute;left:22764;top:12192;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Sd+MMA&#10;AADdAAAADwAAAGRycy9kb3ducmV2LnhtbERP22oCMRB9L/gPYYS+aVax7bIaRQrFghRaL+/DZtxd&#10;3EzWJKtpv74pCH2bw7nOYhVNK67kfGNZwWScgSAurW64UnDYv41yED4ga2wtk4Jv8rBaDh4WWGh7&#10;4y+67kIlUgj7AhXUIXSFlL6syaAf2444cSfrDIYEXSW1w1sKN62cZtmzNNhwaqixo9eayvOuNwq6&#10;j6d+83LZup9j3n+WuI02TKNSj8O4noMIFMO/+O5+12n+LJ/A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Sd+MMAAADdAAAADwAAAAAAAAAAAAAAAACYAgAAZHJzL2Rv&#10;d25yZXYueG1sUEsFBgAAAAAEAAQA9QAAAIgDAAAAAA==&#10;" strokeweight="2pt"/>
                <v:rect id="Rectangle 7676" o:spid="_x0000_s1953" style="position:absolute;left:30670;top:5905;width:2236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CrGsUA&#10;AADdAAAADwAAAGRycy9kb3ducmV2LnhtbESPQWsCMRCF74X+hzAFL0WzK1JlNUpRitJTdxXPw2bc&#10;XbqZLEmq8d+bQqG3Gd773rxZbaLpxZWc7ywryCcZCOLa6o4bBafjx3gBwgdkjb1lUnAnD5v189MK&#10;C21vXNK1Co1IIewLVNCGMBRS+rolg35iB+KkXawzGNLqGqkd3lK46eU0y96kwY7ThRYH2rZUf1c/&#10;JtXIY3mu9q93+2l3ZZdrN/uKc6VGL/F9CSJQDP/mP/qgEzdbTOH3mzSC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KsaxQAAAN0AAAAPAAAAAAAAAAAAAAAAAJgCAABkcnMv&#10;ZG93bnJldi54bWxQSwUGAAAAAAQABAD1AAAAigMAAAAA&#10;" filled="f" fillcolor="#8db3e2" strokeweight="2pt">
                  <v:textbox>
                    <w:txbxContent>
                      <w:p w14:paraId="16F993F8"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GlobalIdentificationIdentifier</w:t>
                        </w:r>
                        <w:proofErr w:type="spellEnd"/>
                      </w:p>
                    </w:txbxContent>
                  </v:textbox>
                </v:rect>
                <v:shape id="AutoShape 7677" o:spid="_x0000_s1954" type="#_x0000_t32" style="position:absolute;left:22764;top:12954;width:215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6d38QAAADdAAAADwAAAGRycy9kb3ducmV2LnhtbERPTWvCQBC9C/6HZQRvZtMaahpdRQrS&#10;UqiilngdstMkmJ0N2W1M/323UPA2j/c5q81gGtFT52rLCh6iGARxYXXNpYLP826WgnAeWWNjmRT8&#10;kIPNejxaYabtjY/Un3wpQgi7DBVU3reZlK6oyKCLbEscuC/bGfQBdqXUHd5CuGnkYxw/SYM1h4YK&#10;W3qpqLievo2C/pDvF7u2fz34Mk+O78nzBc2HUtPJsF2C8DT4u/jf/abD/CSdw9834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Dp3fxAAAAN0AAAAPAAAAAAAAAAAA&#10;AAAAAKECAABkcnMvZG93bnJldi54bWxQSwUGAAAAAAQABAD5AAAAkgMAAAAA&#10;" strokeweight="2pt"/>
                <v:rect id="Rectangle 7678" o:spid="_x0000_s1955" style="position:absolute;left:30480;width:224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WW9cUA&#10;AADdAAAADwAAAGRycy9kb3ducmV2LnhtbESPQWvCQBCF7wX/wzJCL6VuUoKV1FVEKS2eTFp6HrLT&#10;JDQ7G3ZXXf99VxC8zfDe9+bNch3NIE7kfG9ZQT7LQBA3VvfcKvj+en9egPABWeNgmRRcyMN6NXlY&#10;YqntmSs61aEVKYR9iQq6EMZSSt90ZNDP7EictF/rDIa0ulZqh+cUbgb5kmVzabDndKHDkbYdNX/1&#10;0aQaeax+6o+ni93bXdXn2hWH+KrU4zRu3kAEiuFuvtGfOnHFooDrN2kE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Zb1xQAAAN0AAAAPAAAAAAAAAAAAAAAAAJgCAABkcnMv&#10;ZG93bnJldi54bWxQSwUGAAAAAAQABAD1AAAAigMAAAAA&#10;" filled="f" fillcolor="#8db3e2" strokeweight="2pt">
                  <v:textbox>
                    <w:txbxContent>
                      <w:p w14:paraId="16F993F9" w14:textId="77777777" w:rsidR="009502FA" w:rsidRPr="0092092D" w:rsidRDefault="009502FA" w:rsidP="007341DB">
                        <w:pPr>
                          <w:spacing w:line="240" w:lineRule="auto"/>
                          <w:rPr>
                            <w:szCs w:val="20"/>
                          </w:rPr>
                        </w:pPr>
                        <w:proofErr w:type="spellStart"/>
                        <w:proofErr w:type="gramStart"/>
                        <w:r w:rsidRPr="00980479">
                          <w:rPr>
                            <w:rFonts w:cs="Arial"/>
                            <w:bCs/>
                            <w:szCs w:val="20"/>
                          </w:rPr>
                          <w:t>asram:</w:t>
                        </w:r>
                        <w:proofErr w:type="gramEnd"/>
                        <w:r w:rsidRPr="00980479">
                          <w:rPr>
                            <w:rFonts w:cs="Arial"/>
                            <w:bCs/>
                            <w:szCs w:val="20"/>
                          </w:rPr>
                          <w:t>DUNSIdentificationIdentifier</w:t>
                        </w:r>
                        <w:proofErr w:type="spellEnd"/>
                      </w:p>
                    </w:txbxContent>
                  </v:textbox>
                </v:rect>
                <v:rect id="Rectangle 7679" o:spid="_x0000_s1956" style="position:absolute;left:30575;top:10858;width:2236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kzbsUA&#10;AADdAAAADwAAAGRycy9kb3ducmV2LnhtbESPQWsCMRCF7wX/Qxihl6LZFauyNYoopaUndy09D5vp&#10;7uJmsiRR479vCoXeZnjve/NmvY2mF1dyvrOsIJ9mIIhrqztuFHyeXicrED4ga+wtk4I7edhuRg9r&#10;LLS9cUnXKjQihbAvUEEbwlBI6euWDPqpHYiT9m2dwZBW10jt8JbCTS9nWbaQBjtOF1ocaN9Sfa4u&#10;JtXIY/lVvT3d7Yc9lF2u3fwYl0o9juPuBUSgGP7Nf/S7Ttx89Qy/36QR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TNuxQAAAN0AAAAPAAAAAAAAAAAAAAAAAJgCAABkcnMv&#10;ZG93bnJldi54bWxQSwUGAAAAAAQABAD1AAAAigMAAAAA&#10;" filled="f" fillcolor="#8db3e2" strokeweight="2pt">
                  <v:textbox>
                    <w:txbxContent>
                      <w:p w14:paraId="16F993FA"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SpecifiedCITaxRegistration</w:t>
                        </w:r>
                        <w:proofErr w:type="spellEnd"/>
                      </w:p>
                    </w:txbxContent>
                  </v:textbox>
                </v:rect>
                <v:shape id="AutoShape 7680" o:spid="_x0000_s1957" type="#_x0000_t32" style="position:absolute;left:26574;top:1714;width:0;height:22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k+R8QAAADdAAAADwAAAGRycy9kb3ducmV2LnhtbERPTWvCQBC9C/6HZYTedNMS0jS6igjS&#10;UmiDVvQ6ZMckNDsbstsk/nu3UOhtHu9zVpvRNKKnztWWFTwuIhDEhdU1lwpOX/t5CsJ5ZI2NZVJw&#10;Iweb9XSywkzbgQ/UH30pQgi7DBVU3reZlK6oyKBb2JY4cFfbGfQBdqXUHQ4h3DTyKYoSabDm0FBh&#10;S7uKiu/jj1HQ5+fP533bv+a+PMeH9/jlguZDqYfZuF2C8DT6f/Gf+02H+XGawO834QS5v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eT5HxAAAAN0AAAAPAAAAAAAAAAAA&#10;AAAAAKECAABkcnMvZG93bnJldi54bWxQSwUGAAAAAAQABAD5AAAAkgMAAAAA&#10;" strokeweight="2pt"/>
                <v:rect id="Rectangle 7682" o:spid="_x0000_s1958" style="position:absolute;left:30670;top:16573;width:2005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ic8MUA&#10;AADdAAAADwAAAGRycy9kb3ducmV2LnhtbESPQUvDQBCF70L/wzKCF7GbSLEl7bYURRRPJi2eh+w0&#10;CWZnw+7abv+9cxC8zWPe9+bNZpfdqM4U4uDZQDkvQBG33g7cGTgeXh9WoGJCtjh6JgNXirDbzm42&#10;WFl/4ZrOTeqUhHCs0ECf0lRpHdueHMa5n4hld/LBYRIZOm0DXiTcjfqxKJ60w4HlQo8TPffUfjc/&#10;TmqUuf5q3u6v/sO/1ENpw+IzL425u837NahEOf2b/+h3K9xiJXX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JzwxQAAAN0AAAAPAAAAAAAAAAAAAAAAAJgCAABkcnMv&#10;ZG93bnJldi54bWxQSwUGAAAAAAQABAD1AAAAigMAAAAA&#10;" filled="f" fillcolor="#8db3e2" strokeweight="2pt">
                  <v:textbox>
                    <w:txbxContent>
                      <w:p w14:paraId="16F993FB" w14:textId="77777777" w:rsidR="009502FA" w:rsidRPr="0092092D" w:rsidRDefault="009502FA" w:rsidP="007341DB">
                        <w:pPr>
                          <w:spacing w:line="240" w:lineRule="auto"/>
                        </w:pPr>
                        <w:proofErr w:type="spellStart"/>
                        <w:proofErr w:type="gramStart"/>
                        <w:r w:rsidRPr="00980479">
                          <w:rPr>
                            <w:rFonts w:cs="Arial"/>
                            <w:bCs/>
                            <w:szCs w:val="20"/>
                          </w:rPr>
                          <w:t>asram:</w:t>
                        </w:r>
                        <w:proofErr w:type="gramEnd"/>
                        <w:r w:rsidRPr="00980479">
                          <w:rPr>
                            <w:rFonts w:cs="Arial"/>
                            <w:bCs/>
                            <w:szCs w:val="20"/>
                          </w:rPr>
                          <w:t>PostalCITradeAddress</w:t>
                        </w:r>
                        <w:proofErr w:type="spellEnd"/>
                      </w:p>
                    </w:txbxContent>
                  </v:textbox>
                </v:rect>
                <v:shape id="AutoShape 7684" o:spid="_x0000_s1959" type="#_x0000_t32" style="position:absolute;left:26670;top:7620;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WVdcYAAADdAAAADwAAAGRycy9kb3ducmV2LnhtbESPT2vCQBDF74LfYRmhN91YQlujq0hB&#10;KoVW/INeh+yYBLOzIbvG9Nt3DoXeZnhv3vvNYtW7WnXUhsqzgekkAUWce1txYeB03IzfQIWIbLH2&#10;TAZ+KMBqORwsMLP+wXvqDrFQEsIhQwNljE2mdchLchgmviEW7epbh1HWttC2xYeEu1o/J8mLdlix&#10;NJTY0HtJ+e1wdwa63fn7ddN0H7tYnNP9Zzq7oPsy5mnUr+egIvXx3/x3vbWCn86EX76REf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FlXXGAAAA3QAAAA8AAAAAAAAA&#10;AAAAAAAAoQIAAGRycy9kb3ducmV2LnhtbFBLBQYAAAAABAAEAPkAAACUAwAAAAA=&#10;" strokeweight="2pt"/>
                <v:shape id="AutoShape 7685" o:spid="_x0000_s1960" type="#_x0000_t32" style="position:absolute;left:24384;top:12954;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kw7sMAAADdAAAADwAAAGRycy9kb3ducmV2LnhtbERP24rCMBB9F/yHMIJvmipl1a5RRBBF&#10;WMUL7uvQzLZlm0lpYu3+/UYQfJvDuc582ZpSNFS7wrKC0TACQZxaXXCm4HrZDKYgnEfWWFomBX/k&#10;YLnoduaYaPvgEzVnn4kQwi5BBbn3VSKlS3My6Ia2Ig7cj60N+gDrTOoaHyHclHIcRR/SYMGhIceK&#10;1jmlv+e7UdAcb4fJpmq2R5/d4tM+nn2j+VKq32tXnyA8tf4tfrl3OsyPZyN4fhNO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1JMO7DAAAA3QAAAA8AAAAAAAAAAAAA&#10;AAAAoQIAAGRycy9kb3ducmV2LnhtbFBLBQYAAAAABAAEAPkAAACRAwAAAAA=&#10;" strokeweight="2pt"/>
                <w10:anchorlock/>
              </v:group>
            </w:pict>
          </mc:Fallback>
        </mc:AlternateContent>
      </w:r>
    </w:p>
    <w:p w14:paraId="16F98EBD" w14:textId="77777777" w:rsidR="00F82D48" w:rsidRDefault="00F82D48">
      <w:pPr>
        <w:spacing w:line="240" w:lineRule="auto"/>
      </w:pPr>
    </w:p>
    <w:tbl>
      <w:tblPr>
        <w:tblpPr w:leftFromText="180" w:rightFromText="180" w:vertAnchor="text" w:horzAnchor="margin" w:tblpY="120"/>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6"/>
        <w:gridCol w:w="1307"/>
        <w:gridCol w:w="1160"/>
        <w:gridCol w:w="1015"/>
        <w:gridCol w:w="2755"/>
        <w:gridCol w:w="871"/>
        <w:gridCol w:w="4270"/>
      </w:tblGrid>
      <w:tr w:rsidR="00F82D48" w:rsidRPr="00AD4FE7" w14:paraId="16F98EC5" w14:textId="77777777" w:rsidTr="00F82D48">
        <w:trPr>
          <w:cantSplit/>
          <w:trHeight w:val="330"/>
        </w:trPr>
        <w:tc>
          <w:tcPr>
            <w:tcW w:w="1056" w:type="pct"/>
            <w:shd w:val="clear" w:color="auto" w:fill="FFFFCC"/>
            <w:noWrap/>
            <w:vAlign w:val="center"/>
            <w:hideMark/>
          </w:tcPr>
          <w:p w14:paraId="16F98EBE" w14:textId="77777777" w:rsidR="00F82D48" w:rsidRPr="00A370B7" w:rsidRDefault="00F82D48" w:rsidP="00F82D48">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EBF" w14:textId="77777777" w:rsidR="00F82D48" w:rsidRPr="00A370B7" w:rsidRDefault="00F82D48" w:rsidP="00F82D48">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EC0" w14:textId="77777777" w:rsidR="00F82D48" w:rsidRPr="00A370B7" w:rsidRDefault="00F82D48" w:rsidP="00F82D48">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EC1" w14:textId="77777777" w:rsidR="00F82D48" w:rsidRPr="00A370B7" w:rsidRDefault="00F82D48" w:rsidP="00F82D48">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EC2" w14:textId="77777777" w:rsidR="00F82D48" w:rsidRPr="00A370B7" w:rsidRDefault="00F82D48" w:rsidP="00F82D48">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EC3" w14:textId="77777777" w:rsidR="00F82D48" w:rsidRPr="00A370B7" w:rsidRDefault="00F82D48" w:rsidP="00F82D48">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EC4" w14:textId="77777777" w:rsidR="00F82D48" w:rsidRPr="00A370B7" w:rsidRDefault="00F82D48" w:rsidP="00F82D48">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F82D48" w:rsidRPr="00AD4FE7" w14:paraId="16F98ECD" w14:textId="77777777" w:rsidTr="00F82D48">
        <w:trPr>
          <w:cantSplit/>
          <w:trHeight w:val="315"/>
        </w:trPr>
        <w:tc>
          <w:tcPr>
            <w:tcW w:w="1056" w:type="pct"/>
            <w:shd w:val="clear" w:color="auto" w:fill="92D050"/>
            <w:noWrap/>
            <w:vAlign w:val="center"/>
          </w:tcPr>
          <w:p w14:paraId="16F98EC6"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asram:DUNSIdentificationIdentifier</w:t>
            </w:r>
          </w:p>
        </w:tc>
        <w:tc>
          <w:tcPr>
            <w:tcW w:w="453" w:type="pct"/>
            <w:shd w:val="clear" w:color="auto" w:fill="92D050"/>
            <w:vAlign w:val="center"/>
          </w:tcPr>
          <w:p w14:paraId="16F98EC7"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tcPr>
          <w:p w14:paraId="16F98EC8"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tcPr>
          <w:p w14:paraId="16F98EC9"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tcPr>
          <w:p w14:paraId="16F98ECA" w14:textId="77777777" w:rsidR="00F82D48" w:rsidRPr="00A370B7" w:rsidRDefault="00F82D48" w:rsidP="00F82D48">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987654321</w:t>
            </w:r>
          </w:p>
        </w:tc>
        <w:tc>
          <w:tcPr>
            <w:tcW w:w="302" w:type="pct"/>
            <w:shd w:val="clear" w:color="auto" w:fill="92D050"/>
            <w:noWrap/>
            <w:vAlign w:val="center"/>
          </w:tcPr>
          <w:p w14:paraId="16F98ECB" w14:textId="77777777" w:rsidR="00F82D48" w:rsidRPr="00A370B7" w:rsidRDefault="00F82D48" w:rsidP="00F82D48">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0" w:type="pct"/>
            <w:shd w:val="clear" w:color="auto" w:fill="92D050"/>
            <w:vAlign w:val="center"/>
          </w:tcPr>
          <w:p w14:paraId="16F98ECC" w14:textId="77777777" w:rsidR="00F82D48" w:rsidRPr="00524BCC" w:rsidRDefault="00F82D48" w:rsidP="00F82D48">
            <w:pPr>
              <w:spacing w:line="240" w:lineRule="auto"/>
              <w:rPr>
                <w:rFonts w:eastAsia="Times New Roman"/>
                <w:color w:val="000000"/>
                <w:sz w:val="16"/>
                <w:lang w:val="en-GB" w:eastAsia="de-DE"/>
              </w:rPr>
            </w:pPr>
            <w:r>
              <w:rPr>
                <w:rFonts w:eastAsia="Times New Roman"/>
                <w:color w:val="000000"/>
                <w:sz w:val="16"/>
                <w:lang w:val="en-GB" w:eastAsia="de-DE"/>
              </w:rPr>
              <w:t>Ship to address DUNS Number</w:t>
            </w:r>
          </w:p>
        </w:tc>
      </w:tr>
      <w:tr w:rsidR="00F82D48" w:rsidRPr="00AD4FE7" w14:paraId="16F98ED5" w14:textId="77777777" w:rsidTr="00F82D48">
        <w:trPr>
          <w:cantSplit/>
          <w:trHeight w:val="315"/>
        </w:trPr>
        <w:tc>
          <w:tcPr>
            <w:tcW w:w="1056" w:type="pct"/>
            <w:shd w:val="clear" w:color="auto" w:fill="92D050"/>
            <w:noWrap/>
            <w:vAlign w:val="center"/>
          </w:tcPr>
          <w:p w14:paraId="16F98ECE" w14:textId="77777777" w:rsidR="00F82D48" w:rsidRPr="00A370B7" w:rsidRDefault="00F82D48" w:rsidP="00F82D48">
            <w:pPr>
              <w:spacing w:line="240" w:lineRule="auto"/>
              <w:rPr>
                <w:rFonts w:cs="Arial"/>
                <w:bCs/>
                <w:sz w:val="16"/>
                <w:szCs w:val="20"/>
              </w:rPr>
            </w:pPr>
            <w:r w:rsidRPr="00A370B7">
              <w:rPr>
                <w:rFonts w:eastAsia="Times New Roman" w:cs="Arial"/>
                <w:bCs/>
                <w:color w:val="000000"/>
                <w:sz w:val="16"/>
                <w:szCs w:val="20"/>
                <w:lang w:eastAsia="de-DE"/>
              </w:rPr>
              <w:t>asram:GlobalIdentificationIdentifier</w:t>
            </w:r>
          </w:p>
        </w:tc>
        <w:tc>
          <w:tcPr>
            <w:tcW w:w="453" w:type="pct"/>
            <w:shd w:val="clear" w:color="auto" w:fill="92D050"/>
            <w:vAlign w:val="center"/>
          </w:tcPr>
          <w:p w14:paraId="16F98ECF"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tcPr>
          <w:p w14:paraId="16F98ED0"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tcPr>
          <w:p w14:paraId="16F98ED1"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tcPr>
          <w:p w14:paraId="16F98ED2" w14:textId="77777777" w:rsidR="00F82D48" w:rsidRPr="00A370B7" w:rsidRDefault="00F82D48" w:rsidP="00F82D48">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48211</w:t>
            </w:r>
          </w:p>
        </w:tc>
        <w:tc>
          <w:tcPr>
            <w:tcW w:w="302" w:type="pct"/>
            <w:shd w:val="clear" w:color="auto" w:fill="92D050"/>
            <w:noWrap/>
            <w:vAlign w:val="center"/>
          </w:tcPr>
          <w:p w14:paraId="16F98ED3" w14:textId="77777777" w:rsidR="00F82D48" w:rsidRPr="00A370B7" w:rsidRDefault="00F82D48" w:rsidP="00F82D48">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0" w:type="pct"/>
            <w:shd w:val="clear" w:color="auto" w:fill="92D050"/>
            <w:vAlign w:val="center"/>
          </w:tcPr>
          <w:p w14:paraId="16F98ED4" w14:textId="77777777" w:rsidR="00F82D48" w:rsidRPr="00524BCC" w:rsidRDefault="00F82D48" w:rsidP="00F82D48">
            <w:pPr>
              <w:spacing w:line="240" w:lineRule="auto"/>
              <w:rPr>
                <w:rFonts w:eastAsia="Times New Roman"/>
                <w:color w:val="000000"/>
                <w:sz w:val="16"/>
                <w:lang w:val="en-GB" w:eastAsia="de-DE"/>
              </w:rPr>
            </w:pPr>
            <w:r>
              <w:rPr>
                <w:rFonts w:eastAsia="Times New Roman"/>
                <w:color w:val="000000"/>
                <w:sz w:val="16"/>
                <w:lang w:val="en-GB" w:eastAsia="de-DE"/>
              </w:rPr>
              <w:t>Ship to address ID</w:t>
            </w:r>
          </w:p>
        </w:tc>
      </w:tr>
    </w:tbl>
    <w:p w14:paraId="16F98ED6" w14:textId="77777777" w:rsidR="00F82D48" w:rsidRDefault="00F82D48">
      <w:pPr>
        <w:spacing w:line="240" w:lineRule="auto"/>
      </w:pPr>
    </w:p>
    <w:p w14:paraId="16F98ED7" w14:textId="77777777" w:rsidR="00F82D48" w:rsidRDefault="00F82D48">
      <w:pPr>
        <w:spacing w:line="240" w:lineRule="auto"/>
      </w:pPr>
    </w:p>
    <w:p w14:paraId="16F98ED8" w14:textId="77777777" w:rsidR="00452F1B" w:rsidRDefault="00452F1B">
      <w:pPr>
        <w:spacing w:line="240" w:lineRule="auto"/>
      </w:pPr>
      <w:r>
        <w:br w:type="page"/>
      </w:r>
    </w:p>
    <w:p w14:paraId="16F98ED9" w14:textId="77777777" w:rsidR="00961AD2" w:rsidRPr="00DF7A8E" w:rsidRDefault="00961AD2" w:rsidP="00ED6A0B">
      <w:pPr>
        <w:pStyle w:val="berschrift5"/>
      </w:pPr>
      <w:bookmarkStart w:id="91" w:name="_Toc347482220"/>
      <w:r w:rsidRPr="00DF7A8E">
        <w:t>asram:SpecifiedCITaxRegistration</w:t>
      </w:r>
      <w:bookmarkEnd w:id="91"/>
    </w:p>
    <w:p w14:paraId="16F98EDA" w14:textId="77777777" w:rsidR="00961AD2" w:rsidRDefault="00961AD2" w:rsidP="00961AD2"/>
    <w:p w14:paraId="16F98EDB" w14:textId="77777777" w:rsidR="00961AD2" w:rsidRDefault="00961AD2" w:rsidP="00ED6A0B">
      <w:pPr>
        <w:pStyle w:val="berschrift6"/>
      </w:pPr>
      <w:r>
        <w:t>VATIdentNo</w:t>
      </w:r>
    </w:p>
    <w:p w14:paraId="16F98EDC" w14:textId="77777777" w:rsidR="00961AD2" w:rsidRDefault="00961AD2" w:rsidP="00961AD2"/>
    <w:p w14:paraId="16F98EDD" w14:textId="77777777" w:rsidR="00961AD2" w:rsidRDefault="00961AD2" w:rsidP="00961AD2">
      <w:r>
        <w:rPr>
          <w:noProof/>
          <w:lang w:eastAsia="zh-TW"/>
        </w:rPr>
        <mc:AlternateContent>
          <mc:Choice Requires="wpg">
            <w:drawing>
              <wp:inline distT="0" distB="0" distL="0" distR="0" wp14:anchorId="16F9922A" wp14:editId="16F9922B">
                <wp:extent cx="5349240" cy="516255"/>
                <wp:effectExtent l="0" t="0" r="22860" b="0"/>
                <wp:docPr id="6157" name="Gruppieren 6157"/>
                <wp:cNvGraphicFramePr/>
                <a:graphic xmlns:a="http://schemas.openxmlformats.org/drawingml/2006/main">
                  <a:graphicData uri="http://schemas.microsoft.com/office/word/2010/wordprocessingGroup">
                    <wpg:wgp>
                      <wpg:cNvGrpSpPr/>
                      <wpg:grpSpPr>
                        <a:xfrm>
                          <a:off x="0" y="0"/>
                          <a:ext cx="5349240" cy="516255"/>
                          <a:chOff x="0" y="0"/>
                          <a:chExt cx="5349240" cy="516255"/>
                        </a:xfrm>
                      </wpg:grpSpPr>
                      <wps:wsp>
                        <wps:cNvPr id="6158" name="Rectangle 7352"/>
                        <wps:cNvSpPr>
                          <a:spLocks noChangeArrowheads="1"/>
                        </wps:cNvSpPr>
                        <wps:spPr bwMode="auto">
                          <a:xfrm>
                            <a:off x="381000" y="0"/>
                            <a:ext cx="2310765" cy="337820"/>
                          </a:xfrm>
                          <a:prstGeom prst="rect">
                            <a:avLst/>
                          </a:prstGeom>
                          <a:solidFill>
                            <a:srgbClr val="8DB3E2"/>
                          </a:solidFill>
                          <a:ln w="25400">
                            <a:solidFill>
                              <a:srgbClr val="000000"/>
                            </a:solidFill>
                            <a:miter lim="800000"/>
                            <a:headEnd/>
                            <a:tailEnd/>
                          </a:ln>
                        </wps:spPr>
                        <wps:txbx>
                          <w:txbxContent>
                            <w:p w14:paraId="16F993FC" w14:textId="77777777" w:rsidR="009502FA" w:rsidRPr="00C9342C" w:rsidRDefault="009502FA" w:rsidP="00961AD2">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wps:txbx>
                        <wps:bodyPr rot="0" vert="horz" wrap="square" lIns="91440" tIns="45720" rIns="91440" bIns="45720" anchor="t" anchorCtr="0" upright="1">
                          <a:noAutofit/>
                        </wps:bodyPr>
                      </wps:wsp>
                      <wps:wsp>
                        <wps:cNvPr id="6159" name="AutoShape 7353"/>
                        <wps:cNvCnPr>
                          <a:cxnSpLocks noChangeShapeType="1"/>
                        </wps:cNvCnPr>
                        <wps:spPr bwMode="auto">
                          <a:xfrm>
                            <a:off x="28956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0" name="Rectangle 7354"/>
                        <wps:cNvSpPr>
                          <a:spLocks noChangeArrowheads="1"/>
                        </wps:cNvSpPr>
                        <wps:spPr bwMode="auto">
                          <a:xfrm>
                            <a:off x="3095625" y="228600"/>
                            <a:ext cx="501015" cy="287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3FD"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61" name="Rectangle 7355"/>
                        <wps:cNvSpPr>
                          <a:spLocks noChangeArrowheads="1"/>
                        </wps:cNvSpPr>
                        <wps:spPr bwMode="auto">
                          <a:xfrm>
                            <a:off x="3467100" y="0"/>
                            <a:ext cx="1882140" cy="33782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3FE" w14:textId="77777777" w:rsidR="009502FA" w:rsidRPr="00C9342C" w:rsidRDefault="009502FA" w:rsidP="00961AD2">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6162" name="Rectangle 7356"/>
                        <wps:cNvSpPr>
                          <a:spLocks noChangeArrowheads="1"/>
                        </wps:cNvSpPr>
                        <wps:spPr bwMode="auto">
                          <a:xfrm>
                            <a:off x="2705100" y="104775"/>
                            <a:ext cx="190500" cy="16256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63" name="AutoShape 7357"/>
                        <wps:cNvCnPr>
                          <a:cxnSpLocks noChangeShapeType="1"/>
                        </wps:cNvCnPr>
                        <wps:spPr bwMode="auto">
                          <a:xfrm>
                            <a:off x="26955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4" name="Rechteck 6164"/>
                        <wps:cNvSpPr>
                          <a:spLocks noChangeArrowheads="1"/>
                        </wps:cNvSpPr>
                        <wps:spPr bwMode="auto">
                          <a:xfrm>
                            <a:off x="0" y="57150"/>
                            <a:ext cx="501015" cy="287655"/>
                          </a:xfrm>
                          <a:prstGeom prst="rect">
                            <a:avLst/>
                          </a:prstGeom>
                          <a:noFill/>
                          <a:ln>
                            <a:noFill/>
                          </a:ln>
                          <a:extLst/>
                        </wps:spPr>
                        <wps:txbx>
                          <w:txbxContent>
                            <w:p w14:paraId="16F993FF" w14:textId="77777777" w:rsidR="009502FA"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57" o:spid="_x0000_s1961" style="width:421.2pt;height:40.65pt;mso-position-horizontal-relative:char;mso-position-vertical-relative:line" coordsize="53492,5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">
                <v:rect id="Rectangle 7352" o:spid="_x0000_s1962" style="position:absolute;left:3810;width:23107;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jW8sIA&#10;AADdAAAADwAAAGRycy9kb3ducmV2LnhtbERPz2vCMBS+C/sfwhN209TCiqumRRwF2WGwKuz6bN6a&#10;sualNFE7//rlMPD48f3elpPtxZVG3zlWsFomIIgbpztuFZyO1WINwgdkjb1jUvBLHsriabbFXLsb&#10;f9K1Dq2IIexzVGBCGHIpfWPIol+6gThy3260GCIcW6lHvMVw28s0STJpsePYYHCgvaHmp75YBW+X&#10;L1PdnfHvH9Td9Rnd/jU9KPU8n3YbEIGm8BD/uw9aQbZ6iXPjm/gEZP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yNbywgAAAN0AAAAPAAAAAAAAAAAAAAAAAJgCAABkcnMvZG93&#10;bnJldi54bWxQSwUGAAAAAAQABAD1AAAAhwMAAAAA&#10;" fillcolor="#8db3e2" strokeweight="2pt">
                  <v:textbox>
                    <w:txbxContent>
                      <w:p w14:paraId="16F993FC" w14:textId="77777777" w:rsidR="009502FA" w:rsidRPr="00C9342C" w:rsidRDefault="009502FA" w:rsidP="00961AD2">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v:textbox>
                </v:rect>
                <v:shape id="AutoShape 7353" o:spid="_x0000_s1963" type="#_x0000_t32" style="position:absolute;left:28956;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bcUAAADdAAAADwAAAGRycy9kb3ducmV2LnhtbESPQYvCMBSE74L/IbwFb5oq6q5do4gg&#10;iqCiu7jXR/O2LTYvpYm1/nsjCB6HmfmGmc4bU4iaKpdbVtDvRSCIE6tzThX8/qy6XyCcR9ZYWCYF&#10;d3Iwn7VbU4y1vfGR6pNPRYCwi1FB5n0ZS+mSjAy6ni2Jg/dvK4M+yCqVusJbgJtCDqJoLA3mHBYy&#10;LGmZUXI5XY2C+nDef67Ken3w6Xl43A4nf2h2SnU+msU3CE+Nf4df7Y1WMO6PJv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kbcUAAADdAAAADwAAAAAAAAAA&#10;AAAAAAChAgAAZHJzL2Rvd25yZXYueG1sUEsFBgAAAAAEAAQA+QAAAJMDAAAAAA==&#10;" strokeweight="2pt"/>
                <v:rect id="Rectangle 7354" o:spid="_x0000_s1964" style="position:absolute;left:30956;top:2286;width:5010;height:2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s7cIA&#10;AADdAAAADwAAAGRycy9kb3ducmV2LnhtbERPy2oCMRTdF/yHcAV3NfHRYKdGEUEoaBc+oNvL5Doz&#10;dHIzTqJO/94sBJeH854vO1eLG7Wh8mxgNFQgiHNvKy4MnI6b9xmIEJEt1p7JwD8FWC56b3PMrL/z&#10;nm6HWIgUwiFDA2WMTSZlyEtyGIa+IU7c2bcOY4JtIW2L9xTuajlWSkuHFaeGEhtal5T/Ha7OAOqp&#10;vfycJ7vj9qrxs+jU5uNXGTPod6svEJG6+BI/3d/WgB7ptD+9SU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KeztwgAAAN0AAAAPAAAAAAAAAAAAAAAAAJgCAABkcnMvZG93&#10;bnJldi54bWxQSwUGAAAAAAQABAD1AAAAhwMAAAAA&#10;" stroked="f">
                  <v:textbox>
                    <w:txbxContent>
                      <w:p w14:paraId="16F993FD"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55" o:spid="_x0000_s1965" style="position:absolute;left:34671;width:18821;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xiMUA&#10;AADdAAAADwAAAGRycy9kb3ducmV2LnhtbESPQUsDMRCF7wX/QxjBS7HZiGxl27SIIoqn7io9D5vp&#10;7tLNZElim/57Iwg9Pt68781bb5MdxYl8GBxrUIsCBHHrzMCdhu+vt/snECEiGxwdk4YLBdhubmZr&#10;rIw7c02nJnYiQzhUqKGPcaqkDG1PFsPCTcTZOzhvMWbpO2k8njPcjvKhKEppceDc0ONELz21x+bH&#10;5jdUqvfN+/ziPt1rPSjjH3dpqfXdbXpegYiU4vX4P/1hNJSqVPC3JiN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D3GIxQAAAN0AAAAPAAAAAAAAAAAAAAAAAJgCAABkcnMv&#10;ZG93bnJldi54bWxQSwUGAAAAAAQABAD1AAAAigMAAAAA&#10;" filled="f" fillcolor="#8db3e2" strokeweight="2pt">
                  <v:textbox>
                    <w:txbxContent>
                      <w:p w14:paraId="16F993FE" w14:textId="77777777" w:rsidR="009502FA" w:rsidRPr="00C9342C" w:rsidRDefault="009502FA" w:rsidP="00961AD2">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7356" o:spid="_x0000_s1966" style="position:absolute;left:27051;top:1047;width:1905;height:1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tHasUA&#10;AADdAAAADwAAAGRycy9kb3ducmV2LnhtbESPUWvCMBSF3wf7D+EO9jZTC+ukGkWEsYEIm27vl+ba&#10;FpubmqSa+esXQfDxcM75Dme2iKYTJ3K+taxgPMpAEFdWt1wr+Nm9v0xA+ICssbNMCv7Iw2L++DDD&#10;Utszf9NpG2qRIOxLVNCE0JdS+qohg35ke+Lk7a0zGJJ0tdQOzwluOplnWSENtpwWGuxp1VB12A5G&#10;Qb95HT7ejmt3+Z0MXxWuow15VOr5KS6nIALFcA/f2p9aQTEucri+S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0dqxQAAAN0AAAAPAAAAAAAAAAAAAAAAAJgCAABkcnMv&#10;ZG93bnJldi54bWxQSwUGAAAAAAQABAD1AAAAigMAAAAA&#10;" strokeweight="2pt"/>
                <v:shape id="AutoShape 7357" o:spid="_x0000_s1967" type="#_x0000_t32" style="position:absolute;left:26955;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PZOsYAAADdAAAADwAAAGRycy9kb3ducmV2LnhtbESPQWvCQBSE7wX/w/IK3pqNraQ1ukop&#10;iFJQSSp6fWRfk2D2bciuMf333YLQ4zAz3zCL1WAa0VPnassKJlEMgriwuuZSwfFr/fQGwnlkjY1l&#10;UvBDDlbL0cMCU21vnFGf+1IECLsUFVTet6mUrqjIoItsSxy8b9sZ9EF2pdQd3gLcNPI5jhNpsOaw&#10;UGFLHxUVl/xqFPSH0/513fabgy9P0+xzOjuj2Sk1fhze5yA8Df4/fG9vtYJkkrz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j2TrGAAAA3QAAAA8AAAAAAAAA&#10;AAAAAAAAoQIAAGRycy9kb3ducmV2LnhtbFBLBQYAAAAABAAEAPkAAACUAwAAAAA=&#10;" strokeweight="2pt"/>
                <v:rect id="Rechteck 6164" o:spid="_x0000_s1968" style="position:absolute;top:571;width:5010;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QS+8YA&#10;AADdAAAADwAAAGRycy9kb3ducmV2LnhtbESP3WrCQBSE7wu+w3IEb4pulBIkuooI0lAK0vhzfcge&#10;k2D2bMxuk/Ttu4WCl8PMfMOst4OpRUetqywrmM8iEMS51RUXCs6nw3QJwnlkjbVlUvBDDrab0csa&#10;E217/qIu84UIEHYJKii9bxIpXV6SQTezDXHwbrY16INsC6lb7APc1HIRRbE0WHFYKLGhfUn5Pfs2&#10;Cvr82F1Pn+/y+HpNLT/Sxz67fCg1GQ+7FQhPg3+G/9upVhDP4zf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QS+8YAAADdAAAADwAAAAAAAAAAAAAAAACYAgAAZHJz&#10;L2Rvd25yZXYueG1sUEsFBgAAAAAEAAQA9QAAAIsDAAAAAA==&#10;" filled="f" stroked="f">
                  <v:textbox>
                    <w:txbxContent>
                      <w:p w14:paraId="16F993FF" w14:textId="77777777" w:rsidR="009502FA" w:rsidRDefault="009502FA" w:rsidP="00961AD2">
                        <w:pPr>
                          <w:rPr>
                            <w:rFonts w:cs="Arial"/>
                            <w:b/>
                            <w:sz w:val="24"/>
                            <w:szCs w:val="24"/>
                            <w:lang w:val="de-DE"/>
                          </w:rPr>
                        </w:pPr>
                        <w:r>
                          <w:rPr>
                            <w:rFonts w:cs="Arial"/>
                            <w:b/>
                            <w:sz w:val="24"/>
                            <w:szCs w:val="24"/>
                            <w:lang w:val="de-DE"/>
                          </w:rPr>
                          <w:t>0..1</w:t>
                        </w:r>
                      </w:p>
                    </w:txbxContent>
                  </v:textbox>
                </v:rect>
                <w10:anchorlock/>
              </v:group>
            </w:pict>
          </mc:Fallback>
        </mc:AlternateContent>
      </w:r>
    </w:p>
    <w:p w14:paraId="16F98EDE" w14:textId="77777777" w:rsidR="00961AD2" w:rsidRDefault="00961AD2" w:rsidP="00961AD2"/>
    <w:p w14:paraId="16F98EDF" w14:textId="77777777" w:rsidR="00961AD2" w:rsidRDefault="00961AD2" w:rsidP="00961AD2"/>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961AD2" w:rsidRPr="00AD4FE7" w14:paraId="16F98EE7" w14:textId="77777777" w:rsidTr="002A4792">
        <w:trPr>
          <w:cantSplit/>
          <w:trHeight w:val="330"/>
        </w:trPr>
        <w:tc>
          <w:tcPr>
            <w:tcW w:w="1056" w:type="pct"/>
            <w:shd w:val="clear" w:color="auto" w:fill="FFFFCC"/>
            <w:noWrap/>
            <w:vAlign w:val="center"/>
            <w:hideMark/>
          </w:tcPr>
          <w:p w14:paraId="16F98EE0"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EE1"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EE2"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EE3"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EE4"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EE5"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EE6" w14:textId="77777777" w:rsidR="00961AD2" w:rsidRPr="00A370B7" w:rsidRDefault="00961AD2"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961AD2" w:rsidRPr="00AD4FE7" w14:paraId="16F98EEF" w14:textId="77777777" w:rsidTr="002A4792">
        <w:trPr>
          <w:cantSplit/>
          <w:trHeight w:val="315"/>
        </w:trPr>
        <w:tc>
          <w:tcPr>
            <w:tcW w:w="1056" w:type="pct"/>
            <w:shd w:val="clear" w:color="auto" w:fill="92D050"/>
            <w:noWrap/>
            <w:vAlign w:val="center"/>
            <w:hideMark/>
          </w:tcPr>
          <w:p w14:paraId="16F98EE8" w14:textId="77777777" w:rsidR="00961AD2" w:rsidRPr="00A370B7" w:rsidRDefault="00961AD2" w:rsidP="002A4792">
            <w:pPr>
              <w:spacing w:line="240" w:lineRule="auto"/>
              <w:rPr>
                <w:rFonts w:cs="Arial"/>
                <w:bCs/>
                <w:sz w:val="16"/>
                <w:szCs w:val="20"/>
              </w:rPr>
            </w:pPr>
            <w:r w:rsidRPr="00A370B7">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EE9"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EEA"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hideMark/>
          </w:tcPr>
          <w:p w14:paraId="16F98EEB"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EEC"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ID123</w:t>
            </w:r>
          </w:p>
        </w:tc>
        <w:tc>
          <w:tcPr>
            <w:tcW w:w="302" w:type="pct"/>
            <w:shd w:val="clear" w:color="auto" w:fill="92D050"/>
            <w:noWrap/>
            <w:vAlign w:val="center"/>
            <w:hideMark/>
          </w:tcPr>
          <w:p w14:paraId="16F98EED" w14:textId="77777777" w:rsidR="00961AD2" w:rsidRPr="00A370B7" w:rsidRDefault="00961AD2" w:rsidP="002A479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1" w:type="pct"/>
            <w:shd w:val="clear" w:color="auto" w:fill="92D050"/>
            <w:vAlign w:val="center"/>
          </w:tcPr>
          <w:p w14:paraId="16F98EEE" w14:textId="77777777" w:rsidR="00961AD2" w:rsidRPr="00A370B7" w:rsidRDefault="00883C37" w:rsidP="002A4792">
            <w:pPr>
              <w:spacing w:line="240" w:lineRule="auto"/>
              <w:rPr>
                <w:rFonts w:eastAsia="Times New Roman"/>
                <w:color w:val="000000"/>
                <w:sz w:val="16"/>
                <w:lang w:eastAsia="de-DE"/>
              </w:rPr>
            </w:pPr>
            <w:r>
              <w:rPr>
                <w:rFonts w:eastAsia="Times New Roman"/>
                <w:color w:val="000000"/>
                <w:sz w:val="16"/>
                <w:lang w:eastAsia="de-DE"/>
              </w:rPr>
              <w:t>VAT identification number (Ship to address</w:t>
            </w:r>
            <w:r w:rsidR="00961AD2" w:rsidRPr="00A370B7">
              <w:rPr>
                <w:rFonts w:eastAsia="Times New Roman"/>
                <w:color w:val="000000"/>
                <w:sz w:val="16"/>
                <w:lang w:eastAsia="de-DE"/>
              </w:rPr>
              <w:t>): The European Union requires a VAT (value added tax) identification number on invoices between entities registered for VAT</w:t>
            </w:r>
          </w:p>
        </w:tc>
      </w:tr>
    </w:tbl>
    <w:p w14:paraId="16F98EF0" w14:textId="77777777" w:rsidR="00961AD2" w:rsidRDefault="00961AD2" w:rsidP="00ED6A0B">
      <w:pPr>
        <w:pStyle w:val="berschrift6"/>
      </w:pPr>
      <w:r w:rsidRPr="00D042D4">
        <w:t>TaxNumbe</w:t>
      </w:r>
      <w:r>
        <w:t>r</w:t>
      </w:r>
    </w:p>
    <w:p w14:paraId="16F98EF1" w14:textId="77777777" w:rsidR="00961AD2" w:rsidRDefault="00961AD2" w:rsidP="00961AD2"/>
    <w:p w14:paraId="16F98EF2" w14:textId="77777777" w:rsidR="00961AD2" w:rsidRDefault="00961AD2" w:rsidP="00961AD2">
      <w:r>
        <w:rPr>
          <w:noProof/>
          <w:lang w:eastAsia="zh-TW"/>
        </w:rPr>
        <mc:AlternateContent>
          <mc:Choice Requires="wpg">
            <w:drawing>
              <wp:inline distT="0" distB="0" distL="0" distR="0" wp14:anchorId="16F9922C" wp14:editId="16F9922D">
                <wp:extent cx="6779895" cy="741045"/>
                <wp:effectExtent l="0" t="0" r="20955" b="1905"/>
                <wp:docPr id="6165" name="Gruppieren 6165"/>
                <wp:cNvGraphicFramePr/>
                <a:graphic xmlns:a="http://schemas.openxmlformats.org/drawingml/2006/main">
                  <a:graphicData uri="http://schemas.microsoft.com/office/word/2010/wordprocessingGroup">
                    <wpg:wgp>
                      <wpg:cNvGrpSpPr/>
                      <wpg:grpSpPr>
                        <a:xfrm>
                          <a:off x="0" y="0"/>
                          <a:ext cx="6779895" cy="741045"/>
                          <a:chOff x="0" y="0"/>
                          <a:chExt cx="6779895" cy="741045"/>
                        </a:xfrm>
                      </wpg:grpSpPr>
                      <wps:wsp>
                        <wps:cNvPr id="6215" name="Rectangle 7359"/>
                        <wps:cNvSpPr>
                          <a:spLocks noChangeArrowheads="1"/>
                        </wps:cNvSpPr>
                        <wps:spPr bwMode="auto">
                          <a:xfrm>
                            <a:off x="569595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00" w14:textId="77777777" w:rsidR="009502FA" w:rsidRPr="0092092D" w:rsidRDefault="009502FA" w:rsidP="00961AD2">
                              <w:pPr>
                                <w:spacing w:line="240" w:lineRule="auto"/>
                              </w:pPr>
                              <w:proofErr w:type="gramStart"/>
                              <w:r>
                                <w:rPr>
                                  <w:rFonts w:cs="Arial"/>
                                  <w:bCs/>
                                  <w:szCs w:val="20"/>
                                </w:rPr>
                                <w:t>attributes</w:t>
                              </w:r>
                              <w:proofErr w:type="gramEnd"/>
                            </w:p>
                            <w:p w14:paraId="16F99401" w14:textId="77777777" w:rsidR="009502FA" w:rsidRDefault="009502FA" w:rsidP="00961AD2">
                              <w:pPr>
                                <w:spacing w:line="240" w:lineRule="auto"/>
                                <w:rPr>
                                  <w:noProof/>
                                  <w:lang w:val="de-DE" w:eastAsia="de-DE"/>
                                </w:rPr>
                              </w:pPr>
                            </w:p>
                            <w:p w14:paraId="16F99402" w14:textId="77777777" w:rsidR="009502FA" w:rsidRPr="00C9342C" w:rsidRDefault="009502FA" w:rsidP="00961AD2">
                              <w:pPr>
                                <w:spacing w:line="240" w:lineRule="auto"/>
                              </w:pPr>
                            </w:p>
                          </w:txbxContent>
                        </wps:txbx>
                        <wps:bodyPr rot="0" vert="horz" wrap="square" lIns="91440" tIns="45720" rIns="91440" bIns="45720" anchor="t" anchorCtr="0" upright="1">
                          <a:noAutofit/>
                        </wps:bodyPr>
                      </wps:wsp>
                      <wps:wsp>
                        <wps:cNvPr id="6216" name="Rectangle 7360"/>
                        <wps:cNvSpPr>
                          <a:spLocks noChangeArrowheads="1"/>
                        </wps:cNvSpPr>
                        <wps:spPr bwMode="auto">
                          <a:xfrm>
                            <a:off x="5695950" y="247650"/>
                            <a:ext cx="1083945" cy="297815"/>
                          </a:xfrm>
                          <a:prstGeom prst="rect">
                            <a:avLst/>
                          </a:prstGeom>
                          <a:solidFill>
                            <a:srgbClr val="FFFFFF"/>
                          </a:solidFill>
                          <a:ln w="9525">
                            <a:solidFill>
                              <a:srgbClr val="000000"/>
                            </a:solidFill>
                            <a:miter lim="800000"/>
                            <a:headEnd/>
                            <a:tailEnd/>
                          </a:ln>
                        </wps:spPr>
                        <wps:txbx>
                          <w:txbxContent>
                            <w:p w14:paraId="16F99403" w14:textId="77777777" w:rsidR="009502FA" w:rsidRDefault="009502FA" w:rsidP="00961AD2">
                              <w:proofErr w:type="spellStart"/>
                              <w:proofErr w:type="gramStart"/>
                              <w:r w:rsidRPr="0008007C">
                                <w:t>schemeName</w:t>
                              </w:r>
                              <w:proofErr w:type="spellEnd"/>
                              <w:proofErr w:type="gramEnd"/>
                            </w:p>
                          </w:txbxContent>
                        </wps:txbx>
                        <wps:bodyPr rot="0" vert="horz" wrap="square" lIns="91440" tIns="45720" rIns="91440" bIns="45720" anchor="t" anchorCtr="0" upright="1">
                          <a:noAutofit/>
                        </wps:bodyPr>
                      </wps:wsp>
                      <wps:wsp>
                        <wps:cNvPr id="6220" name="AutoShape 7361"/>
                        <wps:cNvCnPr>
                          <a:cxnSpLocks noChangeShapeType="1"/>
                        </wps:cNvCnPr>
                        <wps:spPr bwMode="auto">
                          <a:xfrm>
                            <a:off x="5372100" y="37147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235" name="Rectangle 7362"/>
                        <wps:cNvSpPr>
                          <a:spLocks noChangeArrowheads="1"/>
                        </wps:cNvSpPr>
                        <wps:spPr bwMode="auto">
                          <a:xfrm>
                            <a:off x="400050" y="219075"/>
                            <a:ext cx="2310765" cy="344805"/>
                          </a:xfrm>
                          <a:prstGeom prst="rect">
                            <a:avLst/>
                          </a:prstGeom>
                          <a:solidFill>
                            <a:srgbClr val="8DB3E2"/>
                          </a:solidFill>
                          <a:ln w="25400">
                            <a:solidFill>
                              <a:srgbClr val="000000"/>
                            </a:solidFill>
                            <a:miter lim="800000"/>
                            <a:headEnd/>
                            <a:tailEnd/>
                          </a:ln>
                        </wps:spPr>
                        <wps:txbx>
                          <w:txbxContent>
                            <w:p w14:paraId="16F99404" w14:textId="77777777" w:rsidR="009502FA" w:rsidRPr="00C9342C" w:rsidRDefault="009502FA" w:rsidP="00961AD2">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wps:txbx>
                        <wps:bodyPr rot="0" vert="horz" wrap="square" lIns="91440" tIns="45720" rIns="91440" bIns="45720" anchor="t" anchorCtr="0" upright="1">
                          <a:noAutofit/>
                        </wps:bodyPr>
                      </wps:wsp>
                      <wps:wsp>
                        <wps:cNvPr id="6243" name="AutoShape 7363"/>
                        <wps:cNvCnPr>
                          <a:cxnSpLocks noChangeShapeType="1"/>
                        </wps:cNvCnPr>
                        <wps:spPr bwMode="auto">
                          <a:xfrm>
                            <a:off x="2914650" y="4095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44" name="Rectangle 7364"/>
                        <wps:cNvSpPr>
                          <a:spLocks noChangeArrowheads="1"/>
                        </wps:cNvSpPr>
                        <wps:spPr bwMode="auto">
                          <a:xfrm>
                            <a:off x="3114675" y="4476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5"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45" name="Rectangle 7365"/>
                        <wps:cNvSpPr>
                          <a:spLocks noChangeArrowheads="1"/>
                        </wps:cNvSpPr>
                        <wps:spPr bwMode="auto">
                          <a:xfrm>
                            <a:off x="3486150" y="219075"/>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06" w14:textId="77777777" w:rsidR="009502FA" w:rsidRPr="0092092D" w:rsidRDefault="009502FA" w:rsidP="00961AD2">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6246" name="Rectangle 7366"/>
                        <wps:cNvSpPr>
                          <a:spLocks noChangeArrowheads="1"/>
                        </wps:cNvSpPr>
                        <wps:spPr bwMode="auto">
                          <a:xfrm>
                            <a:off x="2724150" y="3333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265" name="AutoShape 7367"/>
                        <wps:cNvCnPr>
                          <a:cxnSpLocks noChangeShapeType="1"/>
                        </wps:cNvCnPr>
                        <wps:spPr bwMode="auto">
                          <a:xfrm>
                            <a:off x="2714625" y="4095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44" name="Rechteck 744"/>
                        <wps:cNvSpPr>
                          <a:spLocks noChangeArrowheads="1"/>
                        </wps:cNvSpPr>
                        <wps:spPr bwMode="auto">
                          <a:xfrm>
                            <a:off x="0" y="266700"/>
                            <a:ext cx="501015" cy="293370"/>
                          </a:xfrm>
                          <a:prstGeom prst="rect">
                            <a:avLst/>
                          </a:prstGeom>
                          <a:noFill/>
                          <a:ln>
                            <a:noFill/>
                          </a:ln>
                          <a:extLst/>
                        </wps:spPr>
                        <wps:txbx>
                          <w:txbxContent>
                            <w:p w14:paraId="16F99407" w14:textId="77777777" w:rsidR="009502FA"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65" o:spid="_x0000_s1969" style="width:533.85pt;height:58.35pt;mso-position-horizontal-relative:char;mso-position-vertical-relative:line" coordsize="67798,7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">
                <v:rect id="Rectangle 7359" o:spid="_x0000_s1970" style="position:absolute;left:56959;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FCMYA&#10;AADdAAAADwAAAGRycy9kb3ducmV2LnhtbESPQWvCQBSE70L/w/IKvYhuohhK6iqltSB40VjE4zP7&#10;mqTNvg27W03/fVcQPA4z8w0zX/amFWdyvrGsIB0nIIhLqxuuFHzuP0bPIHxA1thaJgV/5GG5eBjM&#10;Mdf2wjs6F6ESEcI+RwV1CF0upS9rMujHtiOO3pd1BkOUrpLa4SXCTSsnSZJJgw3HhRo7equp/Cl+&#10;jYJ9uj0U33xyG39cvQ/DxkxXbJR6euxfX0AE6sM9fGuvtYJsks7g+iY+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FCMYAAADdAAAADwAAAAAAAAAAAAAAAACYAgAAZHJz&#10;L2Rvd25yZXYueG1sUEsFBgAAAAAEAAQA9QAAAIsDAAAAAA==&#10;" filled="f" fillcolor="#8db3e2" strokeweight="1pt">
                  <v:textbox>
                    <w:txbxContent>
                      <w:p w14:paraId="16F99400" w14:textId="77777777" w:rsidR="009502FA" w:rsidRPr="0092092D" w:rsidRDefault="009502FA" w:rsidP="00961AD2">
                        <w:pPr>
                          <w:spacing w:line="240" w:lineRule="auto"/>
                        </w:pPr>
                        <w:proofErr w:type="gramStart"/>
                        <w:r>
                          <w:rPr>
                            <w:rFonts w:cs="Arial"/>
                            <w:bCs/>
                            <w:szCs w:val="20"/>
                          </w:rPr>
                          <w:t>attributes</w:t>
                        </w:r>
                        <w:proofErr w:type="gramEnd"/>
                      </w:p>
                      <w:p w14:paraId="16F99401" w14:textId="77777777" w:rsidR="009502FA" w:rsidRDefault="009502FA" w:rsidP="00961AD2">
                        <w:pPr>
                          <w:spacing w:line="240" w:lineRule="auto"/>
                          <w:rPr>
                            <w:noProof/>
                            <w:lang w:val="de-DE" w:eastAsia="de-DE"/>
                          </w:rPr>
                        </w:pPr>
                      </w:p>
                      <w:p w14:paraId="16F99402" w14:textId="77777777" w:rsidR="009502FA" w:rsidRPr="00C9342C" w:rsidRDefault="009502FA" w:rsidP="00961AD2">
                        <w:pPr>
                          <w:spacing w:line="240" w:lineRule="auto"/>
                        </w:pPr>
                      </w:p>
                    </w:txbxContent>
                  </v:textbox>
                </v:rect>
                <v:rect id="Rectangle 7360" o:spid="_x0000_s1971" style="position:absolute;left:56959;top:2476;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TSVcYA&#10;AADdAAAADwAAAGRycy9kb3ducmV2LnhtbESPQWvCQBSE70L/w/IKvenGFEKbukqpKHpM4qW31+xr&#10;kjb7NmTXJPrrXaHQ4zAz3zCrzWRaMVDvGssKlosIBHFpdcOVglOxm7+AcB5ZY2uZFFzIwWb9MFth&#10;qu3IGQ25r0SAsEtRQe19l0rpypoMuoXtiIP3bXuDPsi+krrHMcBNK+MoSqTBhsNCjR191FT+5mej&#10;4KuJT3jNin1kXnfP/jgVP+fPrVJPj9P7GwhPk/8P/7UPWkESLxO4vw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TSVcYAAADdAAAADwAAAAAAAAAAAAAAAACYAgAAZHJz&#10;L2Rvd25yZXYueG1sUEsFBgAAAAAEAAQA9QAAAIsDAAAAAA==&#10;">
                  <v:textbox>
                    <w:txbxContent>
                      <w:p w14:paraId="16F99403" w14:textId="77777777" w:rsidR="009502FA" w:rsidRDefault="009502FA" w:rsidP="00961AD2">
                        <w:proofErr w:type="spellStart"/>
                        <w:proofErr w:type="gramStart"/>
                        <w:r w:rsidRPr="0008007C">
                          <w:t>schemeName</w:t>
                        </w:r>
                        <w:proofErr w:type="spellEnd"/>
                        <w:proofErr w:type="gramEnd"/>
                      </w:p>
                    </w:txbxContent>
                  </v:textbox>
                </v:rect>
                <v:shape id="AutoShape 7361" o:spid="_x0000_s1972" type="#_x0000_t32" style="position:absolute;left:53721;top:3714;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rSgsIAAADdAAAADwAAAGRycy9kb3ducmV2LnhtbERPy4rCMBTdC/MP4QqzkTG1C+10msoo&#10;DIg7HwwuL821LTY3pUlr/XuzEFwezjtbj6YRA3WutqxgMY9AEBdW11wqOJ/+vhIQziNrbCyTggc5&#10;WOcfkwxTbe98oOHoSxFC2KWooPK+TaV0RUUG3dy2xIG72s6gD7Arpe7wHsJNI+MoWkqDNYeGClva&#10;VlTcjr1R0Df72an/94uh3Ayra/KdXMaLU+pzOv7+gPA0+rf45d5pBcs4DvvDm/AEZP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rSgsIAAADdAAAADwAAAAAAAAAAAAAA&#10;AAChAgAAZHJzL2Rvd25yZXYueG1sUEsFBgAAAAAEAAQA+QAAAJADAAAAAA==&#10;" strokeweight="1pt"/>
                <v:rect id="Rectangle 7362" o:spid="_x0000_s1973" style="position:absolute;left:4000;top:2190;width:231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9sMQA&#10;AADdAAAADwAAAGRycy9kb3ducmV2LnhtbESPQYvCMBSE78L+h/AWvGm6FWWtRllcBPEg6Apen82z&#10;Kdu8lCZq9dcbQfA4zMw3zHTe2kpcqPGlYwVf/QQEce50yYWC/d+y9w3CB2SNlWNScCMP89lHZ4qZ&#10;dlfe0mUXChEh7DNUYEKoMyl9bsii77uaOHon11gMUTaF1A1eI9xWMk2SkbRYclwwWNPCUP6/O1sF&#10;v+eDWd6d8esNlXd9RLcYpyulup/tzwREoDa8w6/2SisYpYMh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z/bDEAAAA3QAAAA8AAAAAAAAAAAAAAAAAmAIAAGRycy9k&#10;b3ducmV2LnhtbFBLBQYAAAAABAAEAPUAAACJAwAAAAA=&#10;" fillcolor="#8db3e2" strokeweight="2pt">
                  <v:textbox>
                    <w:txbxContent>
                      <w:p w14:paraId="16F99404" w14:textId="77777777" w:rsidR="009502FA" w:rsidRPr="00C9342C" w:rsidRDefault="009502FA" w:rsidP="00961AD2">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v:textbox>
                </v:rect>
                <v:shape id="AutoShape 7363" o:spid="_x0000_s1974" type="#_x0000_t32" style="position:absolute;left:29146;top:409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PkJsYAAADdAAAADwAAAGRycy9kb3ducmV2LnhtbESPW2vCQBSE3wv+h+UIvtWNNniJriIF&#10;UQpVvKCvh+wxCWbPhuwa03/fLRR8HGbmG2a+bE0pGqpdYVnBoB+BIE6tLjhTcD6t3ycgnEfWWFom&#10;BT/kYLnovM0x0fbJB2qOPhMBwi5BBbn3VSKlS3My6Pq2Ig7ezdYGfZB1JnWNzwA3pRxG0UgaLDgs&#10;5FjRZ07p/fgwCpr9ZTdeV81m77NLfPiKp1c030r1uu1qBsJT61/h//ZWKxgN4w/4exOe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z5CbGAAAA3QAAAA8AAAAAAAAA&#10;AAAAAAAAoQIAAGRycy9kb3ducmV2LnhtbFBLBQYAAAAABAAEAPkAAACUAwAAAAA=&#10;" strokeweight="2pt"/>
                <v:rect id="Rectangle 7364" o:spid="_x0000_s1975" style="position:absolute;left:31146;top:447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X8sYA&#10;AADdAAAADwAAAGRycy9kb3ducmV2LnhtbESPT2vCQBTE74LfYXlCb7qrTUObZhUpCIW2B6PQ6yP7&#10;8gezb2N21fTbdwsFj8PM/IbJN6PtxJUG3zrWsFwoEMSlMy3XGo6H3fwZhA/IBjvHpOGHPGzW00mO&#10;mXE33tO1CLWIEPYZamhC6DMpfdmQRb9wPXH0KjdYDFEOtTQD3iLcdnKlVCotthwXGuzpraHyVFys&#10;BkwTc/6qHj8PH5cUX+pR7Z6+ldYPs3H7CiLQGO7h//a70ZCukgT+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LX8sYAAADdAAAADwAAAAAAAAAAAAAAAACYAgAAZHJz&#10;L2Rvd25yZXYueG1sUEsFBgAAAAAEAAQA9QAAAIsDAAAAAA==&#10;" stroked="f">
                  <v:textbox>
                    <w:txbxContent>
                      <w:p w14:paraId="16F99405"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65" o:spid="_x0000_s1976" style="position:absolute;left:34861;top:2190;width:188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RKl8YA&#10;AADdAAAADwAAAGRycy9kb3ducmV2LnhtbESPQWsCMRCF7wX/Q5hCL6VmV9SWrVHEIhZP7rb0PGym&#10;u0s3kyWJGv99IwgeH2/e9+YtVtH04kTOd5YV5OMMBHFtdceNgu+v7csbCB+QNfaWScGFPKyWo4cF&#10;FtqeuaRTFRqRIOwLVNCGMBRS+rolg35sB+Lk/VpnMCTpGqkdnhPc9HKSZXNpsOPU0OJAm5bqv+po&#10;0ht5LH+q3fPF7u1H2eXaTQ/xVamnx7h+BxEohvvxLf2pFcwn0xlc1yQE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RKl8YAAADdAAAADwAAAAAAAAAAAAAAAACYAgAAZHJz&#10;L2Rvd25yZXYueG1sUEsFBgAAAAAEAAQA9QAAAIsDAAAAAA==&#10;" filled="f" fillcolor="#8db3e2" strokeweight="2pt">
                  <v:textbox>
                    <w:txbxContent>
                      <w:p w14:paraId="16F99406" w14:textId="77777777" w:rsidR="009502FA" w:rsidRPr="0092092D" w:rsidRDefault="009502FA" w:rsidP="00961AD2">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7366" o:spid="_x0000_s1977" style="position:absolute;left:27241;top:33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B8dcUA&#10;AADdAAAADwAAAGRycy9kb3ducmV2LnhtbESPUWvCMBSF3wX/Q7jC3mZq2ap0RhFhbCDCdNv7pblr&#10;y5qbmqSa7debwcDHwznnO5zlOppOnMn51rKC2TQDQVxZ3XKt4OP9+X4BwgdkjZ1lUvBDHtar8WiJ&#10;pbYXPtD5GGqRIOxLVNCE0JdS+qohg35qe+LkfVlnMCTpaqkdXhLcdDLPskIabDktNNjTtqHq+zgY&#10;Bf3+cXiZn3bu93MxvFW4izbkUam7Sdw8gQgUwy38337VCor8oYC/N+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0Hx1xQAAAN0AAAAPAAAAAAAAAAAAAAAAAJgCAABkcnMv&#10;ZG93bnJldi54bWxQSwUGAAAAAAQABAD1AAAAigMAAAAA&#10;" strokeweight="2pt"/>
                <v:shape id="AutoShape 7367" o:spid="_x0000_s1978" type="#_x0000_t32" style="position:absolute;left:27146;top:409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FqcYAAADdAAAADwAAAGRycy9kb3ducmV2LnhtbESP3WrCQBSE7wXfYTlC73Sj2KjRVaQg&#10;LUIVf9DbQ/aYBLNnQ3Yb49t3CwUvh5n5hlmsWlOKhmpXWFYwHEQgiFOrC84UnE+b/hSE88gaS8uk&#10;4EkOVstuZ4GJtg8+UHP0mQgQdgkqyL2vEildmpNBN7AVcfButjbog6wzqWt8BLgp5SiKYmmw4LCQ&#10;Y0UfOaX3449R0Owvu8mmaj73PruMD9vx7IrmW6m3Xrueg/DU+lf4v/2lFcSj+B3+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jhanGAAAA3QAAAA8AAAAAAAAA&#10;AAAAAAAAoQIAAGRycy9kb3ducmV2LnhtbFBLBQYAAAAABAAEAPkAAACUAwAAAAA=&#10;" strokeweight="2pt"/>
                <v:rect id="Rechteck 744" o:spid="_x0000_s1979" style="position:absolute;top:266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jmKcUA&#10;AADcAAAADwAAAGRycy9kb3ducmV2LnhtbESPQWvCQBSE70L/w/KEXkrdWEQldZUiSIMIYrSeH9nX&#10;JJh9G7PbJP57Vyh4HGbmG2ax6k0lWmpcaVnBeBSBIM6sLjlXcDpu3ucgnEfWWFkmBTdysFq+DBYY&#10;a9vxgdrU5yJA2MWooPC+jqV0WUEG3cjWxMH7tY1BH2STS91gF+Cmkh9RNJUGSw4LBda0Lii7pH9G&#10;QZft2/Nx9y33b+fE8jW5rtOfrVKvw/7rE4Sn3j/D/+1EK5hNJ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aOYpxQAAANwAAAAPAAAAAAAAAAAAAAAAAJgCAABkcnMv&#10;ZG93bnJldi54bWxQSwUGAAAAAAQABAD1AAAAigMAAAAA&#10;" filled="f" stroked="f">
                  <v:textbox>
                    <w:txbxContent>
                      <w:p w14:paraId="16F99407" w14:textId="77777777" w:rsidR="009502FA" w:rsidRDefault="009502FA" w:rsidP="00961AD2">
                        <w:pPr>
                          <w:rPr>
                            <w:rFonts w:cs="Arial"/>
                            <w:b/>
                            <w:sz w:val="24"/>
                            <w:szCs w:val="24"/>
                            <w:lang w:val="de-DE"/>
                          </w:rPr>
                        </w:pPr>
                        <w:r>
                          <w:rPr>
                            <w:rFonts w:cs="Arial"/>
                            <w:b/>
                            <w:sz w:val="24"/>
                            <w:szCs w:val="24"/>
                            <w:lang w:val="de-DE"/>
                          </w:rPr>
                          <w:t>0..1</w:t>
                        </w:r>
                      </w:p>
                    </w:txbxContent>
                  </v:textbox>
                </v:rect>
                <w10:anchorlock/>
              </v:group>
            </w:pict>
          </mc:Fallback>
        </mc:AlternateContent>
      </w:r>
    </w:p>
    <w:p w14:paraId="16F98EF3" w14:textId="77777777" w:rsidR="00961AD2" w:rsidRDefault="00961AD2" w:rsidP="00961AD2"/>
    <w:p w14:paraId="16F98EF4" w14:textId="77777777" w:rsidR="00961AD2" w:rsidRDefault="00961AD2" w:rsidP="00961AD2"/>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961AD2" w:rsidRPr="00AD4FE7" w14:paraId="16F98EFC" w14:textId="77777777" w:rsidTr="002A4792">
        <w:trPr>
          <w:cantSplit/>
          <w:trHeight w:val="330"/>
        </w:trPr>
        <w:tc>
          <w:tcPr>
            <w:tcW w:w="1056" w:type="pct"/>
            <w:shd w:val="clear" w:color="auto" w:fill="FFFFCC"/>
            <w:noWrap/>
            <w:vAlign w:val="center"/>
            <w:hideMark/>
          </w:tcPr>
          <w:p w14:paraId="16F98EF5"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EF6"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EF7"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EF8"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EF9"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EFA" w14:textId="77777777" w:rsidR="00961AD2" w:rsidRPr="00A370B7" w:rsidRDefault="00961AD2"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8EFB" w14:textId="77777777" w:rsidR="00961AD2" w:rsidRPr="00A370B7" w:rsidRDefault="00961AD2"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961AD2" w:rsidRPr="00AD4FE7" w14:paraId="16F98F06" w14:textId="77777777" w:rsidTr="002A4792">
        <w:trPr>
          <w:cantSplit/>
          <w:trHeight w:val="315"/>
        </w:trPr>
        <w:tc>
          <w:tcPr>
            <w:tcW w:w="1056" w:type="pct"/>
            <w:shd w:val="clear" w:color="auto" w:fill="92D050"/>
            <w:noWrap/>
            <w:vAlign w:val="center"/>
            <w:hideMark/>
          </w:tcPr>
          <w:p w14:paraId="16F98EFD" w14:textId="77777777" w:rsidR="00961AD2" w:rsidRPr="0088451B" w:rsidRDefault="00961AD2"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8EFE"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EFF"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hideMark/>
          </w:tcPr>
          <w:p w14:paraId="16F98F00"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8F01" w14:textId="77777777" w:rsidR="00961AD2" w:rsidRPr="00A370B7" w:rsidRDefault="00961AD2"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220115</w:t>
            </w:r>
          </w:p>
        </w:tc>
        <w:tc>
          <w:tcPr>
            <w:tcW w:w="302" w:type="pct"/>
            <w:shd w:val="clear" w:color="auto" w:fill="92D050"/>
            <w:noWrap/>
            <w:vAlign w:val="center"/>
            <w:hideMark/>
          </w:tcPr>
          <w:p w14:paraId="16F98F02" w14:textId="77777777" w:rsidR="00961AD2" w:rsidRPr="00A370B7" w:rsidRDefault="00961AD2" w:rsidP="002A479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1" w:type="pct"/>
            <w:shd w:val="clear" w:color="auto" w:fill="92D050"/>
            <w:vAlign w:val="center"/>
          </w:tcPr>
          <w:p w14:paraId="16F98F03" w14:textId="77777777" w:rsidR="00961AD2" w:rsidRPr="00A370B7" w:rsidRDefault="00961AD2" w:rsidP="002A4792">
            <w:pPr>
              <w:spacing w:line="240" w:lineRule="auto"/>
              <w:rPr>
                <w:rFonts w:eastAsia="Times New Roman"/>
                <w:color w:val="000000"/>
                <w:sz w:val="16"/>
                <w:lang w:eastAsia="de-DE"/>
              </w:rPr>
            </w:pPr>
            <w:r w:rsidRPr="00A370B7">
              <w:rPr>
                <w:rFonts w:eastAsia="Times New Roman"/>
                <w:color w:val="000000"/>
                <w:sz w:val="16"/>
                <w:lang w:eastAsia="de-DE"/>
              </w:rPr>
              <w:t>If attribute “schemeName” is equal to value “"</w:t>
            </w:r>
            <w:r w:rsidRPr="00851E4B">
              <w:rPr>
                <w:rFonts w:eastAsia="Times New Roman"/>
                <w:b/>
                <w:color w:val="000000"/>
                <w:sz w:val="16"/>
                <w:lang w:eastAsia="de-DE"/>
              </w:rPr>
              <w:t>Local</w:t>
            </w:r>
            <w:r w:rsidRPr="00A370B7">
              <w:rPr>
                <w:rFonts w:eastAsia="Times New Roman"/>
                <w:color w:val="000000"/>
                <w:sz w:val="16"/>
                <w:lang w:eastAsia="de-DE"/>
              </w:rPr>
              <w:t>”, the following assignment is valid:</w:t>
            </w:r>
          </w:p>
          <w:p w14:paraId="16F98F04" w14:textId="77777777" w:rsidR="00961AD2" w:rsidRPr="00A370B7" w:rsidRDefault="00961AD2" w:rsidP="002A4792">
            <w:pPr>
              <w:spacing w:line="240" w:lineRule="auto"/>
              <w:rPr>
                <w:rFonts w:eastAsia="Times New Roman"/>
                <w:color w:val="000000"/>
                <w:sz w:val="16"/>
                <w:lang w:eastAsia="de-DE"/>
              </w:rPr>
            </w:pPr>
          </w:p>
          <w:p w14:paraId="16F98F05" w14:textId="77777777" w:rsidR="00961AD2" w:rsidRPr="00A370B7" w:rsidRDefault="00961AD2" w:rsidP="002A4792">
            <w:pPr>
              <w:spacing w:line="240" w:lineRule="auto"/>
              <w:rPr>
                <w:rFonts w:eastAsia="Times New Roman"/>
                <w:color w:val="000000"/>
                <w:sz w:val="16"/>
                <w:lang w:eastAsia="de-DE"/>
              </w:rPr>
            </w:pPr>
            <w:r>
              <w:rPr>
                <w:rFonts w:eastAsia="Times New Roman"/>
                <w:color w:val="000000"/>
                <w:sz w:val="16"/>
                <w:lang w:eastAsia="de-DE"/>
              </w:rPr>
              <w:t>Taxn</w:t>
            </w:r>
            <w:r w:rsidR="00883C37">
              <w:rPr>
                <w:rFonts w:eastAsia="Times New Roman"/>
                <w:color w:val="000000"/>
                <w:sz w:val="16"/>
                <w:lang w:eastAsia="de-DE"/>
              </w:rPr>
              <w:t>umber (Ship to address</w:t>
            </w:r>
            <w:r w:rsidRPr="00A370B7">
              <w:rPr>
                <w:rFonts w:eastAsia="Times New Roman"/>
                <w:color w:val="000000"/>
                <w:sz w:val="16"/>
                <w:lang w:eastAsia="de-DE"/>
              </w:rPr>
              <w:t>): A local identification number assigned to a business by a state's revenue department</w:t>
            </w:r>
          </w:p>
        </w:tc>
      </w:tr>
    </w:tbl>
    <w:p w14:paraId="16F98F07" w14:textId="77777777" w:rsidR="00961AD2" w:rsidRDefault="00961AD2" w:rsidP="00961AD2"/>
    <w:p w14:paraId="16F98F08" w14:textId="77777777" w:rsidR="00961AD2" w:rsidRDefault="00961AD2">
      <w:pPr>
        <w:spacing w:line="240" w:lineRule="auto"/>
      </w:pPr>
      <w:r>
        <w:br w:type="page"/>
      </w:r>
    </w:p>
    <w:p w14:paraId="16F98F09" w14:textId="77777777" w:rsidR="0097587A" w:rsidRPr="00961AD2" w:rsidRDefault="0097587A" w:rsidP="00961AD2">
      <w:pPr>
        <w:pStyle w:val="berschrift4"/>
        <w:ind w:left="851" w:hanging="851"/>
        <w:rPr>
          <w:szCs w:val="20"/>
        </w:rPr>
      </w:pPr>
      <w:bookmarkStart w:id="92" w:name="_Toc292800422"/>
      <w:bookmarkStart w:id="93" w:name="_Toc347482221"/>
      <w:r w:rsidRPr="00961AD2">
        <w:rPr>
          <w:szCs w:val="20"/>
        </w:rPr>
        <w:t>asram:PostalCITradeAddress</w:t>
      </w:r>
      <w:bookmarkEnd w:id="92"/>
      <w:bookmarkEnd w:id="93"/>
    </w:p>
    <w:p w14:paraId="16F98F0A" w14:textId="77777777" w:rsidR="0097587A" w:rsidRDefault="0097587A" w:rsidP="0097587A"/>
    <w:p w14:paraId="16F98F0B" w14:textId="77777777" w:rsidR="0097587A" w:rsidRDefault="00961AD2" w:rsidP="0097587A">
      <w:r>
        <w:rPr>
          <w:noProof/>
          <w:szCs w:val="20"/>
          <w:lang w:eastAsia="zh-TW"/>
        </w:rPr>
        <mc:AlternateContent>
          <mc:Choice Requires="wpg">
            <w:drawing>
              <wp:inline distT="0" distB="0" distL="0" distR="0" wp14:anchorId="16F9922E" wp14:editId="16F9922F">
                <wp:extent cx="7554750" cy="5100320"/>
                <wp:effectExtent l="0" t="0" r="27305" b="5080"/>
                <wp:docPr id="1239" name="Gruppieren 1239"/>
                <wp:cNvGraphicFramePr/>
                <a:graphic xmlns:a="http://schemas.openxmlformats.org/drawingml/2006/main">
                  <a:graphicData uri="http://schemas.microsoft.com/office/word/2010/wordprocessingGroup">
                    <wpg:wgp>
                      <wpg:cNvGrpSpPr/>
                      <wpg:grpSpPr>
                        <a:xfrm>
                          <a:off x="0" y="0"/>
                          <a:ext cx="7554750" cy="5100320"/>
                          <a:chOff x="0" y="0"/>
                          <a:chExt cx="7554750" cy="5100320"/>
                        </a:xfrm>
                      </wpg:grpSpPr>
                      <wpg:grpSp>
                        <wpg:cNvPr id="1240" name="Gruppieren 1240"/>
                        <wpg:cNvGrpSpPr/>
                        <wpg:grpSpPr>
                          <a:xfrm>
                            <a:off x="431320" y="0"/>
                            <a:ext cx="7123430" cy="5100320"/>
                            <a:chOff x="0" y="0"/>
                            <a:chExt cx="6889010" cy="6205050"/>
                          </a:xfrm>
                        </wpg:grpSpPr>
                        <wpg:grpSp>
                          <wpg:cNvPr id="1242" name="Gruppieren 1242"/>
                          <wpg:cNvGrpSpPr/>
                          <wpg:grpSpPr>
                            <a:xfrm>
                              <a:off x="0" y="0"/>
                              <a:ext cx="6696328" cy="6205050"/>
                              <a:chOff x="0" y="0"/>
                              <a:chExt cx="6696328" cy="6205050"/>
                            </a:xfrm>
                          </wpg:grpSpPr>
                          <wps:wsp>
                            <wps:cNvPr id="1244" name="Rectangle 7380"/>
                            <wps:cNvSpPr>
                              <a:spLocks noChangeArrowheads="1"/>
                            </wps:cNvSpPr>
                            <wps:spPr bwMode="auto">
                              <a:xfrm>
                                <a:off x="2488019" y="2955852"/>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8"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273" name="Rectangle 7381"/>
                            <wps:cNvSpPr>
                              <a:spLocks noChangeArrowheads="1"/>
                            </wps:cNvSpPr>
                            <wps:spPr bwMode="auto">
                              <a:xfrm>
                                <a:off x="2466754" y="3487480"/>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9"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274" name="Rectangle 7382"/>
                            <wps:cNvSpPr>
                              <a:spLocks noChangeArrowheads="1"/>
                            </wps:cNvSpPr>
                            <wps:spPr bwMode="auto">
                              <a:xfrm>
                                <a:off x="2498651" y="3987210"/>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A"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1275" name="Rectangle 7383"/>
                            <wps:cNvSpPr>
                              <a:spLocks noChangeArrowheads="1"/>
                            </wps:cNvSpPr>
                            <wps:spPr bwMode="auto">
                              <a:xfrm>
                                <a:off x="0" y="3285461"/>
                                <a:ext cx="2059758" cy="344778"/>
                              </a:xfrm>
                              <a:prstGeom prst="rect">
                                <a:avLst/>
                              </a:prstGeom>
                              <a:solidFill>
                                <a:srgbClr val="8DB3E2"/>
                              </a:solidFill>
                              <a:ln w="25400">
                                <a:solidFill>
                                  <a:srgbClr val="000000"/>
                                </a:solidFill>
                                <a:miter lim="800000"/>
                                <a:headEnd/>
                                <a:tailEnd/>
                              </a:ln>
                            </wps:spPr>
                            <wps:txbx>
                              <w:txbxContent>
                                <w:p w14:paraId="16F9940B" w14:textId="77777777" w:rsidR="009502FA" w:rsidRPr="00477555" w:rsidRDefault="009502FA" w:rsidP="00961AD2">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wps:txbx>
                            <wps:bodyPr rot="0" vert="horz" wrap="square" lIns="91440" tIns="45720" rIns="91440" bIns="45720" anchor="t" anchorCtr="0" upright="1">
                              <a:noAutofit/>
                            </wps:bodyPr>
                          </wps:wsp>
                          <wps:wsp>
                            <wps:cNvPr id="1276" name="AutoShape 7384"/>
                            <wps:cNvCnPr>
                              <a:cxnSpLocks noChangeShapeType="1"/>
                            </wps:cNvCnPr>
                            <wps:spPr bwMode="auto">
                              <a:xfrm>
                                <a:off x="2456121" y="587980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7" name="AutoShape 7385"/>
                            <wps:cNvCnPr>
                              <a:cxnSpLocks noChangeShapeType="1"/>
                            </wps:cNvCnPr>
                            <wps:spPr bwMode="auto">
                              <a:xfrm>
                                <a:off x="2456121" y="442314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8" name="AutoShape 7386"/>
                            <wps:cNvCnPr>
                              <a:cxnSpLocks noChangeShapeType="1"/>
                            </wps:cNvCnPr>
                            <wps:spPr bwMode="auto">
                              <a:xfrm>
                                <a:off x="2456121" y="4912242"/>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9" name="AutoShape 7387"/>
                            <wps:cNvCnPr>
                              <a:cxnSpLocks noChangeShapeType="1"/>
                            </wps:cNvCnPr>
                            <wps:spPr bwMode="auto">
                              <a:xfrm>
                                <a:off x="2456121" y="539070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04" name="Rectangle 7388"/>
                            <wps:cNvSpPr>
                              <a:spLocks noChangeArrowheads="1"/>
                            </wps:cNvSpPr>
                            <wps:spPr bwMode="auto">
                              <a:xfrm>
                                <a:off x="2488019" y="5911703"/>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C"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05" name="Rectangle 7389"/>
                            <wps:cNvSpPr>
                              <a:spLocks noChangeArrowheads="1"/>
                            </wps:cNvSpPr>
                            <wps:spPr bwMode="auto">
                              <a:xfrm>
                                <a:off x="2488019" y="5411973"/>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D" w14:textId="77777777" w:rsidR="009502FA" w:rsidRPr="002F612C" w:rsidRDefault="009502FA" w:rsidP="00961AD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306" name="Rectangle 7390"/>
                            <wps:cNvSpPr>
                              <a:spLocks noChangeArrowheads="1"/>
                            </wps:cNvSpPr>
                            <wps:spPr bwMode="auto">
                              <a:xfrm>
                                <a:off x="2498651" y="4965405"/>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E"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07" name="Rectangle 7391"/>
                            <wps:cNvSpPr>
                              <a:spLocks noChangeArrowheads="1"/>
                            </wps:cNvSpPr>
                            <wps:spPr bwMode="auto">
                              <a:xfrm>
                                <a:off x="2488019" y="4465675"/>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0F"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08" name="Rectangle 7392"/>
                            <wps:cNvSpPr>
                              <a:spLocks noChangeArrowheads="1"/>
                            </wps:cNvSpPr>
                            <wps:spPr bwMode="auto">
                              <a:xfrm>
                                <a:off x="2860158" y="4263656"/>
                                <a:ext cx="174736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0" w14:textId="77777777" w:rsidR="009502FA" w:rsidRPr="00477555" w:rsidRDefault="009502FA" w:rsidP="00961AD2">
                                  <w:pPr>
                                    <w:rPr>
                                      <w:szCs w:val="18"/>
                                    </w:rPr>
                                  </w:pPr>
                                  <w:proofErr w:type="spellStart"/>
                                  <w:proofErr w:type="gramStart"/>
                                  <w:r w:rsidRPr="006E3E62">
                                    <w:rPr>
                                      <w:rFonts w:cs="Arial"/>
                                      <w:bCs/>
                                      <w:szCs w:val="20"/>
                                    </w:rPr>
                                    <w:t>asram:</w:t>
                                  </w:r>
                                  <w:proofErr w:type="gramEnd"/>
                                  <w:r w:rsidRPr="006E3E62">
                                    <w:rPr>
                                      <w:rFonts w:cs="Arial"/>
                                      <w:bCs/>
                                      <w:szCs w:val="20"/>
                                    </w:rPr>
                                    <w:t>PostOfficeBoxText</w:t>
                                  </w:r>
                                  <w:proofErr w:type="spellEnd"/>
                                </w:p>
                              </w:txbxContent>
                            </wps:txbx>
                            <wps:bodyPr rot="0" vert="horz" wrap="square" lIns="91440" tIns="45720" rIns="91440" bIns="45720" anchor="t" anchorCtr="0" upright="1">
                              <a:noAutofit/>
                            </wps:bodyPr>
                          </wps:wsp>
                          <wps:wsp>
                            <wps:cNvPr id="6309" name="Rectangle 7393"/>
                            <wps:cNvSpPr>
                              <a:spLocks noChangeArrowheads="1"/>
                            </wps:cNvSpPr>
                            <wps:spPr bwMode="auto">
                              <a:xfrm>
                                <a:off x="2870631" y="4731454"/>
                                <a:ext cx="157934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1"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wps:txbx>
                            <wps:bodyPr rot="0" vert="horz" wrap="square" lIns="91440" tIns="45720" rIns="91440" bIns="45720" anchor="t" anchorCtr="0" upright="1">
                              <a:noAutofit/>
                            </wps:bodyPr>
                          </wps:wsp>
                          <wps:wsp>
                            <wps:cNvPr id="6310" name="Rectangle 7394"/>
                            <wps:cNvSpPr>
                              <a:spLocks noChangeArrowheads="1"/>
                            </wps:cNvSpPr>
                            <wps:spPr bwMode="auto">
                              <a:xfrm>
                                <a:off x="2870791" y="5209954"/>
                                <a:ext cx="1581645"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2" w14:textId="77777777" w:rsidR="009502FA" w:rsidRPr="00236D9C" w:rsidRDefault="009502FA" w:rsidP="00961AD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wps:txbx>
                            <wps:bodyPr rot="0" vert="horz" wrap="square" lIns="91440" tIns="45720" rIns="91440" bIns="45720" anchor="t" anchorCtr="0" upright="1">
                              <a:noAutofit/>
                            </wps:bodyPr>
                          </wps:wsp>
                          <wps:wsp>
                            <wps:cNvPr id="6311" name="Rectangle 7395"/>
                            <wps:cNvSpPr>
                              <a:spLocks noChangeArrowheads="1"/>
                            </wps:cNvSpPr>
                            <wps:spPr bwMode="auto">
                              <a:xfrm>
                                <a:off x="2870791" y="5688419"/>
                                <a:ext cx="3825537"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3"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Geo-CoordinateIdentificationCIGeographicalCoordinate</w:t>
                                  </w:r>
                                  <w:proofErr w:type="spellEnd"/>
                                </w:p>
                              </w:txbxContent>
                            </wps:txbx>
                            <wps:bodyPr rot="0" vert="horz" wrap="square" lIns="91440" tIns="45720" rIns="91440" bIns="45720" anchor="t" anchorCtr="0" upright="1">
                              <a:noAutofit/>
                            </wps:bodyPr>
                          </wps:wsp>
                          <wps:wsp>
                            <wps:cNvPr id="6312" name="AutoShape 7396"/>
                            <wps:cNvCnPr>
                              <a:cxnSpLocks noChangeShapeType="1"/>
                            </wps:cNvCnPr>
                            <wps:spPr bwMode="auto">
                              <a:xfrm>
                                <a:off x="2445489" y="148856"/>
                                <a:ext cx="9524" cy="573613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13" name="Rectangle 7397"/>
                            <wps:cNvSpPr>
                              <a:spLocks noChangeArrowheads="1"/>
                            </wps:cNvSpPr>
                            <wps:spPr bwMode="auto">
                              <a:xfrm>
                                <a:off x="2477386" y="6592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14"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14" name="Rectangle 7398"/>
                            <wps:cNvSpPr>
                              <a:spLocks noChangeArrowheads="1"/>
                            </wps:cNvSpPr>
                            <wps:spPr bwMode="auto">
                              <a:xfrm>
                                <a:off x="2466754" y="11164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15"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15" name="Rectangle 7399"/>
                            <wps:cNvSpPr>
                              <a:spLocks noChangeArrowheads="1"/>
                            </wps:cNvSpPr>
                            <wps:spPr bwMode="auto">
                              <a:xfrm>
                                <a:off x="2477386" y="15736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16"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16" name="Rectangle 7400"/>
                            <wps:cNvSpPr>
                              <a:spLocks noChangeArrowheads="1"/>
                            </wps:cNvSpPr>
                            <wps:spPr bwMode="auto">
                              <a:xfrm>
                                <a:off x="2466754" y="2062717"/>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17"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17" name="Rectangle 7401"/>
                            <wps:cNvSpPr>
                              <a:spLocks noChangeArrowheads="1"/>
                            </wps:cNvSpPr>
                            <wps:spPr bwMode="auto">
                              <a:xfrm>
                                <a:off x="2477386" y="2509284"/>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18"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18" name="Rectangle 7402"/>
                            <wps:cNvSpPr>
                              <a:spLocks noChangeArrowheads="1"/>
                            </wps:cNvSpPr>
                            <wps:spPr bwMode="auto">
                              <a:xfrm>
                                <a:off x="2477386" y="212652"/>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19"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19" name="AutoShape 7403"/>
                            <wps:cNvCnPr>
                              <a:cxnSpLocks noChangeShapeType="1"/>
                            </wps:cNvCnPr>
                            <wps:spPr bwMode="auto">
                              <a:xfrm>
                                <a:off x="2445489" y="148856"/>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20" name="Rectangle 7404"/>
                            <wps:cNvSpPr>
                              <a:spLocks noChangeArrowheads="1"/>
                            </wps:cNvSpPr>
                            <wps:spPr bwMode="auto">
                              <a:xfrm>
                                <a:off x="2062717" y="3391787"/>
                                <a:ext cx="190483" cy="16635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21" name="Rectangle 7405"/>
                            <wps:cNvSpPr>
                              <a:spLocks noChangeArrowheads="1"/>
                            </wps:cNvSpPr>
                            <wps:spPr bwMode="auto">
                              <a:xfrm>
                                <a:off x="2849526" y="457200"/>
                                <a:ext cx="1600694"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A" w14:textId="77777777" w:rsidR="009502FA" w:rsidRPr="00236D9C" w:rsidRDefault="009502FA" w:rsidP="00961AD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wps:txbx>
                            <wps:bodyPr rot="0" vert="horz" wrap="square" lIns="91440" tIns="45720" rIns="91440" bIns="45720" anchor="t" anchorCtr="0" upright="1">
                              <a:noAutofit/>
                            </wps:bodyPr>
                          </wps:wsp>
                          <wps:wsp>
                            <wps:cNvPr id="6322" name="AutoShape 7406"/>
                            <wps:cNvCnPr>
                              <a:cxnSpLocks noChangeShapeType="1"/>
                            </wps:cNvCnPr>
                            <wps:spPr bwMode="auto">
                              <a:xfrm>
                                <a:off x="2052084" y="3476847"/>
                                <a:ext cx="21588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23" name="Rectangle 7407"/>
                            <wps:cNvSpPr>
                              <a:spLocks noChangeArrowheads="1"/>
                            </wps:cNvSpPr>
                            <wps:spPr bwMode="auto">
                              <a:xfrm>
                                <a:off x="2838893" y="0"/>
                                <a:ext cx="146926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B" w14:textId="77777777" w:rsidR="009502FA" w:rsidRPr="00236D9C" w:rsidRDefault="009502FA" w:rsidP="00961AD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wps:txbx>
                            <wps:bodyPr rot="0" vert="horz" wrap="square" lIns="91440" tIns="45720" rIns="91440" bIns="45720" anchor="t" anchorCtr="0" upright="1">
                              <a:noAutofit/>
                            </wps:bodyPr>
                          </wps:wsp>
                          <wps:wsp>
                            <wps:cNvPr id="6324" name="Rectangle 7408"/>
                            <wps:cNvSpPr>
                              <a:spLocks noChangeArrowheads="1"/>
                            </wps:cNvSpPr>
                            <wps:spPr bwMode="auto">
                              <a:xfrm>
                                <a:off x="2849526" y="914400"/>
                                <a:ext cx="1674347"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C"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CountryNameText</w:t>
                                  </w:r>
                                  <w:proofErr w:type="spellEnd"/>
                                </w:p>
                              </w:txbxContent>
                            </wps:txbx>
                            <wps:bodyPr rot="0" vert="horz" wrap="square" lIns="91440" tIns="45720" rIns="91440" bIns="45720" anchor="t" anchorCtr="0" upright="1">
                              <a:noAutofit/>
                            </wps:bodyPr>
                          </wps:wsp>
                          <wps:wsp>
                            <wps:cNvPr id="6325" name="AutoShape 7409"/>
                            <wps:cNvCnPr>
                              <a:cxnSpLocks noChangeShapeType="1"/>
                            </wps:cNvCnPr>
                            <wps:spPr bwMode="auto">
                              <a:xfrm>
                                <a:off x="2456121" y="111641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26" name="Rectangle 7410"/>
                            <wps:cNvSpPr>
                              <a:spLocks noChangeArrowheads="1"/>
                            </wps:cNvSpPr>
                            <wps:spPr bwMode="auto">
                              <a:xfrm>
                                <a:off x="2849526" y="1371600"/>
                                <a:ext cx="2460408"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D"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CountrySub-DivisionNameText</w:t>
                                  </w:r>
                                  <w:proofErr w:type="spellEnd"/>
                                </w:p>
                              </w:txbxContent>
                            </wps:txbx>
                            <wps:bodyPr rot="0" vert="horz" wrap="square" lIns="91440" tIns="45720" rIns="91440" bIns="45720" anchor="t" anchorCtr="0" upright="1">
                              <a:noAutofit/>
                            </wps:bodyPr>
                          </wps:wsp>
                          <wps:wsp>
                            <wps:cNvPr id="6327" name="Rectangle 7411"/>
                            <wps:cNvSpPr>
                              <a:spLocks noChangeArrowheads="1"/>
                            </wps:cNvSpPr>
                            <wps:spPr bwMode="auto">
                              <a:xfrm>
                                <a:off x="2838893" y="1839433"/>
                                <a:ext cx="140068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E"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LineFiveText</w:t>
                                  </w:r>
                                  <w:proofErr w:type="spellEnd"/>
                                </w:p>
                              </w:txbxContent>
                            </wps:txbx>
                            <wps:bodyPr rot="0" vert="horz" wrap="square" lIns="91440" tIns="45720" rIns="91440" bIns="45720" anchor="t" anchorCtr="0" upright="1">
                              <a:noAutofit/>
                            </wps:bodyPr>
                          </wps:wsp>
                          <wps:wsp>
                            <wps:cNvPr id="6328" name="Rectangle 7412"/>
                            <wps:cNvSpPr>
                              <a:spLocks noChangeArrowheads="1"/>
                            </wps:cNvSpPr>
                            <wps:spPr bwMode="auto">
                              <a:xfrm>
                                <a:off x="2849526" y="2296633"/>
                                <a:ext cx="145973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1F"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LineFourText</w:t>
                                  </w:r>
                                  <w:proofErr w:type="spellEnd"/>
                                </w:p>
                              </w:txbxContent>
                            </wps:txbx>
                            <wps:bodyPr rot="0" vert="horz" wrap="square" lIns="91440" tIns="45720" rIns="91440" bIns="45720" anchor="t" anchorCtr="0" upright="1">
                              <a:noAutofit/>
                            </wps:bodyPr>
                          </wps:wsp>
                          <wps:wsp>
                            <wps:cNvPr id="6329" name="AutoShape 7413"/>
                            <wps:cNvCnPr>
                              <a:cxnSpLocks noChangeShapeType="1"/>
                            </wps:cNvCnPr>
                            <wps:spPr bwMode="auto">
                              <a:xfrm>
                                <a:off x="2445489" y="1509824"/>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30" name="AutoShape 7414"/>
                            <wps:cNvCnPr>
                              <a:cxnSpLocks noChangeShapeType="1"/>
                            </wps:cNvCnPr>
                            <wps:spPr bwMode="auto">
                              <a:xfrm>
                                <a:off x="2456121" y="202018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31" name="AutoShape 7415"/>
                            <wps:cNvCnPr>
                              <a:cxnSpLocks noChangeShapeType="1"/>
                            </wps:cNvCnPr>
                            <wps:spPr bwMode="auto">
                              <a:xfrm>
                                <a:off x="2445489" y="244548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32" name="AutoShape 7416"/>
                            <wps:cNvCnPr>
                              <a:cxnSpLocks noChangeShapeType="1"/>
                            </wps:cNvCnPr>
                            <wps:spPr bwMode="auto">
                              <a:xfrm>
                                <a:off x="2190307" y="3476847"/>
                                <a:ext cx="25397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33" name="AutoShape 7417"/>
                            <wps:cNvCnPr>
                              <a:cxnSpLocks noChangeShapeType="1"/>
                            </wps:cNvCnPr>
                            <wps:spPr bwMode="auto">
                              <a:xfrm>
                                <a:off x="2456121" y="61668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34" name="Rectangle 7418"/>
                            <wps:cNvSpPr>
                              <a:spLocks noChangeArrowheads="1"/>
                            </wps:cNvSpPr>
                            <wps:spPr bwMode="auto">
                              <a:xfrm>
                                <a:off x="2849526" y="2764466"/>
                                <a:ext cx="145846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20"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wps:txbx>
                            <wps:bodyPr rot="0" vert="horz" wrap="square" lIns="91440" tIns="45720" rIns="91440" bIns="45720" anchor="t" anchorCtr="0" upright="1">
                              <a:noAutofit/>
                            </wps:bodyPr>
                          </wps:wsp>
                          <wps:wsp>
                            <wps:cNvPr id="6335" name="Rectangle 7419"/>
                            <wps:cNvSpPr>
                              <a:spLocks noChangeArrowheads="1"/>
                            </wps:cNvSpPr>
                            <wps:spPr bwMode="auto">
                              <a:xfrm>
                                <a:off x="2859998" y="3285436"/>
                                <a:ext cx="151574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21"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LineThreeText</w:t>
                                  </w:r>
                                  <w:proofErr w:type="spellEnd"/>
                                </w:p>
                              </w:txbxContent>
                            </wps:txbx>
                            <wps:bodyPr rot="0" vert="horz" wrap="square" lIns="91440" tIns="45720" rIns="91440" bIns="45720" anchor="t" anchorCtr="0" upright="1">
                              <a:noAutofit/>
                            </wps:bodyPr>
                          </wps:wsp>
                          <wps:wsp>
                            <wps:cNvPr id="6336" name="Rectangle 7420"/>
                            <wps:cNvSpPr>
                              <a:spLocks noChangeArrowheads="1"/>
                            </wps:cNvSpPr>
                            <wps:spPr bwMode="auto">
                              <a:xfrm>
                                <a:off x="2860158" y="3774559"/>
                                <a:ext cx="1447672"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22" w14:textId="77777777" w:rsidR="009502FA" w:rsidRPr="00477555" w:rsidRDefault="009502FA" w:rsidP="00961AD2">
                                  <w:pPr>
                                    <w:rPr>
                                      <w:szCs w:val="18"/>
                                    </w:rPr>
                                  </w:pPr>
                                  <w:proofErr w:type="spellStart"/>
                                  <w:proofErr w:type="gramStart"/>
                                  <w:r w:rsidRPr="006E3E62">
                                    <w:rPr>
                                      <w:rFonts w:cs="Arial"/>
                                      <w:bCs/>
                                      <w:szCs w:val="20"/>
                                    </w:rPr>
                                    <w:t>asram:</w:t>
                                  </w:r>
                                  <w:proofErr w:type="gramEnd"/>
                                  <w:r w:rsidRPr="006E3E62">
                                    <w:rPr>
                                      <w:rFonts w:cs="Arial"/>
                                      <w:bCs/>
                                      <w:szCs w:val="20"/>
                                    </w:rPr>
                                    <w:t>LineTwoText</w:t>
                                  </w:r>
                                  <w:proofErr w:type="spellEnd"/>
                                </w:p>
                              </w:txbxContent>
                            </wps:txbx>
                            <wps:bodyPr rot="0" vert="horz" wrap="square" lIns="91440" tIns="45720" rIns="91440" bIns="45720" anchor="t" anchorCtr="0" upright="1">
                              <a:noAutofit/>
                            </wps:bodyPr>
                          </wps:wsp>
                          <wps:wsp>
                            <wps:cNvPr id="6337" name="AutoShape 7421"/>
                            <wps:cNvCnPr>
                              <a:cxnSpLocks noChangeShapeType="1"/>
                            </wps:cNvCnPr>
                            <wps:spPr bwMode="auto">
                              <a:xfrm>
                                <a:off x="2456121" y="2923954"/>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38" name="AutoShape 7422"/>
                            <wps:cNvCnPr>
                              <a:cxnSpLocks noChangeShapeType="1"/>
                            </wps:cNvCnPr>
                            <wps:spPr bwMode="auto">
                              <a:xfrm>
                                <a:off x="2456121" y="347684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39" name="AutoShape 7423"/>
                            <wps:cNvCnPr>
                              <a:cxnSpLocks noChangeShapeType="1"/>
                            </wps:cNvCnPr>
                            <wps:spPr bwMode="auto">
                              <a:xfrm>
                                <a:off x="2456121" y="396594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6340" name="Gruppieren 6340"/>
                          <wpg:cNvGrpSpPr/>
                          <wpg:grpSpPr>
                            <a:xfrm>
                              <a:off x="6698512" y="5762847"/>
                              <a:ext cx="190498" cy="166357"/>
                              <a:chOff x="0" y="0"/>
                              <a:chExt cx="190498" cy="166357"/>
                            </a:xfrm>
                          </wpg:grpSpPr>
                          <wps:wsp>
                            <wps:cNvPr id="6341" name="Rectangle 7377"/>
                            <wps:cNvSpPr>
                              <a:spLocks noChangeArrowheads="1"/>
                            </wps:cNvSpPr>
                            <wps:spPr bwMode="auto">
                              <a:xfrm>
                                <a:off x="0" y="0"/>
                                <a:ext cx="190498" cy="16635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42" name="AutoShape 7378"/>
                            <wps:cNvCnPr>
                              <a:cxnSpLocks noChangeShapeType="1"/>
                            </wps:cNvCnPr>
                            <wps:spPr bwMode="auto">
                              <a:xfrm>
                                <a:off x="50488" y="78538"/>
                                <a:ext cx="92710"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343" name="AutoShape 7379"/>
                            <wps:cNvCnPr>
                              <a:cxnSpLocks noChangeShapeType="1"/>
                            </wps:cNvCnPr>
                            <wps:spPr bwMode="auto">
                              <a:xfrm flipV="1">
                                <a:off x="95367" y="44879"/>
                                <a:ext cx="0" cy="71749"/>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344" name="Rectangle 7501"/>
                        <wps:cNvSpPr>
                          <a:spLocks noChangeArrowheads="1"/>
                        </wps:cNvSpPr>
                        <wps:spPr bwMode="auto">
                          <a:xfrm>
                            <a:off x="0" y="2708694"/>
                            <a:ext cx="500380" cy="292735"/>
                          </a:xfrm>
                          <a:prstGeom prst="rect">
                            <a:avLst/>
                          </a:prstGeom>
                          <a:noFill/>
                          <a:ln>
                            <a:noFill/>
                          </a:ln>
                          <a:extLst/>
                        </wps:spPr>
                        <wps:txbx>
                          <w:txbxContent>
                            <w:p w14:paraId="16F99423" w14:textId="77777777" w:rsidR="009502FA" w:rsidRPr="002F612C" w:rsidRDefault="009502FA" w:rsidP="00961AD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1239" o:spid="_x0000_s1980" style="width:594.85pt;height:401.6pt;mso-position-horizontal-relative:char;mso-position-vertical-relative:line" coordsize="75547,5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">
                <v:group id="Gruppieren 1240" o:spid="_x0000_s1981" style="position:absolute;left:4313;width:71234;height:51003" coordsize="68890,62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S+QscAAADdAAAADwAAAGRycy9kb3ducmV2LnhtbESPQWvCQBCF74X+h2UK&#10;3uom2kpJXUWkLT1IwVgQb0N2TILZ2ZDdJvHfdw6Ctxnem/e+Wa5H16ieulB7NpBOE1DEhbc1lwZ+&#10;D5/Pb6BCRLbYeCYDVwqwXj0+LDGzfuA99XkslYRwyNBAFWObaR2KihyGqW+JRTv7zmGUtSu17XCQ&#10;cNfoWZIstMOapaHClrYVFZf8zxn4GnDYzNOPfnc5b6+nw+vPcZeSMZOncfMOKtIY7+bb9bcV/NmL&#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DS+QscAAADd&#10;AAAADwAAAAAAAAAAAAAAAACqAgAAZHJzL2Rvd25yZXYueG1sUEsFBgAAAAAEAAQA+gAAAJ4DAAAA&#10;AA==&#10;">
                  <v:group id="Gruppieren 1242" o:spid="_x0000_s1982" style="position:absolute;width:66963;height:62050" coordsize="66963,62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qFrsQAAADdAAAADwAAAGRycy9kb3ducmV2LnhtbERPS2vCQBC+F/wPywje&#10;6iaxFYmuIqLSgxR8gHgbsmMSzM6G7JrEf98tFHqbj+85i1VvKtFS40rLCuJxBII4s7rkXMHlvHuf&#10;gXAeWWNlmRS8yMFqOXhbYKptx0dqTz4XIYRdigoK7+tUSpcVZNCNbU0cuLttDPoAm1zqBrsQbiqZ&#10;RNFUGiw5NBRY06ag7HF6GgX7Drv1JN62h8d987qdP7+vh5iUGg379RyEp97/i//cXzrMTz4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6qFrsQAAADdAAAA&#10;DwAAAAAAAAAAAAAAAACqAgAAZHJzL2Rvd25yZXYueG1sUEsFBgAAAAAEAAQA+gAAAJsDAAAAAA==&#10;">
                    <v:rect id="Rectangle 7380" o:spid="_x0000_s1983" style="position:absolute;left:24880;top:29558;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3WacMA&#10;AADdAAAADwAAAGRycy9kb3ducmV2LnhtbERPS2sCMRC+F/wPYYTeaqLdLrpuFCkIhbYHH+B12Mw+&#10;cDNZN1G3/74pFLzNx/ecfD3YVtyo941jDdOJAkFcONNwpeF42L7MQfiAbLB1TBp+yMN6NXrKMTPu&#10;zju67UMlYgj7DDXUIXSZlL6oyaKfuI44cqXrLYYI+0qaHu8x3LZyplQqLTYcG2rs6L2m4ry/Wg2Y&#10;JubyXb5+HT6vKS6qQW3fTkrr5/GwWYIINISH+N/9YeL8WZLA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3WacMAAADdAAAADwAAAAAAAAAAAAAAAACYAgAAZHJzL2Rv&#10;d25yZXYueG1sUEsFBgAAAAAEAAQA9QAAAIgDAAAAAA==&#10;" stroked="f">
                      <v:textbox>
                        <w:txbxContent>
                          <w:p w14:paraId="16F99408"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81" o:spid="_x0000_s1984" style="position:absolute;left:24667;top:3487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iEoMQA&#10;AADdAAAADwAAAGRycy9kb3ducmV2LnhtbERPTWvCQBC9C/6HZYTe6m61TTW6CVIQCm0PjQWvQ3ZM&#10;QrOzMbtq/PduoeBtHu9z1vlgW3Gm3jeONTxNFQji0pmGKw0/u+3jAoQPyAZbx6ThSh7ybDxaY2rc&#10;hb/pXIRKxBD2KWqoQ+hSKX1Zk0U/dR1x5A6utxgi7CtperzEcNvKmVKJtNhwbKixo7eayt/iZDVg&#10;8myOX4f55+7jlOCyGtT2Za+0fpgMmxWIQEO4i//d7ybOn73O4e+beIL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IhKDEAAAA3QAAAA8AAAAAAAAAAAAAAAAAmAIAAGRycy9k&#10;b3ducmV2LnhtbFBLBQYAAAAABAAEAPUAAACJAwAAAAA=&#10;" stroked="f">
                      <v:textbox>
                        <w:txbxContent>
                          <w:p w14:paraId="16F99409"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82" o:spid="_x0000_s1985" style="position:absolute;left:24986;top:398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c1MMA&#10;AADdAAAADwAAAGRycy9kb3ducmV2LnhtbERPS4vCMBC+L/gfwgje1sTHVq1GEUEQ3D2sCl6HZmyL&#10;zaQ2Ubv/fiMs7G0+vucsVq2txIMaXzrWMOgrEMSZMyXnGk7H7fsUhA/IBivHpOGHPKyWnbcFpsY9&#10;+Zseh5CLGMI+RQ1FCHUqpc8Ksuj7riaO3MU1FkOETS5Ng88Ybis5VCqRFkuODQXWtCkoux7uVgMm&#10;Y3P7uow+j/t7grO8VduPs9K6123XcxCB2vAv/nPvTJw/nIzh9U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c1MMAAADdAAAADwAAAAAAAAAAAAAAAACYAgAAZHJzL2Rv&#10;d25yZXYueG1sUEsFBgAAAAAEAAQA9QAAAIgDAAAAAA==&#10;" stroked="f">
                      <v:textbox>
                        <w:txbxContent>
                          <w:p w14:paraId="16F9940A"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83" o:spid="_x0000_s1986" style="position:absolute;top:32854;width:205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F68MA&#10;AADdAAAADwAAAGRycy9kb3ducmV2LnhtbERPTWvCQBC9C/0PyxR6000DVo2uUpRA6KGgFbyO2Wk2&#10;NDsbsmuS+uu7hUJv83ifs9mNthE9db52rOB5loAgLp2uuVJw/sinSxA+IGtsHJOCb/Kw2z5MNphp&#10;N/CR+lOoRAxhn6ECE0KbSelLQxb9zLXEkft0ncUQYVdJ3eEQw20j0yR5kRZrjg0GW9obKr9ON6vg&#10;cLuY/O6Mf3un+q6v6PartFDq6XF8XYMINIZ/8Z+70HF+upjD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ZF68MAAADdAAAADwAAAAAAAAAAAAAAAACYAgAAZHJzL2Rv&#10;d25yZXYueG1sUEsFBgAAAAAEAAQA9QAAAIgDAAAAAA==&#10;" fillcolor="#8db3e2" strokeweight="2pt">
                      <v:textbox>
                        <w:txbxContent>
                          <w:p w14:paraId="16F9940B" w14:textId="77777777" w:rsidR="009502FA" w:rsidRPr="00477555" w:rsidRDefault="009502FA" w:rsidP="00961AD2">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v:textbox>
                    </v:rect>
                    <v:shape id="AutoShape 7384" o:spid="_x0000_s1987" type="#_x0000_t32" style="position:absolute;left:24561;top:5879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eMmMQAAADdAAAADwAAAGRycy9kb3ducmV2LnhtbERPTWvCQBC9F/wPyxR6azYNojW6igjB&#10;Umglqeh1yE6T0OxsyG5j/PduoeBtHu9zVpvRtGKg3jWWFbxEMQji0uqGKwXHr+z5FYTzyBpby6Tg&#10;Sg4268nDClNtL5zTUPhKhBB2KSqove9SKV1Zk0EX2Y44cN+2N+gD7Cupe7yEcNPKJI5n0mDDoaHG&#10;jnY1lT/Fr1EwHE6f86wb9gdfnab5+3RxRvOh1NPjuF2C8DT6u/jf/abD/GQ+g79vwglyf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54yYxAAAAN0AAAAPAAAAAAAAAAAA&#10;AAAAAKECAABkcnMvZG93bnJldi54bWxQSwUGAAAAAAQABAD5AAAAkgMAAAAA&#10;" strokeweight="2pt"/>
                    <v:shape id="AutoShape 7385" o:spid="_x0000_s1988" type="#_x0000_t32" style="position:absolute;left:24561;top:4423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spA8QAAADdAAAADwAAAGRycy9kb3ducmV2LnhtbERPTWvCQBC9F/wPywi91U0lGJu6igih&#10;RVBJWux1yE6T0OxsyG5j+u+7guBtHu9zVpvRtGKg3jWWFTzPIhDEpdUNVwo+P7KnJQjnkTW2lknB&#10;HznYrCcPK0y1vXBOQ+ErEULYpaig9r5LpXRlTQbdzHbEgfu2vUEfYF9J3eMlhJtWzqNoIQ02HBpq&#10;7GhXU/lT/BoFw+l8TLJueDv56hzn+/jlC81BqcfpuH0F4Wn0d/HN/a7D/HmSwPWbcIJ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qykDxAAAAN0AAAAPAAAAAAAAAAAA&#10;AAAAAKECAABkcnMvZG93bnJldi54bWxQSwUGAAAAAAQABAD5AAAAkgMAAAAA&#10;" strokeweight="2pt"/>
                    <v:shape id="AutoShape 7386" o:spid="_x0000_s1989" type="#_x0000_t32" style="position:absolute;left:24561;top:4912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S9cccAAADdAAAADwAAAGRycy9kb3ducmV2LnhtbESPW2vCQBCF34X+h2UKvummIl6iq5SC&#10;tBRa8YK+DtkxCWZnQ3aN8d93Hgq+zXDOnPPNct25SrXUhNKzgbdhAoo487bk3MDxsBnMQIWIbLHy&#10;TAYeFGC9euktMbX+zjtq9zFXEsIhRQNFjHWqdcgKchiGviYW7eIbh1HWJte2wbuEu0qPkmSiHZYs&#10;DQXW9FFQdt3fnIF2e/qdbur2cxvz03j3PZ6f0f0Y03/t3hegInXxaf6//rKCP5oKrnwjI+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NL1xxwAAAN0AAAAPAAAAAAAA&#10;AAAAAAAAAKECAABkcnMvZG93bnJldi54bWxQSwUGAAAAAAQABAD5AAAAlQMAAAAA&#10;" strokeweight="2pt"/>
                    <v:shape id="AutoShape 7387" o:spid="_x0000_s1990" type="#_x0000_t32" style="position:absolute;left:24561;top:5390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gY6sQAAADdAAAADwAAAGRycy9kb3ducmV2LnhtbERPTWvCQBC9F/wPywje6kYJVdNsRISg&#10;FFpRi70O2WkSzM6G7BrTf98tFLzN431Ouh5MI3rqXG1ZwWwagSAurK65VPB5zp+XIJxH1thYJgU/&#10;5GCdjZ5STLS985H6ky9FCGGXoILK+zaR0hUVGXRT2xIH7tt2Bn2AXSl1h/cQbho5j6IXabDm0FBh&#10;S9uKiuvpZhT0h8vHIm/73cGXl/j4Fq++0LwrNRkPm1cQngb/EP+79zrMny9W8PdNOEF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eBjqxAAAAN0AAAAPAAAAAAAAAAAA&#10;AAAAAKECAABkcnMvZG93bnJldi54bWxQSwUGAAAAAAQABAD5AAAAkgMAAAAA&#10;" strokeweight="2pt"/>
                    <v:rect id="Rectangle 7388" o:spid="_x0000_s1991" style="position:absolute;left:24880;top:59117;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hr8YA&#10;AADdAAAADwAAAGRycy9kb3ducmV2LnhtbESPzWrDMBCE74W8g9hAbo3UODWNE8WUgCHQ9pAf6HWx&#10;NraptXItOXHfvioUchxm5htmk4+2FVfqfeNYw9NcgSAunWm40nA+FY8vIHxANtg6Jg0/5CHfTh42&#10;mBl34wNdj6ESEcI+Qw11CF0mpS9rsujnriOO3sX1FkOUfSVNj7cIt61cKJVKiw3HhRo72tVUfh0H&#10;qwHTpfn+uCTvp7chxVU1quL5U2k9m46vaxCBxnAP/7f3RkOaqC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lhr8YAAADdAAAADwAAAAAAAAAAAAAAAACYAgAAZHJz&#10;L2Rvd25yZXYueG1sUEsFBgAAAAAEAAQA9QAAAIsDAAAAAA==&#10;" stroked="f">
                      <v:textbox>
                        <w:txbxContent>
                          <w:p w14:paraId="16F9940C"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89" o:spid="_x0000_s1992" style="position:absolute;left:24880;top:54119;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XENMQA&#10;AADdAAAADwAAAGRycy9kb3ducmV2LnhtbESPQYvCMBSE78L+h/AW9qaJqxatRpEFYUE9rC54fTTP&#10;tti81CZq/fdGEDwOM/MNM1u0thJXanzpWEO/p0AQZ86UnGv436+6YxA+IBusHJOGO3lYzD86M0yN&#10;u/EfXXchFxHCPkUNRQh1KqXPCrLoe64mjt7RNRZDlE0uTYO3CLeV/FYqkRZLjgsF1vRTUHbaXawG&#10;TIbmvD0ONvv1JcFJ3qrV6KC0/vpsl1MQgdrwDr/av0ZDMlAjeL6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FxDTEAAAA3QAAAA8AAAAAAAAAAAAAAAAAmAIAAGRycy9k&#10;b3ducmV2LnhtbFBLBQYAAAAABAAEAPUAAACJAwAAAAA=&#10;" stroked="f">
                      <v:textbox>
                        <w:txbxContent>
                          <w:p w14:paraId="16F9940D" w14:textId="77777777" w:rsidR="009502FA" w:rsidRPr="002F612C" w:rsidRDefault="009502FA" w:rsidP="00961AD2">
                            <w:pPr>
                              <w:rPr>
                                <w:rFonts w:cs="Arial"/>
                                <w:b/>
                                <w:sz w:val="24"/>
                                <w:szCs w:val="24"/>
                                <w:lang w:val="de-DE"/>
                              </w:rPr>
                            </w:pPr>
                            <w:r>
                              <w:rPr>
                                <w:rFonts w:cs="Arial"/>
                                <w:b/>
                                <w:sz w:val="24"/>
                                <w:szCs w:val="24"/>
                                <w:lang w:val="de-DE"/>
                              </w:rPr>
                              <w:t>0..*</w:t>
                            </w:r>
                          </w:p>
                        </w:txbxContent>
                      </v:textbox>
                    </v:rect>
                    <v:rect id="Rectangle 7390" o:spid="_x0000_s1993" style="position:absolute;left:24986;top:4965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aQ8UA&#10;AADdAAAADwAAAGRycy9kb3ducmV2LnhtbESPQWsCMRSE7wX/Q3iCt5pY26DrZqUIQqHtoSp4fWye&#10;u4ubl3UTdfvvm0Khx2FmvmHy9eBacaM+NJ4NzKYKBHHpbcOVgcN++7gAESKyxdYzGfimAOti9JBj&#10;Zv2dv+i2i5VIEA4ZGqhj7DIpQ1mTwzD1HXHyTr53GJPsK2l7vCe4a+WTUlo6bDgt1NjRpqbyvLs6&#10;A6if7eXzNP/Yv181LqtBbV+OypjJeHhdgYg0xP/wX/vNGtBzpeH3TXo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l1pDxQAAAN0AAAAPAAAAAAAAAAAAAAAAAJgCAABkcnMv&#10;ZG93bnJldi54bWxQSwUGAAAAAAQABAD1AAAAigMAAAAA&#10;" stroked="f">
                      <v:textbox>
                        <w:txbxContent>
                          <w:p w14:paraId="16F9940E"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91" o:spid="_x0000_s1994" style="position:absolute;left:24880;top:44656;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v/2MUA&#10;AADdAAAADwAAAGRycy9kb3ducmV2LnhtbESPQWsCMRSE74X+h/AEb5pYddWtUUQQBPWgFnp9bJ67&#10;Szcv6ybq9t83gtDjMDPfMPNlaytxp8aXjjUM+goEceZMybmGr/OmNwXhA7LByjFp+CUPy8X72xxT&#10;4x58pPsp5CJC2KeooQihTqX0WUEWfd/VxNG7uMZiiLLJpWnwEeG2kh9KJdJiyXGhwJrWBWU/p5vV&#10;gMnIXA+X4f68uyU4y1u1GX8rrbuddvUJIlAb/sOv9tZoSIZqAs838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YxQAAAN0AAAAPAAAAAAAAAAAAAAAAAJgCAABkcnMv&#10;ZG93bnJldi54bWxQSwUGAAAAAAQABAD1AAAAigMAAAAA&#10;" stroked="f">
                      <v:textbox>
                        <w:txbxContent>
                          <w:p w14:paraId="16F9940F"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92" o:spid="_x0000_s1995" style="position:absolute;left:28601;top:42636;width:174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5TVMUA&#10;AADdAAAADwAAAGRycy9kb3ducmV2LnhtbESPwUrDQBCG70LfYRnBi7SbqLQSuy1FEcVTkxbPQ3ZM&#10;gtnZsLu227d3DoLH4Z//m2/W2+xGdaIQB88GykUBirj1duDOwPHwOn8EFROyxdEzGbhQhO1mdrXG&#10;yvoz13RqUqcEwrFCA31KU6V1bHtyGBd+IpbsyweHScbQaRvwLHA36ruiWGqHA8uFHid67qn9bn6c&#10;aJS5/mzebi/+w7/UQ2nDwz6vjLm5zrsnUIly+l/+a79bA8v7QnTlG0G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LlNUxQAAAN0AAAAPAAAAAAAAAAAAAAAAAJgCAABkcnMv&#10;ZG93bnJldi54bWxQSwUGAAAAAAQABAD1AAAAigMAAAAA&#10;" filled="f" fillcolor="#8db3e2" strokeweight="2pt">
                      <v:textbox>
                        <w:txbxContent>
                          <w:p w14:paraId="16F99410" w14:textId="77777777" w:rsidR="009502FA" w:rsidRPr="00477555" w:rsidRDefault="009502FA" w:rsidP="00961AD2">
                            <w:pPr>
                              <w:rPr>
                                <w:szCs w:val="18"/>
                              </w:rPr>
                            </w:pPr>
                            <w:proofErr w:type="spellStart"/>
                            <w:proofErr w:type="gramStart"/>
                            <w:r w:rsidRPr="006E3E62">
                              <w:rPr>
                                <w:rFonts w:cs="Arial"/>
                                <w:bCs/>
                                <w:szCs w:val="20"/>
                              </w:rPr>
                              <w:t>asram:</w:t>
                            </w:r>
                            <w:proofErr w:type="gramEnd"/>
                            <w:r w:rsidRPr="006E3E62">
                              <w:rPr>
                                <w:rFonts w:cs="Arial"/>
                                <w:bCs/>
                                <w:szCs w:val="20"/>
                              </w:rPr>
                              <w:t>PostOfficeBoxText</w:t>
                            </w:r>
                            <w:proofErr w:type="spellEnd"/>
                          </w:p>
                        </w:txbxContent>
                      </v:textbox>
                    </v:rect>
                    <v:rect id="Rectangle 7393" o:spid="_x0000_s1996" style="position:absolute;left:28706;top:47314;width:157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2z8YA&#10;AADdAAAADwAAAGRycy9kb3ducmV2LnhtbESPQWsCMRCF7wX/QxjBi9Ts2mLbrVHEUiyeutvS87CZ&#10;7i5uJksSNf77RhB6fLx535u3XEfTixM531lWkM8yEMS11R03Cr6/3u+fQfiArLG3TAou5GG9Gt0t&#10;sdD2zCWdqtCIBGFfoII2hKGQ0tctGfQzOxAn79c6gyFJ10jt8JzgppfzLFtIgx2nhhYH2rZUH6qj&#10;SW/ksfypdtOL3du3ssu1e/yMT0pNxnHzCiJQDP/Ht/SHVrB4yF7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2z8YAAADdAAAADwAAAAAAAAAAAAAAAACYAgAAZHJz&#10;L2Rvd25yZXYueG1sUEsFBgAAAAAEAAQA9QAAAIsDAAAAAA==&#10;" filled="f" fillcolor="#8db3e2" strokeweight="2pt">
                      <v:textbox>
                        <w:txbxContent>
                          <w:p w14:paraId="16F99411"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v:textbox>
                    </v:rect>
                    <v:rect id="Rectangle 7394" o:spid="_x0000_s1997" style="position:absolute;left:28707;top:52099;width:158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HJj8UA&#10;AADdAAAADwAAAGRycy9kb3ducmV2LnhtbESPwUrDQBCG70LfYRnBi7SbqLQSuy1FEcVTkxbPQ3ZM&#10;gtnZsLu227d3DoLH4Z//m2/W2+xGdaIQB88GykUBirj1duDOwPHwOn8EFROyxdEzGbhQhO1mdrXG&#10;yvoz13RqUqcEwrFCA31KU6V1bHtyGBd+IpbsyweHScbQaRvwLHA36ruiWGqHA8uFHid67qn9bn6c&#10;aJS5/mzebi/+w7/UQ2nDwz6vjLm5zrsnUIly+l/+a79bA8v7UvzlG0G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cmPxQAAAN0AAAAPAAAAAAAAAAAAAAAAAJgCAABkcnMv&#10;ZG93bnJldi54bWxQSwUGAAAAAAQABAD1AAAAigMAAAAA&#10;" filled="f" fillcolor="#8db3e2" strokeweight="2pt">
                      <v:textbox>
                        <w:txbxContent>
                          <w:p w14:paraId="16F99412" w14:textId="77777777" w:rsidR="009502FA" w:rsidRPr="00236D9C" w:rsidRDefault="009502FA" w:rsidP="00961AD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v:textbox>
                    </v:rect>
                    <v:rect id="Rectangle 7395" o:spid="_x0000_s1998" style="position:absolute;left:28707;top:56884;width:38256;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1sFMUA&#10;AADdAAAADwAAAGRycy9kb3ducmV2LnhtbESPQUsDMRCF74L/IYzQi7TZVKll27SIpSie3LX0PGym&#10;u4ubyZLENv33RhA8Pt68781bb5MdxJl86B1rULMCBHHjTM+thsPnfroEESKywcExabhSgO3m9maN&#10;pXEXruhcx1ZkCIcSNXQxjqWUoenIYpi5kTh7J+ctxix9K43HS4bbQc6LYiEt9pwbOhzppaPmq/62&#10;+Q2VqmP9en91725X9cr4x4/0pPXkLj2vQERK8f/4L/1mNCwelILfNRkB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WwUxQAAAN0AAAAPAAAAAAAAAAAAAAAAAJgCAABkcnMv&#10;ZG93bnJldi54bWxQSwUGAAAAAAQABAD1AAAAigMAAAAA&#10;" filled="f" fillcolor="#8db3e2" strokeweight="2pt">
                      <v:textbox>
                        <w:txbxContent>
                          <w:p w14:paraId="16F99413"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Geo-CoordinateIdentificationCIGeographicalCoordinate</w:t>
                            </w:r>
                            <w:proofErr w:type="spellEnd"/>
                          </w:p>
                        </w:txbxContent>
                      </v:textbox>
                    </v:rect>
                    <v:shape id="AutoShape 7396" o:spid="_x0000_s1999" type="#_x0000_t32" style="position:absolute;left:24454;top:1488;width:96;height:57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hPccAAADdAAAADwAAAGRycy9kb3ducmV2LnhtbESP3WrCQBSE7wu+w3KE3jWbWLE1zSpS&#10;kBbBij/E20P2NAlmz4bsNsa37xaEXg4z8w2TLQfTiJ46V1tWkEQxCOLC6ppLBafj+ukVhPPIGhvL&#10;pOBGDpaL0UOGqbZX3lN/8KUIEHYpKqi8b1MpXVGRQRfZljh437Yz6IPsSqk7vAa4aeQkjmfSYM1h&#10;ocKW3isqLocfo6Df5V8v67b/2Pkyn+430/kZzVapx/GwegPhafD/4Xv7UyuYPScT+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7WE9xwAAAN0AAAAPAAAAAAAA&#10;AAAAAAAAAKECAABkcnMvZG93bnJldi54bWxQSwUGAAAAAAQABAD5AAAAlQMAAAAA&#10;" strokeweight="2pt"/>
                    <v:rect id="Rectangle 7397" o:spid="_x0000_s2000" style="position:absolute;left:24773;top:659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lvBsUA&#10;AADdAAAADwAAAGRycy9kb3ducmV2LnhtbESPQWvCQBSE70L/w/IKvemujQ0aXaUUBEF7aCx4fWSf&#10;SWj2bZpdNf57VxA8DjPzDbNY9bYRZ+p87VjDeKRAEBfO1Fxq+N2vh1MQPiAbbByThit5WC1fBgvM&#10;jLvwD53zUIoIYZ+hhiqENpPSFxVZ9CPXEkfv6DqLIcqulKbDS4TbRr4rlUqLNceFClv6qqj4y09W&#10;A6YT8/99THb77SnFWdmr9cdBaf322n/OQQTqwzP8aG+MhjQZJ3B/E5+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OW8GxQAAAN0AAAAPAAAAAAAAAAAAAAAAAJgCAABkcnMv&#10;ZG93bnJldi54bWxQSwUGAAAAAAQABAD1AAAAigMAAAAA&#10;" stroked="f">
                      <v:textbox>
                        <w:txbxContent>
                          <w:p w14:paraId="16F99414"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98" o:spid="_x0000_s2001" style="position:absolute;left:24667;top:1116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3csUA&#10;AADdAAAADwAAAGRycy9kb3ducmV2LnhtbESPW4vCMBSE3xf8D+EI+7Ym3opWoyyCsKA+eAFfD82x&#10;LTYn3SZq/fdmYcHHYWa+YebL1lbiTo0vHWvo9xQI4syZknMNp+P6awLCB2SDlWPS8CQPy0XnY46p&#10;cQ/e0/0QchEh7FPUUIRQp1L6rCCLvudq4uhdXGMxRNnk0jT4iHBbyYFSibRYclwosKZVQdn1cLMa&#10;MBmZ391luD1ubglO81atx2el9We3/Z6BCNSGd/i//WM0JMP+CP7exCc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0PdyxQAAAN0AAAAPAAAAAAAAAAAAAAAAAJgCAABkcnMv&#10;ZG93bnJldi54bWxQSwUGAAAAAAQABAD1AAAAigMAAAAA&#10;" stroked="f">
                      <v:textbox>
                        <w:txbxContent>
                          <w:p w14:paraId="16F99415"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399" o:spid="_x0000_s2002" style="position:absolute;left:24773;top:1573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xS6cUA&#10;AADdAAAADwAAAGRycy9kb3ducmV2LnhtbESPW4vCMBSE3xf8D+EI+7Ym3opWoyyCsKD74AV8PTTH&#10;tticdJuo9d8bYcHHYWa+YebL1lbiRo0vHWvo9xQI4syZknMNx8P6awLCB2SDlWPS8CAPy0XnY46p&#10;cXfe0W0fchEh7FPUUIRQp1L6rCCLvudq4uidXWMxRNnk0jR4j3BbyYFSibRYclwosKZVQdllf7Ua&#10;MBmZv9/zcHvYXBOc5q1aj09K689u+z0DEagN7/B/+8doSIb9Mbz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nFLpxQAAAN0AAAAPAAAAAAAAAAAAAAAAAJgCAABkcnMv&#10;ZG93bnJldi54bWxQSwUGAAAAAAQABAD1AAAAigMAAAAA&#10;" stroked="f">
                      <v:textbox>
                        <w:txbxContent>
                          <w:p w14:paraId="16F99416"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400" o:spid="_x0000_s2003" style="position:absolute;left:24667;top:2062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7MnsUA&#10;AADdAAAADwAAAGRycy9kb3ducmV2LnhtbESPT2sCMRTE7wW/Q3iCt5pY26CrUYogCG0P/gGvj81z&#10;d3Hzsm6irt++KRQ8DjPzG2a+7FwtbtSGyrOB0VCBIM69rbgwcNivXycgQkS2WHsmAw8KsFz0XuaY&#10;WX/nLd12sRAJwiFDA2WMTSZlyEtyGIa+IU7eybcOY5JtIW2L9wR3tXxTSkuHFaeFEhtalZSfd1dn&#10;APW7vfycxt/7r6vGadGp9cdRGTPod58zEJG6+Az/tzfWgB6PNPy9S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syexQAAAN0AAAAPAAAAAAAAAAAAAAAAAJgCAABkcnMv&#10;ZG93bnJldi54bWxQSwUGAAAAAAQABAD1AAAAigMAAAAA&#10;" stroked="f">
                      <v:textbox>
                        <w:txbxContent>
                          <w:p w14:paraId="16F99417"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401" o:spid="_x0000_s2004" style="position:absolute;left:24773;top:2509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JpBcYA&#10;AADdAAAADwAAAGRycy9kb3ducmV2LnhtbESPT2sCMRTE7wW/Q3hCb5qoddV1o5SCUKg9VAWvj83b&#10;P7h52W6ibr99UxB6HGbmN0y27W0jbtT52rGGyViBIM6dqbnUcDruRksQPiAbbByThh/ysN0MnjJM&#10;jbvzF90OoRQRwj5FDVUIbSqlzyuy6MeuJY5e4TqLIcqulKbDe4TbRk6VSqTFmuNChS29VZRfDler&#10;AZMX8/1ZzPbHj2uCq7JXu/lZaf087F/XIAL14T/8aL8bDclssoC/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JpBcYAAADdAAAADwAAAAAAAAAAAAAAAACYAgAAZHJz&#10;L2Rvd25yZXYueG1sUEsFBgAAAAAEAAQA9QAAAIsDAAAAAA==&#10;" stroked="f">
                      <v:textbox>
                        <w:txbxContent>
                          <w:p w14:paraId="16F99418"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rect id="Rectangle 7402" o:spid="_x0000_s2005" style="position:absolute;left:24773;top:21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39d8EA&#10;AADdAAAADwAAAGRycy9kb3ducmV2LnhtbERPy4rCMBTdD/gP4QruxsTHFK1GEUEQdBajA24vzbUt&#10;Nje1iVr/3iwEl4fzni9bW4k7Nb50rGHQVyCIM2dKzjX8HzffExA+IBusHJOGJ3lYLjpfc0yNe/Af&#10;3Q8hFzGEfYoaihDqVEqfFWTR911NHLmzayyGCJtcmgYfMdxWcqhUIi2WHBsKrGldUHY53KwGTMbm&#10;+nse7Y+7W4LTvFWbn5PSutdtVzMQgdrwEb/dW6MhGQ3i3PgmP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d/XfBAAAA3QAAAA8AAAAAAAAAAAAAAAAAmAIAAGRycy9kb3du&#10;cmV2LnhtbFBLBQYAAAAABAAEAPUAAACGAwAAAAA=&#10;" stroked="f">
                      <v:textbox>
                        <w:txbxContent>
                          <w:p w14:paraId="16F99419"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v:shape id="AutoShape 7403" o:spid="_x0000_s2006" type="#_x0000_t32" style="position:absolute;left:24454;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nzTMUAAADdAAAADwAAAGRycy9kb3ducmV2LnhtbESP3YrCMBSE7wXfIZwF7zT1B3ftGkUE&#10;UQQV3cW9PTRn22JzUppY69sbQfBymJlvmOm8MYWoqXK5ZQX9XgSCOLE651TB78+q+wXCeWSNhWVS&#10;cCcH81m7NcVY2xsfqT75VAQIuxgVZN6XsZQuycig69mSOHj/tjLog6xSqSu8Bbgp5CCKxtJgzmEh&#10;w5KWGSWX09UoqA/n/eeqrNcHn55Hx+1o8odmp1Tno1l8g/DU+Hf41d5oBeNhfwL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EnzTMUAAADdAAAADwAAAAAAAAAA&#10;AAAAAAChAgAAZHJzL2Rvd25yZXYueG1sUEsFBgAAAAAEAAQA+QAAAJMDAAAAAA==&#10;" strokeweight="2pt"/>
                    <v:rect id="Rectangle 7404" o:spid="_x0000_s2007" style="position:absolute;left:20627;top:3391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rp8IA&#10;AADdAAAADwAAAGRycy9kb3ducmV2LnhtbERPW2vCMBR+H/gfwhH2NlMrU6lGkcFwIIN5ez80x7bY&#10;nNQk1Wy/fnkY7PHjuy/X0bTiTs43lhWMRxkI4tLqhisFp+P7yxyED8gaW8uk4Js8rFeDpyUW2j54&#10;T/dDqEQKYV+ggjqErpDSlzUZ9CPbESfuYp3BkKCrpHb4SOGmlXmWTaXBhlNDjR291VReD71R0H2+&#10;9tvZbed+zvP+q8RdtCGPSj0P42YBIlAM/+I/94dWMJ3kaX96k56A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S6unwgAAAN0AAAAPAAAAAAAAAAAAAAAAAJgCAABkcnMvZG93&#10;bnJldi54bWxQSwUGAAAAAAQABAD1AAAAhwMAAAAA&#10;" strokeweight="2pt"/>
                    <v:rect id="Rectangle 7405" o:spid="_x0000_s2008" style="position:absolute;left:28495;top:4572;width:16007;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GmqcUA&#10;AADdAAAADwAAAGRycy9kb3ducmV2LnhtbESPQWsCMRCF7wX/QxjBS9Hs2qJla5TSIi09uWvpediM&#10;u4ubyZKkGv99IwgeH2/e9+atNtH04kTOd5YV5LMMBHFtdceNgp/9dvoCwgdkjb1lUnAhD5v16GGF&#10;hbZnLulUhUYkCPsCFbQhDIWUvm7JoJ/ZgTh5B+sMhiRdI7XDc4KbXs6zbCENdpwaWhzovaX6WP2Z&#10;9EYey9/q8/Fiv+1H2eXaPe/iUqnJOL69gggUw/34lv7SChZP8xyuaxIC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aapxQAAAN0AAAAPAAAAAAAAAAAAAAAAAJgCAABkcnMv&#10;ZG93bnJldi54bWxQSwUGAAAAAAQABAD1AAAAigMAAAAA&#10;" filled="f" fillcolor="#8db3e2" strokeweight="2pt">
                      <v:textbox>
                        <w:txbxContent>
                          <w:p w14:paraId="16F9941A" w14:textId="77777777" w:rsidR="009502FA" w:rsidRPr="00236D9C" w:rsidRDefault="009502FA" w:rsidP="00961AD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v:textbox>
                    </v:rect>
                    <v:shape id="AutoShape 7406" o:spid="_x0000_s2009" type="#_x0000_t32" style="position:absolute;left:20520;top:3476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GrgMYAAADdAAAADwAAAGRycy9kb3ducmV2LnhtbESPQWvCQBSE74X+h+UVvNVNU9GauglS&#10;EEWoEiv2+si+JsHs25BdY/z33ULB4zAz3zCLbDCN6KlztWUFL+MIBHFhdc2lguPX6vkNhPPIGhvL&#10;pOBGDrL08WGBibZXzqk/+FIECLsEFVTet4mUrqjIoBvbljh4P7Yz6IPsSqk7vAa4aWQcRVNpsOaw&#10;UGFLHxUV58PFKOj3p91s1fbrvS9Pk3w7mX+j+VRq9DQs30F4Gvw9/N/eaAXT1ziGvzfhCcj0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Bq4DGAAAA3QAAAA8AAAAAAAAA&#10;AAAAAAAAoQIAAGRycy9kb3ducmV2LnhtbFBLBQYAAAAABAAEAPkAAACUAwAAAAA=&#10;" strokeweight="2pt"/>
                    <v:rect id="Rectangle 7407" o:spid="_x0000_s2010" style="position:absolute;left:28388;width:1469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dRcYA&#10;AADdAAAADwAAAGRycy9kb3ducmV2LnhtbESPQWsCMRCF7wX/Q5hCL6VmV8WWrVHEIhZP7rb0PGym&#10;u0s3kyWJGv99IwgeH2/e9+YtVtH04kTOd5YV5OMMBHFtdceNgu+v7csbCB+QNfaWScGFPKyWo4cF&#10;FtqeuaRTFRqRIOwLVNCGMBRS+rolg35sB+Lk/VpnMCTpGqkdnhPc9HKSZXNpsOPU0OJAm5bqv+po&#10;0ht5LH+q3fPF7u1H2eXazQ7xVamnx7h+BxEohvvxLf2pFcynkylc1yQE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dRcYAAADdAAAADwAAAAAAAAAAAAAAAACYAgAAZHJz&#10;L2Rvd25yZXYueG1sUEsFBgAAAAAEAAQA9QAAAIsDAAAAAA==&#10;" filled="f" fillcolor="#8db3e2" strokeweight="2pt">
                      <v:textbox>
                        <w:txbxContent>
                          <w:p w14:paraId="16F9941B" w14:textId="77777777" w:rsidR="009502FA" w:rsidRPr="00236D9C" w:rsidRDefault="009502FA" w:rsidP="00961AD2">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v:textbox>
                    </v:rect>
                    <v:rect id="Rectangle 7408" o:spid="_x0000_s2011" style="position:absolute;left:28495;top:9144;width:1674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YFMcYA&#10;AADdAAAADwAAAGRycy9kb3ducmV2LnhtbESPQWsCMRCF7wX/QxjBS6nZtaJlNYpUSqWn7lp6Hjbj&#10;7uJmsiSpxn/fCIUeH2/e9+att9H04kLOd5YV5NMMBHFtdceNgq/j29MLCB+QNfaWScGNPGw3o4c1&#10;FtpeuaRLFRqRIOwLVNCGMBRS+rolg35qB+LknawzGJJ0jdQOrwluejnLsoU02HFqaHGg15bqc/Vj&#10;0ht5LL+r98eb/bD7ssu1m3/GpVKTcdytQASK4f/4L33QChbPsznc1yQE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YFMcYAAADdAAAADwAAAAAAAAAAAAAAAACYAgAAZHJz&#10;L2Rvd25yZXYueG1sUEsFBgAAAAAEAAQA9QAAAIsDAAAAAA==&#10;" filled="f" fillcolor="#8db3e2" strokeweight="2pt">
                      <v:textbox>
                        <w:txbxContent>
                          <w:p w14:paraId="16F9941C"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CountryNameText</w:t>
                            </w:r>
                            <w:proofErr w:type="spellEnd"/>
                          </w:p>
                        </w:txbxContent>
                      </v:textbox>
                    </v:rect>
                    <v:shape id="AutoShape 7409" o:spid="_x0000_s2012" type="#_x0000_t32" style="position:absolute;left:24561;top:1116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gz9MYAAADdAAAADwAAAGRycy9kb3ducmV2LnhtbESP3WrCQBSE74W+w3IKvdON/210lSKI&#10;ItSgLXp7yB6T0OzZkN3G+PauIPRymJlvmPmyNaVoqHaFZQX9XgSCOLW64EzBz/e6+w7CeWSNpWVS&#10;cCMHy8VLZ46xtlc+UHP0mQgQdjEqyL2vYildmpNB17MVcfAutjbog6wzqWu8Brgp5SCKJtJgwWEh&#10;x4pWOaW/xz+joElO++m6ajaJz06jw270cUbzpdTba/s5A+Gp9f/hZ3urFUyGgz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oM/TGAAAA3QAAAA8AAAAAAAAA&#10;AAAAAAAAoQIAAGRycy9kb3ducmV2LnhtbFBLBQYAAAAABAAEAPkAAACUAwAAAAA=&#10;" strokeweight="2pt"/>
                    <v:rect id="Rectangle 7410" o:spid="_x0000_s2013" style="position:absolute;left:28495;top:13716;width:2460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g+3cYA&#10;AADdAAAADwAAAGRycy9kb3ducmV2LnhtbESPwWrDMBBE74X+g9hCLyWRnRQnOFFCaSkpPdVuyHmx&#10;traptTKSmih/XwUCOQ6z82ZnvY1mEEdyvresIJ9mIIgbq3tuFey/3ydLED4gaxwsk4Izedhu7u/W&#10;WGp74oqOdWhFgrAvUUEXwlhK6ZuODPqpHYmT92OdwZCka6V2eEpwM8hZlhXSYM+pocORXjtqfus/&#10;k97IY3Wod09n+2nfqj7X7vkrLpR6fIgvKxCBYrgdX9MfWkExnxVwWZMQ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g+3cYAAADdAAAADwAAAAAAAAAAAAAAAACYAgAAZHJz&#10;L2Rvd25yZXYueG1sUEsFBgAAAAAEAAQA9QAAAIsDAAAAAA==&#10;" filled="f" fillcolor="#8db3e2" strokeweight="2pt">
                      <v:textbox>
                        <w:txbxContent>
                          <w:p w14:paraId="16F9941D"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CountrySub-DivisionNameText</w:t>
                            </w:r>
                            <w:proofErr w:type="spellEnd"/>
                          </w:p>
                        </w:txbxContent>
                      </v:textbox>
                    </v:rect>
                    <v:rect id="Rectangle 7411" o:spid="_x0000_s2014" style="position:absolute;left:28388;top:18394;width:140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SbRsYA&#10;AADdAAAADwAAAGRycy9kb3ducmV2LnhtbESPQWsCMRCF7wX/Qxihl6LZ1aJlaxSxFEtP3bX0PGzG&#10;3cXNZElSjf++EYQeH2/e9+atNtH04kzOd5YV5NMMBHFtdceNgu/D++QFhA/IGnvLpOBKHjbr0cMK&#10;C20vXNK5Co1IEPYFKmhDGAopfd2SQT+1A3HyjtYZDEm6RmqHlwQ3vZxl2UIa7Dg1tDjQrqX6VP2a&#10;9EYey59q/3S1n/at7HLtnr/iUqnHcdy+gggUw//xPf2hFSzmsyX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SbRsYAAADdAAAADwAAAAAAAAAAAAAAAACYAgAAZHJz&#10;L2Rvd25yZXYueG1sUEsFBgAAAAAEAAQA9QAAAIsDAAAAAA==&#10;" filled="f" fillcolor="#8db3e2" strokeweight="2pt">
                      <v:textbox>
                        <w:txbxContent>
                          <w:p w14:paraId="16F9941E"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LineFiveText</w:t>
                            </w:r>
                            <w:proofErr w:type="spellEnd"/>
                          </w:p>
                        </w:txbxContent>
                      </v:textbox>
                    </v:rect>
                    <v:rect id="Rectangle 7412" o:spid="_x0000_s2015" style="position:absolute;left:28495;top:22966;width:145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sPNMUA&#10;AADdAAAADwAAAGRycy9kb3ducmV2LnhtbESPwUrDQBCG74LvsIzgRdpNWmkldltEkYonE0vPQ3ZM&#10;gtnZsLu227d3DoLH4Z//m282u+xGdaIQB88GynkBirj1duDOwOHzdfYAKiZki6NnMnChCLvt9dUG&#10;K+vPXNOpSZ0SCMcKDfQpTZXWse3JYZz7iViyLx8cJhlDp23As8DdqBdFsdIOB5YLPU703FP73fw4&#10;0ShzfWz2dxf/7l/qobTh/iOvjbm9yU+PoBLl9L/8136zBlbLh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mw80xQAAAN0AAAAPAAAAAAAAAAAAAAAAAJgCAABkcnMv&#10;ZG93bnJldi54bWxQSwUGAAAAAAQABAD1AAAAigMAAAAA&#10;" filled="f" fillcolor="#8db3e2" strokeweight="2pt">
                      <v:textbox>
                        <w:txbxContent>
                          <w:p w14:paraId="16F9941F"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LineFourText</w:t>
                            </w:r>
                            <w:proofErr w:type="spellEnd"/>
                          </w:p>
                        </w:txbxContent>
                      </v:textbox>
                    </v:rect>
                    <v:shape id="AutoShape 7413" o:spid="_x0000_s2016" type="#_x0000_t32" style="position:absolute;left:24454;top:1509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U58ccAAADdAAAADwAAAGRycy9kb3ducmV2LnhtbESP3WrCQBSE74W+w3IKvdONqUSNrlIK&#10;oaVQgz/o7SF7TEKzZ0N2G9O37xYKXg4z8w2z3g6mET11rrasYDqJQBAXVtdcKjgds/EChPPIGhvL&#10;pOCHHGw3D6M1ptreeE/9wZciQNilqKDyvk2ldEVFBt3EtsTBu9rOoA+yK6Xu8BbgppFxFCXSYM1h&#10;ocKWXisqvg7fRkGfn3fzrO3fcl+eZ/uP2fKC5lOpp8fhZQXC0+Dv4f/2u1aQPMdL+HsTnoD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JTnxxwAAAN0AAAAPAAAAAAAA&#10;AAAAAAAAAKECAABkcnMvZG93bnJldi54bWxQSwUGAAAAAAQABAD5AAAAlQMAAAAA&#10;" strokeweight="2pt"/>
                    <v:shape id="AutoShape 7414" o:spid="_x0000_s2017" type="#_x0000_t32" style="position:absolute;left:24561;top:2020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YGscMAAADdAAAADwAAAGRycy9kb3ducmV2LnhtbERPy4rCMBTdC/MP4Q64G1MfOGM1igii&#10;CE7REd1emmtbbG5KE2v9e7MYcHk479miNaVoqHaFZQX9XgSCOLW64EzB6W/99QPCeWSNpWVS8CQH&#10;i/lHZ4axtg8+UHP0mQgh7GJUkHtfxVK6NCeDrmcr4sBdbW3QB1hnUtf4COGmlIMoGkuDBYeGHCta&#10;5ZTejnejoEnOv9/rqtkkPjuPDrvR5IJmr1T3s11OQXhq/Vv8795qBePhMOwPb8ITkP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7GBrHDAAAA3QAAAA8AAAAAAAAAAAAA&#10;AAAAoQIAAGRycy9kb3ducmV2LnhtbFBLBQYAAAAABAAEAPkAAACRAwAAAAA=&#10;" strokeweight="2pt"/>
                    <v:shape id="AutoShape 7415" o:spid="_x0000_s2018" type="#_x0000_t32" style="position:absolute;left:24454;top:2445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qjKscAAADdAAAADwAAAGRycy9kb3ducmV2LnhtbESP3WrCQBSE7wu+w3KE3tWNNdiauglS&#10;kBbBij/o7SF7mgSzZ0N2m8S37xaEXg4z8w2zzAZTi45aV1lWMJ1EIIhzqysuFJyO66dXEM4ja6wt&#10;k4IbOcjS0cMSE2173lN38IUIEHYJKii9bxIpXV6SQTexDXHwvm1r0AfZFlK32Ae4qeVzFM2lwYrD&#10;QokNvZeUXw8/RkG3O3+9rJvuY+eLc7zfxIsLmq1Sj+Nh9QbC0+D/w/f2p1Ywn82m8PcmPAG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iqMqxwAAAN0AAAAPAAAAAAAA&#10;AAAAAAAAAKECAABkcnMvZG93bnJldi54bWxQSwUGAAAAAAQABAD5AAAAlQMAAAAA&#10;" strokeweight="2pt"/>
                    <v:shape id="AutoShape 7416" o:spid="_x0000_s2019" type="#_x0000_t32" style="position:absolute;left:21903;top:34768;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g9XcUAAADdAAAADwAAAGRycy9kb3ducmV2LnhtbESP3YrCMBSE7wXfIRzBO039Qd1qlGVB&#10;FGEV3cW9PTTHtticlCbW+vZGWPBymJlvmMWqMYWoqXK5ZQWDfgSCOLE651TB78+6NwPhPLLGwjIp&#10;eJCD1bLdWmCs7Z2PVJ98KgKEXYwKMu/LWEqXZGTQ9W1JHLyLrQz6IKtU6grvAW4KOYyiiTSYc1jI&#10;sKSvjJLr6WYU1Ifzfrou683Bp+fxcTf++EPzrVS303zOQXhq/Dv8395qBZPRaAivN+EJy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g9XcUAAADdAAAADwAAAAAAAAAA&#10;AAAAAAChAgAAZHJzL2Rvd25yZXYueG1sUEsFBgAAAAAEAAQA+QAAAJMDAAAAAA==&#10;" strokeweight="2pt"/>
                    <v:shape id="AutoShape 7417" o:spid="_x0000_s2020" type="#_x0000_t32" style="position:absolute;left:24561;top:616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SYxsYAAADdAAAADwAAAGRycy9kb3ducmV2LnhtbESPQWvCQBSE74X+h+UVvNVNjWhNXUUE&#10;UYQqsWKvj+xrEsy+Ddk1xn/vCgWPw8x8w0znnalES40rLSv46EcgiDOrS84VHH9W758gnEfWWFkm&#10;BTdyMJ+9vkwx0fbKKbUHn4sAYZeggsL7OpHSZQUZdH1bEwfvzzYGfZBNLnWD1wA3lRxE0UgaLDks&#10;FFjTsqDsfLgYBe3+tBuv6na99/lpmG6Hk18030r13rrFFwhPnX+G/9sbrWAUxzE83o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UmMbGAAAA3QAAAA8AAAAAAAAA&#10;AAAAAAAAoQIAAGRycy9kb3ducmV2LnhtbFBLBQYAAAAABAAEAPkAAACUAwAAAAA=&#10;" strokeweight="2pt"/>
                    <v:rect id="Rectangle 7418" o:spid="_x0000_s2021" style="position:absolute;left:28495;top:27644;width:145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7MYA&#10;AADdAAAADwAAAGRycy9kb3ducmV2LnhtbESPQWsCMRCF7wX/QxjBS6nZVdGyGkUq0tJTdy09D5tx&#10;d3EzWZJU479vCoUeH2/e9+ZtdtH04krOd5YV5NMMBHFtdceNgs/T8ekZhA/IGnvLpOBOHnbb0cMG&#10;C21vXNK1Co1IEPYFKmhDGAopfd2SQT+1A3HyztYZDEm6RmqHtwQ3vZxl2VIa7Dg1tDjQS0v1pfo2&#10;6Y08ll/V6+PdvttD2eXaLT7iSqnJOO7XIALF8H/8l37TCpbz+QJ+1yQE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T7MYAAADdAAAADwAAAAAAAAAAAAAAAACYAgAAZHJz&#10;L2Rvd25yZXYueG1sUEsFBgAAAAAEAAQA9QAAAIsDAAAAAA==&#10;" filled="f" fillcolor="#8db3e2" strokeweight="2pt">
                      <v:textbox>
                        <w:txbxContent>
                          <w:p w14:paraId="16F99420"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v:textbox>
                    </v:rect>
                    <v:rect id="Rectangle 7419" o:spid="_x0000_s2022" style="position:absolute;left:28599;top:32854;width:151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M2d8YA&#10;AADdAAAADwAAAGRycy9kb3ducmV2LnhtbESPQWsCMRCF7wX/Qxihl6LZrVXL1ihiKZaeuqt4HjbT&#10;3aWbyZKkGv99IxR6fLx535u32kTTizM531lWkE8zEMS11R03Co6Ht8kzCB+QNfaWScGVPGzWo7sV&#10;FtpeuKRzFRqRIOwLVNCGMBRS+rolg35qB+LkfVlnMCTpGqkdXhLc9PIxyxbSYMepocWBdi3V39WP&#10;SW/ksTxV+4er/bCvZZdr9/QZl0rdj+P2BUSgGP6P/9LvWsFiNpvD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M2d8YAAADdAAAADwAAAAAAAAAAAAAAAACYAgAAZHJz&#10;L2Rvd25yZXYueG1sUEsFBgAAAAAEAAQA9QAAAIsDAAAAAA==&#10;" filled="f" fillcolor="#8db3e2" strokeweight="2pt">
                      <v:textbox>
                        <w:txbxContent>
                          <w:p w14:paraId="16F99421" w14:textId="77777777" w:rsidR="009502FA" w:rsidRPr="00236D9C" w:rsidRDefault="009502FA" w:rsidP="00961AD2">
                            <w:pPr>
                              <w:rPr>
                                <w:sz w:val="18"/>
                                <w:szCs w:val="18"/>
                              </w:rPr>
                            </w:pPr>
                            <w:proofErr w:type="spellStart"/>
                            <w:proofErr w:type="gramStart"/>
                            <w:r w:rsidRPr="006E3E62">
                              <w:rPr>
                                <w:rFonts w:cs="Arial"/>
                                <w:bCs/>
                                <w:szCs w:val="20"/>
                              </w:rPr>
                              <w:t>asram:</w:t>
                            </w:r>
                            <w:proofErr w:type="gramEnd"/>
                            <w:r w:rsidRPr="006E3E62">
                              <w:rPr>
                                <w:rFonts w:cs="Arial"/>
                                <w:bCs/>
                                <w:szCs w:val="20"/>
                              </w:rPr>
                              <w:t>LineThreeText</w:t>
                            </w:r>
                            <w:proofErr w:type="spellEnd"/>
                          </w:p>
                        </w:txbxContent>
                      </v:textbox>
                    </v:rect>
                    <v:rect id="Rectangle 7420" o:spid="_x0000_s2023" style="position:absolute;left:28601;top:37745;width:144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GoAMYA&#10;AADdAAAADwAAAGRycy9kb3ducmV2LnhtbESPwWrDMBBE74X+g9hCLyWR3RQnOFFCSCgtPdVuyHmx&#10;traptTKSkih/XxUKOQ6z82ZntYlmEGdyvresIJ9mIIgbq3tuFRy+XicLED4gaxwsk4Iredis7+9W&#10;WGp74YrOdWhFgrAvUUEXwlhK6ZuODPqpHYmT922dwZCka6V2eElwM8jnLCukwZ5TQ4cj7TpqfuqT&#10;SW/ksTrWb09X+2H3VZ9r9/IZ50o9PsTtEkSgGG7H/+l3raCYzQr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GoAMYAAADdAAAADwAAAAAAAAAAAAAAAACYAgAAZHJz&#10;L2Rvd25yZXYueG1sUEsFBgAAAAAEAAQA9QAAAIsDAAAAAA==&#10;" filled="f" fillcolor="#8db3e2" strokeweight="2pt">
                      <v:textbox>
                        <w:txbxContent>
                          <w:p w14:paraId="16F99422" w14:textId="77777777" w:rsidR="009502FA" w:rsidRPr="00477555" w:rsidRDefault="009502FA" w:rsidP="00961AD2">
                            <w:pPr>
                              <w:rPr>
                                <w:szCs w:val="18"/>
                              </w:rPr>
                            </w:pPr>
                            <w:proofErr w:type="spellStart"/>
                            <w:proofErr w:type="gramStart"/>
                            <w:r w:rsidRPr="006E3E62">
                              <w:rPr>
                                <w:rFonts w:cs="Arial"/>
                                <w:bCs/>
                                <w:szCs w:val="20"/>
                              </w:rPr>
                              <w:t>asram:</w:t>
                            </w:r>
                            <w:proofErr w:type="gramEnd"/>
                            <w:r w:rsidRPr="006E3E62">
                              <w:rPr>
                                <w:rFonts w:cs="Arial"/>
                                <w:bCs/>
                                <w:szCs w:val="20"/>
                              </w:rPr>
                              <w:t>LineTwoText</w:t>
                            </w:r>
                            <w:proofErr w:type="spellEnd"/>
                          </w:p>
                        </w:txbxContent>
                      </v:textbox>
                    </v:rect>
                    <v:shape id="AutoShape 7421" o:spid="_x0000_s2024" type="#_x0000_t32" style="position:absolute;left:24561;top:29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excUAAADdAAAADwAAAGRycy9kb3ducmV2LnhtbESPQYvCMBSE74L/ITzBm6arom41igii&#10;LKyiLnp9NG/bYvNSmli7/94ICx6HmfmGmS8bU4iaKpdbVvDRj0AQJ1bnnCr4OW96UxDOI2ssLJOC&#10;P3KwXLRbc4y1ffCR6pNPRYCwi1FB5n0ZS+mSjAy6vi2Jg/drK4M+yCqVusJHgJtCDqJoLA3mHBYy&#10;LGmdUXI73Y2C+nDZTzZlvT349DI6fo0+r2i+lep2mtUMhKfGv8P/7Z1WMB4OJ/B6E56AXD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excUAAADdAAAADwAAAAAAAAAA&#10;AAAAAAChAgAAZHJzL2Rvd25yZXYueG1sUEsFBgAAAAAEAAQA+QAAAJMDAAAAAA==&#10;" strokeweight="2pt"/>
                    <v:shape id="AutoShape 7422" o:spid="_x0000_s2025" type="#_x0000_t32" style="position:absolute;left:24561;top:3476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AKt8MAAADdAAAADwAAAGRycy9kb3ducmV2LnhtbERPy4rCMBTdC/MP4Q64G1MfOGM1igii&#10;CE7REd1emmtbbG5KE2v9e7MYcHk479miNaVoqHaFZQX9XgSCOLW64EzB6W/99QPCeWSNpWVS8CQH&#10;i/lHZ4axtg8+UHP0mQgh7GJUkHtfxVK6NCeDrmcr4sBdbW3QB1hnUtf4COGmlIMoGkuDBYeGHCta&#10;5ZTejnejoEnOv9/rqtkkPjuPDrvR5IJmr1T3s11OQXhq/Vv8795qBePhMMwNb8ITkP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wCrfDAAAA3QAAAA8AAAAAAAAAAAAA&#10;AAAAoQIAAGRycy9kb3ducmV2LnhtbFBLBQYAAAAABAAEAPkAAACRAwAAAAA=&#10;" strokeweight="2pt"/>
                    <v:shape id="AutoShape 7423" o:spid="_x0000_s2026" type="#_x0000_t32" style="position:absolute;left:24561;top:3965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vLMcAAADdAAAADwAAAGRycy9kb3ducmV2LnhtbESP3WrCQBSE7wu+w3KE3tWNjUSNriKF&#10;0FJogz/o7SF7TILZsyG7jenbdwuFXg4z8w2z3g6mET11rrasYDqJQBAXVtdcKjgds6cFCOeRNTaW&#10;ScE3OdhuRg9rTLW98576gy9FgLBLUUHlfZtK6YqKDLqJbYmDd7WdQR9kV0rd4T3ATSOfoyiRBmsO&#10;CxW29FJRcTt8GQV9fv6cZ23/mvvyPNu/z5YXNB9KPY6H3QqEp8H/h//ab1pBEsdL+H0Tno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8sxwAAAN0AAAAPAAAAAAAA&#10;AAAAAAAAAKECAABkcnMvZG93bnJldi54bWxQSwUGAAAAAAQABAD5AAAAlQMAAAAA&#10;" strokeweight="2pt"/>
                  </v:group>
                  <v:group id="Gruppieren 6340" o:spid="_x0000_s2027" style="position:absolute;left:66985;top:57628;width:1905;height:1664" coordsize="190498,166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qwRMMAAADdAAAADwAAAGRycy9kb3ducmV2LnhtbERPTYvCMBC9C/sfwgh7&#10;07SrlqUaRcRd9iCCuiDehmZsi82kNLGt/94cBI+P971Y9aYSLTWutKwgHkcgiDOrS84V/J9+Rt8g&#10;nEfWWFkmBQ9ysFp+DBaYatvxgdqjz0UIYZeigsL7OpXSZQUZdGNbEwfuahuDPsAml7rBLoSbSn5F&#10;USINlhwaCqxpU1B2O96Ngt8Ou/Uk3ra723XzuJxm+/MuJqU+h/16DsJT79/il/tPK0gm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2rBEwwAAAN0AAAAP&#10;AAAAAAAAAAAAAAAAAKoCAABkcnMvZG93bnJldi54bWxQSwUGAAAAAAQABAD6AAAAmgMAAAAA&#10;">
                    <v:rect id="Rectangle 7377" o:spid="_x0000_s2028" style="position:absolute;width:190498;height:166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rnMUA&#10;AADdAAAADwAAAGRycy9kb3ducmV2LnhtbESPQWsCMRSE7wX/Q3hCbzWrba2sRhFBFKRQtd4fm9fd&#10;pZuXNclq6q83hUKPw8x8w8wW0TTiQs7XlhUMBxkI4sLqmksFn8f10wSED8gaG8uk4Ic8LOa9hxnm&#10;2l55T5dDKEWCsM9RQRVCm0vpi4oM+oFtiZP3ZZ3BkKQrpXZ4TXDTyFGWjaXBmtNChS2tKiq+D51R&#10;0L6/dpu3887dTpPuo8BdtGEUlXrsx+UURKAY/sN/7a1WMH5+GcLvm/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2OucxQAAAN0AAAAPAAAAAAAAAAAAAAAAAJgCAABkcnMv&#10;ZG93bnJldi54bWxQSwUGAAAAAAQABAD1AAAAigMAAAAA&#10;" strokeweight="2pt"/>
                    <v:shape id="AutoShape 7378" o:spid="_x0000_s2029" type="#_x0000_t32" style="position:absolute;left:50488;top:78538;width:927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PjQ8EAAADdAAAADwAAAGRycy9kb3ducmV2LnhtbESPQYvCMBSE7wv+h/CEva2pWlSqUUQQ&#10;vFbF86N5tsXmpTapjf9+s7DgcZiZb5jNLphGvKhztWUF00kCgriwuuZSwfVy/FmBcB5ZY2OZFLzJ&#10;wW47+tpgpu3AOb3OvhQRwi5DBZX3bSalKyoy6Ca2JY7e3XYGfZRdKXWHQ4SbRs6SZCEN1hwXKmzp&#10;UFHxOPdGQZ4/y1vvwrBf3cMyverUJP1Jqe9x2K9BeAr+E/5vn7SCxTydwd+b+ATk9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8+NDwQAAAN0AAAAPAAAAAAAAAAAAAAAA&#10;AKECAABkcnMvZG93bnJldi54bWxQSwUGAAAAAAQABAD5AAAAjwMAAAAA&#10;" strokeweight="1.25pt"/>
                    <v:shape id="AutoShape 7379" o:spid="_x0000_s2030" type="#_x0000_t32" style="position:absolute;left:95367;top:44879;width:0;height:717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WYVskAAADdAAAADwAAAGRycy9kb3ducmV2LnhtbESPT2vCQBTE7wW/w/IKvdWNfxpK6iqi&#10;LfRghdh66O01+5oEs29Ddk2in94VBI/DzPyGmS16U4mWGldaVjAaRiCIM6tLzhX8fH88v4JwHllj&#10;ZZkUnMjBYj54mGGibccptTufiwBhl6CCwvs6kdJlBRl0Q1sTB+/fNgZ9kE0udYNdgJtKjqMolgZL&#10;DgsF1rQqKDvsjkbBy7H7+41HnC6/3tf79Nxm28N+o9TTY798A+Gp9/fwrf2pFcST6QSub8ITkPML&#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FmFbJAAAA3QAAAA8AAAAA&#10;AAAAAAAAAAAAoQIAAGRycy9kb3ducmV2LnhtbFBLBQYAAAAABAAEAPkAAACXAwAAAAA=&#10;" strokeweight="1.25pt"/>
                  </v:group>
                </v:group>
                <v:rect id="Rectangle 7501" o:spid="_x0000_s2031" style="position:absolute;top:27086;width:5003;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UgesYA&#10;AADdAAAADwAAAGRycy9kb3ducmV2LnhtbESP3WrCQBSE7wu+w3IEb4putCISXUWE0lAKYvy5PmSP&#10;STB7Nma3Sfr23ULBy2FmvmHW295UoqXGlZYVTCcRCOLM6pJzBefT+3gJwnlkjZVlUvBDDrabwcsa&#10;Y207PlKb+lwECLsYFRTe17GULivIoJvYmjh4N9sY9EE2udQNdgFuKjmLooU0WHJYKLCmfUHZPf02&#10;Crrs0F5PXx/y8HpNLD+Sxz69fCo1Gva7FQhPvX+G/9uJVrB4m8/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UgesYAAADdAAAADwAAAAAAAAAAAAAAAACYAgAAZHJz&#10;L2Rvd25yZXYueG1sUEsFBgAAAAAEAAQA9QAAAIsDAAAAAA==&#10;" filled="f" stroked="f">
                  <v:textbox>
                    <w:txbxContent>
                      <w:p w14:paraId="16F99423" w14:textId="77777777" w:rsidR="009502FA" w:rsidRPr="002F612C" w:rsidRDefault="009502FA" w:rsidP="00961AD2">
                        <w:pPr>
                          <w:rPr>
                            <w:rFonts w:cs="Arial"/>
                            <w:b/>
                            <w:sz w:val="24"/>
                            <w:szCs w:val="24"/>
                            <w:lang w:val="de-DE"/>
                          </w:rPr>
                        </w:pPr>
                        <w:r>
                          <w:rPr>
                            <w:rFonts w:cs="Arial"/>
                            <w:b/>
                            <w:sz w:val="24"/>
                            <w:szCs w:val="24"/>
                            <w:lang w:val="de-DE"/>
                          </w:rPr>
                          <w:t>0..1</w:t>
                        </w:r>
                      </w:p>
                    </w:txbxContent>
                  </v:textbox>
                </v:rect>
                <w10:anchorlock/>
              </v:group>
            </w:pict>
          </mc:Fallback>
        </mc:AlternateContent>
      </w:r>
    </w:p>
    <w:p w14:paraId="16F98F0C" w14:textId="77777777" w:rsidR="00804194" w:rsidRDefault="00804194">
      <w:pPr>
        <w:spacing w:line="240" w:lineRule="auto"/>
      </w:pPr>
      <w:r>
        <w:br w:type="page"/>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804194" w:rsidRPr="00AD4FE7" w14:paraId="16F98F0E" w14:textId="77777777" w:rsidTr="002A4792">
        <w:trPr>
          <w:cantSplit/>
          <w:trHeight w:val="329"/>
        </w:trPr>
        <w:tc>
          <w:tcPr>
            <w:tcW w:w="5000" w:type="pct"/>
            <w:shd w:val="clear" w:color="auto" w:fill="FFFFCC"/>
            <w:vAlign w:val="center"/>
          </w:tcPr>
          <w:p w14:paraId="16F98F0D" w14:textId="77777777" w:rsidR="00804194" w:rsidRPr="00A370B7" w:rsidRDefault="00804194" w:rsidP="002A4792">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804194" w:rsidRPr="00AD4FE7" w14:paraId="16F98F10" w14:textId="77777777" w:rsidTr="002A4792">
        <w:trPr>
          <w:cantSplit/>
        </w:trPr>
        <w:tc>
          <w:tcPr>
            <w:tcW w:w="5000" w:type="pct"/>
            <w:vAlign w:val="center"/>
          </w:tcPr>
          <w:p w14:paraId="16F98F0F" w14:textId="77777777" w:rsidR="00804194" w:rsidRPr="00A370B7" w:rsidRDefault="00804194" w:rsidP="002A4792">
            <w:pPr>
              <w:spacing w:line="240" w:lineRule="auto"/>
            </w:pPr>
            <w:r w:rsidRPr="00A370B7">
              <w:rPr>
                <w:rFonts w:cs="Arial"/>
                <w:b/>
                <w:bCs/>
                <w:szCs w:val="20"/>
              </w:rPr>
              <w:t xml:space="preserve">“asram:PostalCITradeAddress” </w:t>
            </w:r>
            <w:r w:rsidRPr="00A370B7">
              <w:rPr>
                <w:rFonts w:cs="Arial"/>
                <w:bCs/>
                <w:szCs w:val="20"/>
              </w:rPr>
              <w:t>contains business address da</w:t>
            </w:r>
            <w:r>
              <w:rPr>
                <w:rFonts w:cs="Arial"/>
                <w:bCs/>
                <w:szCs w:val="20"/>
              </w:rPr>
              <w:t>ta of the corresponding ship to address</w:t>
            </w:r>
            <w:r w:rsidRPr="00A370B7">
              <w:rPr>
                <w:rFonts w:cs="Arial"/>
                <w:bCs/>
                <w:szCs w:val="20"/>
              </w:rPr>
              <w:t xml:space="preserve">. </w:t>
            </w:r>
          </w:p>
        </w:tc>
      </w:tr>
    </w:tbl>
    <w:p w14:paraId="16F98F11" w14:textId="77777777" w:rsidR="00804194" w:rsidRDefault="00804194"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804194" w:rsidRPr="00AD4FE7" w14:paraId="16F98F19" w14:textId="77777777" w:rsidTr="002A4792">
        <w:trPr>
          <w:cantSplit/>
          <w:trHeight w:val="329"/>
          <w:tblHeader/>
        </w:trPr>
        <w:tc>
          <w:tcPr>
            <w:tcW w:w="1056" w:type="pct"/>
            <w:shd w:val="clear" w:color="auto" w:fill="FFFFCC"/>
            <w:vAlign w:val="center"/>
          </w:tcPr>
          <w:p w14:paraId="16F98F12" w14:textId="77777777" w:rsidR="00804194" w:rsidRPr="00A370B7" w:rsidRDefault="00804194"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vAlign w:val="center"/>
          </w:tcPr>
          <w:p w14:paraId="16F98F13" w14:textId="77777777" w:rsidR="00804194" w:rsidRPr="00A370B7" w:rsidRDefault="00804194"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8F14" w14:textId="77777777" w:rsidR="00804194" w:rsidRPr="00A370B7" w:rsidRDefault="00804194"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8F15" w14:textId="77777777" w:rsidR="00804194" w:rsidRPr="00A370B7" w:rsidRDefault="00804194"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8F16" w14:textId="77777777" w:rsidR="00804194" w:rsidRPr="00A370B7" w:rsidRDefault="00804194"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8F17" w14:textId="77777777" w:rsidR="00804194" w:rsidRPr="00A370B7" w:rsidRDefault="00804194"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F18" w14:textId="77777777" w:rsidR="00804194" w:rsidRPr="00A370B7" w:rsidRDefault="00804194"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804194" w:rsidRPr="00AD4FE7" w14:paraId="16F98F21" w14:textId="77777777" w:rsidTr="002A4792">
        <w:trPr>
          <w:cantSplit/>
          <w:trHeight w:val="317"/>
        </w:trPr>
        <w:tc>
          <w:tcPr>
            <w:tcW w:w="1056" w:type="pct"/>
            <w:shd w:val="clear" w:color="auto" w:fill="92D050"/>
            <w:vAlign w:val="center"/>
          </w:tcPr>
          <w:p w14:paraId="16F98F1A"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asram:CityNameText</w:t>
            </w:r>
          </w:p>
        </w:tc>
        <w:tc>
          <w:tcPr>
            <w:tcW w:w="453" w:type="pct"/>
            <w:shd w:val="clear" w:color="auto" w:fill="92D050"/>
            <w:vAlign w:val="center"/>
          </w:tcPr>
          <w:p w14:paraId="16F98F1B"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1C"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8F1D"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1E"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Detroit</w:t>
            </w:r>
          </w:p>
        </w:tc>
        <w:tc>
          <w:tcPr>
            <w:tcW w:w="302" w:type="pct"/>
            <w:shd w:val="clear" w:color="auto" w:fill="92D050"/>
            <w:vAlign w:val="center"/>
          </w:tcPr>
          <w:p w14:paraId="16F98F1F"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20"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 xml:space="preserve">Ship to address: </w:t>
            </w:r>
            <w:r w:rsidRPr="00593622">
              <w:rPr>
                <w:rFonts w:eastAsia="Times New Roman" w:cs="Arial"/>
                <w:bCs/>
                <w:color w:val="000000"/>
                <w:sz w:val="16"/>
                <w:szCs w:val="20"/>
                <w:lang w:eastAsia="de-DE"/>
              </w:rPr>
              <w:t>City</w:t>
            </w:r>
          </w:p>
        </w:tc>
      </w:tr>
      <w:tr w:rsidR="00804194" w:rsidRPr="00AD4FE7" w14:paraId="16F98F29" w14:textId="77777777" w:rsidTr="002A4792">
        <w:trPr>
          <w:cantSplit/>
          <w:trHeight w:val="317"/>
        </w:trPr>
        <w:tc>
          <w:tcPr>
            <w:tcW w:w="1056" w:type="pct"/>
            <w:shd w:val="clear" w:color="auto" w:fill="92D050"/>
            <w:vAlign w:val="center"/>
          </w:tcPr>
          <w:p w14:paraId="16F98F22"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asram:CountryIdentifier</w:t>
            </w:r>
          </w:p>
        </w:tc>
        <w:tc>
          <w:tcPr>
            <w:tcW w:w="453" w:type="pct"/>
            <w:shd w:val="clear" w:color="auto" w:fill="92D050"/>
            <w:vAlign w:val="center"/>
          </w:tcPr>
          <w:p w14:paraId="16F98F23"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24"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3</w:t>
            </w:r>
          </w:p>
        </w:tc>
        <w:tc>
          <w:tcPr>
            <w:tcW w:w="352" w:type="pct"/>
            <w:shd w:val="clear" w:color="auto" w:fill="92D050"/>
            <w:vAlign w:val="center"/>
          </w:tcPr>
          <w:p w14:paraId="16F98F25"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26"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US</w:t>
            </w:r>
          </w:p>
        </w:tc>
        <w:tc>
          <w:tcPr>
            <w:tcW w:w="302" w:type="pct"/>
            <w:shd w:val="clear" w:color="auto" w:fill="92D050"/>
            <w:vAlign w:val="center"/>
          </w:tcPr>
          <w:p w14:paraId="16F98F27"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28"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Ship to address:</w:t>
            </w:r>
            <w:r w:rsidRPr="00593622">
              <w:rPr>
                <w:rFonts w:eastAsia="Times New Roman" w:cs="Arial"/>
                <w:bCs/>
                <w:color w:val="000000"/>
                <w:sz w:val="16"/>
                <w:szCs w:val="20"/>
                <w:lang w:eastAsia="de-DE"/>
              </w:rPr>
              <w:t xml:space="preserve"> Country Code</w:t>
            </w:r>
          </w:p>
        </w:tc>
      </w:tr>
      <w:tr w:rsidR="00804194" w:rsidRPr="00AD4FE7" w14:paraId="16F98F31" w14:textId="77777777" w:rsidTr="002A4792">
        <w:trPr>
          <w:cantSplit/>
          <w:trHeight w:val="317"/>
        </w:trPr>
        <w:tc>
          <w:tcPr>
            <w:tcW w:w="1056" w:type="pct"/>
            <w:shd w:val="clear" w:color="auto" w:fill="92D050"/>
            <w:vAlign w:val="center"/>
          </w:tcPr>
          <w:p w14:paraId="16F98F2A" w14:textId="77777777" w:rsidR="00804194" w:rsidRPr="00A370B7" w:rsidRDefault="00804194" w:rsidP="002A4792">
            <w:pPr>
              <w:spacing w:line="240" w:lineRule="auto"/>
              <w:rPr>
                <w:rFonts w:eastAsia="Times New Roman" w:cs="Arial"/>
                <w:bCs/>
                <w:color w:val="000000"/>
                <w:sz w:val="16"/>
                <w:szCs w:val="20"/>
                <w:lang w:eastAsia="de-DE"/>
              </w:rPr>
            </w:pPr>
            <w:r w:rsidRPr="00FA620E">
              <w:rPr>
                <w:rFonts w:eastAsia="Times New Roman" w:cs="Arial"/>
                <w:bCs/>
                <w:color w:val="000000"/>
                <w:sz w:val="16"/>
                <w:szCs w:val="20"/>
                <w:lang w:eastAsia="de-DE"/>
              </w:rPr>
              <w:t>asram:CountryNameText</w:t>
            </w:r>
          </w:p>
        </w:tc>
        <w:tc>
          <w:tcPr>
            <w:tcW w:w="453" w:type="pct"/>
            <w:shd w:val="clear" w:color="auto" w:fill="92D050"/>
            <w:vAlign w:val="center"/>
          </w:tcPr>
          <w:p w14:paraId="16F98F2B" w14:textId="77777777" w:rsidR="00804194" w:rsidRPr="00A370B7" w:rsidRDefault="00804194" w:rsidP="002A4792">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String</w:t>
            </w:r>
          </w:p>
        </w:tc>
        <w:tc>
          <w:tcPr>
            <w:tcW w:w="402" w:type="pct"/>
            <w:shd w:val="clear" w:color="auto" w:fill="92D050"/>
            <w:vAlign w:val="center"/>
          </w:tcPr>
          <w:p w14:paraId="16F98F2C"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35</w:t>
            </w:r>
          </w:p>
        </w:tc>
        <w:tc>
          <w:tcPr>
            <w:tcW w:w="352" w:type="pct"/>
            <w:shd w:val="clear" w:color="auto" w:fill="92D050"/>
            <w:vAlign w:val="center"/>
          </w:tcPr>
          <w:p w14:paraId="16F98F2D"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6</w:t>
            </w:r>
          </w:p>
        </w:tc>
        <w:tc>
          <w:tcPr>
            <w:tcW w:w="955" w:type="pct"/>
            <w:shd w:val="clear" w:color="auto" w:fill="92D050"/>
            <w:vAlign w:val="center"/>
          </w:tcPr>
          <w:p w14:paraId="16F98F2E" w14:textId="77777777" w:rsidR="00804194"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United Sates</w:t>
            </w:r>
          </w:p>
        </w:tc>
        <w:tc>
          <w:tcPr>
            <w:tcW w:w="302" w:type="pct"/>
            <w:shd w:val="clear" w:color="auto" w:fill="92D050"/>
            <w:vAlign w:val="center"/>
          </w:tcPr>
          <w:p w14:paraId="16F98F2F"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480" w:type="pct"/>
            <w:shd w:val="clear" w:color="auto" w:fill="92D050"/>
            <w:vAlign w:val="center"/>
          </w:tcPr>
          <w:p w14:paraId="16F98F30"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bCs/>
                <w:color w:val="000000"/>
                <w:sz w:val="16"/>
                <w:szCs w:val="20"/>
                <w:lang w:eastAsia="de-DE"/>
              </w:rPr>
              <w:t>Ship to</w:t>
            </w:r>
            <w:r>
              <w:rPr>
                <w:rFonts w:eastAsia="Times New Roman" w:cs="Arial"/>
                <w:color w:val="000000"/>
                <w:sz w:val="16"/>
                <w:szCs w:val="20"/>
                <w:lang w:eastAsia="de-DE"/>
              </w:rPr>
              <w:t xml:space="preserve"> address: Country</w:t>
            </w:r>
          </w:p>
        </w:tc>
      </w:tr>
      <w:tr w:rsidR="00804194" w:rsidRPr="00AD4FE7" w14:paraId="16F98F39" w14:textId="77777777" w:rsidTr="002A4792">
        <w:trPr>
          <w:cantSplit/>
          <w:trHeight w:val="317"/>
        </w:trPr>
        <w:tc>
          <w:tcPr>
            <w:tcW w:w="1056" w:type="pct"/>
            <w:shd w:val="clear" w:color="auto" w:fill="92D050"/>
            <w:vAlign w:val="center"/>
          </w:tcPr>
          <w:p w14:paraId="16F98F32"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asram:CountrySub-DivisionNameText</w:t>
            </w:r>
          </w:p>
        </w:tc>
        <w:tc>
          <w:tcPr>
            <w:tcW w:w="453" w:type="pct"/>
            <w:shd w:val="clear" w:color="auto" w:fill="92D050"/>
            <w:vAlign w:val="center"/>
          </w:tcPr>
          <w:p w14:paraId="16F98F33"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34"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8F35"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36"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Michigan</w:t>
            </w:r>
          </w:p>
        </w:tc>
        <w:tc>
          <w:tcPr>
            <w:tcW w:w="302" w:type="pct"/>
            <w:shd w:val="clear" w:color="auto" w:fill="92D050"/>
            <w:vAlign w:val="center"/>
          </w:tcPr>
          <w:p w14:paraId="16F98F37"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38"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Ship to</w:t>
            </w:r>
            <w:r w:rsidRPr="00593622">
              <w:rPr>
                <w:rFonts w:eastAsia="Times New Roman" w:cs="Arial"/>
                <w:bCs/>
                <w:color w:val="000000"/>
                <w:sz w:val="16"/>
                <w:szCs w:val="20"/>
                <w:lang w:eastAsia="de-DE"/>
              </w:rPr>
              <w:t xml:space="preserve"> </w:t>
            </w:r>
            <w:r>
              <w:rPr>
                <w:rFonts w:eastAsia="Times New Roman" w:cs="Arial"/>
                <w:bCs/>
                <w:color w:val="000000"/>
                <w:sz w:val="16"/>
                <w:szCs w:val="20"/>
                <w:lang w:eastAsia="de-DE"/>
              </w:rPr>
              <w:t xml:space="preserve">address: </w:t>
            </w:r>
            <w:r w:rsidRPr="00593622">
              <w:rPr>
                <w:rFonts w:eastAsia="Times New Roman" w:cs="Arial"/>
                <w:bCs/>
                <w:color w:val="000000"/>
                <w:sz w:val="16"/>
                <w:szCs w:val="20"/>
                <w:lang w:eastAsia="de-DE"/>
              </w:rPr>
              <w:t>State</w:t>
            </w:r>
          </w:p>
        </w:tc>
      </w:tr>
      <w:tr w:rsidR="00804194" w:rsidRPr="00AD4FE7" w14:paraId="16F98F41" w14:textId="77777777" w:rsidTr="002A4792">
        <w:trPr>
          <w:cantSplit/>
          <w:trHeight w:val="317"/>
        </w:trPr>
        <w:tc>
          <w:tcPr>
            <w:tcW w:w="1056" w:type="pct"/>
            <w:shd w:val="clear" w:color="auto" w:fill="92D050"/>
            <w:vAlign w:val="center"/>
          </w:tcPr>
          <w:p w14:paraId="16F98F3A" w14:textId="77777777" w:rsidR="00804194" w:rsidRPr="00A370B7"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 LineFiveText</w:t>
            </w:r>
          </w:p>
        </w:tc>
        <w:tc>
          <w:tcPr>
            <w:tcW w:w="453" w:type="pct"/>
            <w:shd w:val="clear" w:color="auto" w:fill="92D050"/>
            <w:vAlign w:val="center"/>
          </w:tcPr>
          <w:p w14:paraId="16F98F3B" w14:textId="77777777" w:rsidR="00804194" w:rsidRPr="00A370B7" w:rsidRDefault="00804194" w:rsidP="002A4792">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String</w:t>
            </w:r>
          </w:p>
        </w:tc>
        <w:tc>
          <w:tcPr>
            <w:tcW w:w="402" w:type="pct"/>
            <w:shd w:val="clear" w:color="auto" w:fill="92D050"/>
            <w:vAlign w:val="center"/>
          </w:tcPr>
          <w:p w14:paraId="16F98F3C"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10</w:t>
            </w:r>
          </w:p>
        </w:tc>
        <w:tc>
          <w:tcPr>
            <w:tcW w:w="352" w:type="pct"/>
            <w:shd w:val="clear" w:color="auto" w:fill="92D050"/>
            <w:vAlign w:val="center"/>
          </w:tcPr>
          <w:p w14:paraId="16F98F3D"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6</w:t>
            </w:r>
          </w:p>
        </w:tc>
        <w:tc>
          <w:tcPr>
            <w:tcW w:w="955" w:type="pct"/>
            <w:shd w:val="clear" w:color="auto" w:fill="92D050"/>
            <w:vAlign w:val="center"/>
          </w:tcPr>
          <w:p w14:paraId="16F98F3E" w14:textId="77777777" w:rsidR="00804194"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14321</w:t>
            </w:r>
          </w:p>
        </w:tc>
        <w:tc>
          <w:tcPr>
            <w:tcW w:w="302" w:type="pct"/>
            <w:shd w:val="clear" w:color="auto" w:fill="92D050"/>
            <w:vAlign w:val="center"/>
          </w:tcPr>
          <w:p w14:paraId="16F98F3F"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480" w:type="pct"/>
            <w:shd w:val="clear" w:color="auto" w:fill="92D050"/>
            <w:vAlign w:val="center"/>
          </w:tcPr>
          <w:p w14:paraId="16F98F40"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bCs/>
                <w:color w:val="000000"/>
                <w:sz w:val="16"/>
                <w:szCs w:val="20"/>
                <w:lang w:eastAsia="de-DE"/>
              </w:rPr>
              <w:t>Ship to</w:t>
            </w:r>
            <w:r>
              <w:rPr>
                <w:rFonts w:eastAsia="Times New Roman" w:cs="Arial"/>
                <w:color w:val="000000"/>
                <w:sz w:val="16"/>
                <w:szCs w:val="20"/>
                <w:lang w:eastAsia="de-DE"/>
              </w:rPr>
              <w:t xml:space="preserve"> address: Postbox ZIP</w:t>
            </w:r>
          </w:p>
        </w:tc>
      </w:tr>
      <w:tr w:rsidR="00804194" w:rsidRPr="00AD4FE7" w14:paraId="16F98F49" w14:textId="77777777" w:rsidTr="002A4792">
        <w:trPr>
          <w:cantSplit/>
          <w:trHeight w:val="317"/>
        </w:trPr>
        <w:tc>
          <w:tcPr>
            <w:tcW w:w="1056" w:type="pct"/>
            <w:shd w:val="clear" w:color="auto" w:fill="92D050"/>
            <w:vAlign w:val="center"/>
          </w:tcPr>
          <w:p w14:paraId="16F98F42"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asram:LineFourText</w:t>
            </w:r>
          </w:p>
        </w:tc>
        <w:tc>
          <w:tcPr>
            <w:tcW w:w="453" w:type="pct"/>
            <w:shd w:val="clear" w:color="auto" w:fill="92D050"/>
            <w:vAlign w:val="center"/>
          </w:tcPr>
          <w:p w14:paraId="16F98F43"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44"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8F45"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46"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4</w:t>
            </w:r>
          </w:p>
        </w:tc>
        <w:tc>
          <w:tcPr>
            <w:tcW w:w="302" w:type="pct"/>
            <w:shd w:val="clear" w:color="auto" w:fill="92D050"/>
            <w:vAlign w:val="center"/>
          </w:tcPr>
          <w:p w14:paraId="16F98F47"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48"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Ship to address:</w:t>
            </w:r>
            <w:r w:rsidRPr="00593622">
              <w:rPr>
                <w:rFonts w:eastAsia="Times New Roman" w:cs="Arial"/>
                <w:bCs/>
                <w:color w:val="000000"/>
                <w:sz w:val="16"/>
                <w:szCs w:val="20"/>
                <w:lang w:eastAsia="de-DE"/>
              </w:rPr>
              <w:t xml:space="preserve"> Name</w:t>
            </w:r>
            <w:r>
              <w:rPr>
                <w:rFonts w:eastAsia="Times New Roman" w:cs="Arial"/>
                <w:bCs/>
                <w:color w:val="000000"/>
                <w:sz w:val="16"/>
                <w:szCs w:val="20"/>
                <w:lang w:eastAsia="de-DE"/>
              </w:rPr>
              <w:t xml:space="preserve"> line</w:t>
            </w:r>
            <w:r w:rsidRPr="00593622">
              <w:rPr>
                <w:rFonts w:eastAsia="Times New Roman" w:cs="Arial"/>
                <w:bCs/>
                <w:color w:val="000000"/>
                <w:sz w:val="16"/>
                <w:szCs w:val="20"/>
                <w:lang w:eastAsia="de-DE"/>
              </w:rPr>
              <w:t xml:space="preserve"> 4</w:t>
            </w:r>
          </w:p>
        </w:tc>
      </w:tr>
      <w:tr w:rsidR="00804194" w:rsidRPr="00AD4FE7" w14:paraId="16F98F51" w14:textId="77777777" w:rsidTr="002A4792">
        <w:trPr>
          <w:cantSplit/>
          <w:trHeight w:val="317"/>
        </w:trPr>
        <w:tc>
          <w:tcPr>
            <w:tcW w:w="1056" w:type="pct"/>
            <w:shd w:val="clear" w:color="auto" w:fill="92D050"/>
            <w:vAlign w:val="center"/>
          </w:tcPr>
          <w:p w14:paraId="16F98F4A" w14:textId="77777777" w:rsidR="00804194" w:rsidRPr="00A370B7" w:rsidRDefault="00804194" w:rsidP="002A4792">
            <w:pPr>
              <w:spacing w:line="240" w:lineRule="auto"/>
              <w:rPr>
                <w:rFonts w:cs="Arial"/>
                <w:bCs/>
                <w:sz w:val="16"/>
                <w:szCs w:val="20"/>
              </w:rPr>
            </w:pPr>
            <w:r w:rsidRPr="00A370B7">
              <w:rPr>
                <w:rFonts w:eastAsia="Times New Roman" w:cs="Arial"/>
                <w:bCs/>
                <w:color w:val="000000"/>
                <w:sz w:val="16"/>
                <w:szCs w:val="20"/>
                <w:lang w:eastAsia="de-DE"/>
              </w:rPr>
              <w:t>asram:LineOneText</w:t>
            </w:r>
          </w:p>
        </w:tc>
        <w:tc>
          <w:tcPr>
            <w:tcW w:w="453" w:type="pct"/>
            <w:shd w:val="clear" w:color="auto" w:fill="92D050"/>
            <w:vAlign w:val="center"/>
          </w:tcPr>
          <w:p w14:paraId="16F98F4B" w14:textId="77777777" w:rsidR="00804194" w:rsidRPr="00A370B7" w:rsidRDefault="0080419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F4C" w14:textId="77777777" w:rsidR="00804194" w:rsidRPr="00A370B7" w:rsidRDefault="0080419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64</w:t>
            </w:r>
          </w:p>
        </w:tc>
        <w:tc>
          <w:tcPr>
            <w:tcW w:w="352" w:type="pct"/>
            <w:shd w:val="clear" w:color="auto" w:fill="92D050"/>
            <w:vAlign w:val="center"/>
          </w:tcPr>
          <w:p w14:paraId="16F98F4D" w14:textId="77777777" w:rsidR="00804194" w:rsidRPr="00A370B7" w:rsidRDefault="0080419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F4E"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Airplane Inc.</w:t>
            </w:r>
          </w:p>
        </w:tc>
        <w:tc>
          <w:tcPr>
            <w:tcW w:w="302" w:type="pct"/>
            <w:shd w:val="clear" w:color="auto" w:fill="92D050"/>
            <w:vAlign w:val="center"/>
          </w:tcPr>
          <w:p w14:paraId="16F98F4F" w14:textId="77777777" w:rsidR="00804194" w:rsidRPr="00A370B7" w:rsidRDefault="0080419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F50" w14:textId="77777777" w:rsidR="00804194" w:rsidRPr="00A370B7" w:rsidRDefault="00804194" w:rsidP="002A4792">
            <w:pPr>
              <w:spacing w:line="240" w:lineRule="auto"/>
              <w:rPr>
                <w:rFonts w:eastAsia="Times New Roman" w:cs="Arial"/>
                <w:color w:val="000000"/>
                <w:sz w:val="16"/>
                <w:szCs w:val="20"/>
                <w:lang w:eastAsia="de-DE"/>
              </w:rPr>
            </w:pPr>
            <w:r>
              <w:rPr>
                <w:rFonts w:eastAsia="Times New Roman" w:cs="Arial"/>
                <w:bCs/>
                <w:color w:val="000000"/>
                <w:sz w:val="16"/>
                <w:szCs w:val="20"/>
                <w:lang w:eastAsia="de-DE"/>
              </w:rPr>
              <w:t>Ship to</w:t>
            </w:r>
            <w:r>
              <w:rPr>
                <w:rFonts w:eastAsia="Times New Roman" w:cs="Arial"/>
                <w:color w:val="000000"/>
                <w:sz w:val="16"/>
                <w:szCs w:val="20"/>
                <w:lang w:eastAsia="de-DE"/>
              </w:rPr>
              <w:t xml:space="preserve"> address: Name line 1</w:t>
            </w:r>
          </w:p>
        </w:tc>
      </w:tr>
      <w:tr w:rsidR="00804194" w:rsidRPr="00AD4FE7" w14:paraId="16F98F59" w14:textId="77777777" w:rsidTr="002A4792">
        <w:trPr>
          <w:cantSplit/>
          <w:trHeight w:val="317"/>
        </w:trPr>
        <w:tc>
          <w:tcPr>
            <w:tcW w:w="1056" w:type="pct"/>
            <w:shd w:val="clear" w:color="auto" w:fill="92D050"/>
            <w:vAlign w:val="center"/>
          </w:tcPr>
          <w:p w14:paraId="16F98F52"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asram:LineThreeText</w:t>
            </w:r>
          </w:p>
        </w:tc>
        <w:tc>
          <w:tcPr>
            <w:tcW w:w="453" w:type="pct"/>
            <w:shd w:val="clear" w:color="auto" w:fill="92D050"/>
            <w:vAlign w:val="center"/>
          </w:tcPr>
          <w:p w14:paraId="16F98F53"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54"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8F55"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56"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3</w:t>
            </w:r>
          </w:p>
        </w:tc>
        <w:tc>
          <w:tcPr>
            <w:tcW w:w="302" w:type="pct"/>
            <w:shd w:val="clear" w:color="auto" w:fill="92D050"/>
            <w:vAlign w:val="center"/>
          </w:tcPr>
          <w:p w14:paraId="16F98F57"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58"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Ship to</w:t>
            </w:r>
            <w:r w:rsidRPr="00593622">
              <w:rPr>
                <w:rFonts w:eastAsia="Times New Roman" w:cs="Arial"/>
                <w:bCs/>
                <w:color w:val="000000"/>
                <w:sz w:val="16"/>
                <w:szCs w:val="20"/>
                <w:lang w:eastAsia="de-DE"/>
              </w:rPr>
              <w:t xml:space="preserve"> </w:t>
            </w:r>
            <w:r>
              <w:rPr>
                <w:rFonts w:eastAsia="Times New Roman" w:cs="Arial"/>
                <w:bCs/>
                <w:color w:val="000000"/>
                <w:sz w:val="16"/>
                <w:szCs w:val="20"/>
                <w:lang w:eastAsia="de-DE"/>
              </w:rPr>
              <w:t xml:space="preserve">address: </w:t>
            </w:r>
            <w:r w:rsidRPr="00593622">
              <w:rPr>
                <w:rFonts w:eastAsia="Times New Roman" w:cs="Arial"/>
                <w:bCs/>
                <w:color w:val="000000"/>
                <w:sz w:val="16"/>
                <w:szCs w:val="20"/>
                <w:lang w:eastAsia="de-DE"/>
              </w:rPr>
              <w:t xml:space="preserve">Name </w:t>
            </w:r>
            <w:r>
              <w:rPr>
                <w:rFonts w:eastAsia="Times New Roman" w:cs="Arial"/>
                <w:bCs/>
                <w:color w:val="000000"/>
                <w:sz w:val="16"/>
                <w:szCs w:val="20"/>
                <w:lang w:eastAsia="de-DE"/>
              </w:rPr>
              <w:t xml:space="preserve">line </w:t>
            </w:r>
            <w:r w:rsidRPr="00593622">
              <w:rPr>
                <w:rFonts w:eastAsia="Times New Roman" w:cs="Arial"/>
                <w:bCs/>
                <w:color w:val="000000"/>
                <w:sz w:val="16"/>
                <w:szCs w:val="20"/>
                <w:lang w:eastAsia="de-DE"/>
              </w:rPr>
              <w:t>3</w:t>
            </w:r>
          </w:p>
        </w:tc>
      </w:tr>
      <w:tr w:rsidR="00804194" w:rsidRPr="00AD4FE7" w14:paraId="16F98F61" w14:textId="77777777" w:rsidTr="002A4792">
        <w:trPr>
          <w:cantSplit/>
          <w:trHeight w:val="317"/>
        </w:trPr>
        <w:tc>
          <w:tcPr>
            <w:tcW w:w="1056" w:type="pct"/>
            <w:shd w:val="clear" w:color="auto" w:fill="92D050"/>
            <w:vAlign w:val="center"/>
          </w:tcPr>
          <w:p w14:paraId="16F98F5A"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asram:LineTwoText</w:t>
            </w:r>
          </w:p>
        </w:tc>
        <w:tc>
          <w:tcPr>
            <w:tcW w:w="453" w:type="pct"/>
            <w:shd w:val="clear" w:color="auto" w:fill="92D050"/>
            <w:vAlign w:val="center"/>
          </w:tcPr>
          <w:p w14:paraId="16F98F5B"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5C"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8F5D"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5E"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2</w:t>
            </w:r>
          </w:p>
        </w:tc>
        <w:tc>
          <w:tcPr>
            <w:tcW w:w="302" w:type="pct"/>
            <w:shd w:val="clear" w:color="auto" w:fill="92D050"/>
            <w:vAlign w:val="center"/>
          </w:tcPr>
          <w:p w14:paraId="16F98F5F"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60"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 xml:space="preserve">Ship to address: </w:t>
            </w:r>
            <w:r w:rsidRPr="00593622">
              <w:rPr>
                <w:rFonts w:eastAsia="Times New Roman" w:cs="Arial"/>
                <w:bCs/>
                <w:color w:val="000000"/>
                <w:sz w:val="16"/>
                <w:szCs w:val="20"/>
                <w:lang w:eastAsia="de-DE"/>
              </w:rPr>
              <w:t>Name</w:t>
            </w:r>
            <w:r>
              <w:rPr>
                <w:rFonts w:eastAsia="Times New Roman" w:cs="Arial"/>
                <w:bCs/>
                <w:color w:val="000000"/>
                <w:sz w:val="16"/>
                <w:szCs w:val="20"/>
                <w:lang w:eastAsia="de-DE"/>
              </w:rPr>
              <w:t xml:space="preserve"> line </w:t>
            </w:r>
            <w:r w:rsidRPr="00593622">
              <w:rPr>
                <w:rFonts w:eastAsia="Times New Roman" w:cs="Arial"/>
                <w:bCs/>
                <w:color w:val="000000"/>
                <w:sz w:val="16"/>
                <w:szCs w:val="20"/>
                <w:lang w:eastAsia="de-DE"/>
              </w:rPr>
              <w:t>2</w:t>
            </w:r>
          </w:p>
        </w:tc>
      </w:tr>
      <w:tr w:rsidR="00804194" w:rsidRPr="00AD4FE7" w14:paraId="16F98F69" w14:textId="77777777" w:rsidTr="002A4792">
        <w:trPr>
          <w:cantSplit/>
          <w:trHeight w:val="317"/>
        </w:trPr>
        <w:tc>
          <w:tcPr>
            <w:tcW w:w="1056" w:type="pct"/>
            <w:shd w:val="clear" w:color="auto" w:fill="92D050"/>
            <w:vAlign w:val="center"/>
          </w:tcPr>
          <w:p w14:paraId="16F98F62" w14:textId="77777777" w:rsidR="00804194" w:rsidRPr="00A370B7" w:rsidRDefault="00804194" w:rsidP="002A4792">
            <w:pPr>
              <w:spacing w:line="240" w:lineRule="auto"/>
              <w:rPr>
                <w:rFonts w:eastAsia="Times New Roman" w:cs="Arial"/>
                <w:bCs/>
                <w:color w:val="000000"/>
                <w:sz w:val="16"/>
                <w:szCs w:val="20"/>
                <w:lang w:eastAsia="de-DE"/>
              </w:rPr>
            </w:pPr>
            <w:r w:rsidRPr="00776A30">
              <w:rPr>
                <w:rFonts w:eastAsia="Times New Roman" w:cs="Arial"/>
                <w:bCs/>
                <w:color w:val="000000"/>
                <w:sz w:val="16"/>
                <w:szCs w:val="20"/>
                <w:lang w:eastAsia="de-DE"/>
              </w:rPr>
              <w:t>asram:PostOfficeBoxText</w:t>
            </w:r>
          </w:p>
        </w:tc>
        <w:tc>
          <w:tcPr>
            <w:tcW w:w="453" w:type="pct"/>
            <w:shd w:val="clear" w:color="auto" w:fill="92D050"/>
            <w:vAlign w:val="center"/>
          </w:tcPr>
          <w:p w14:paraId="16F98F63"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String</w:t>
            </w:r>
          </w:p>
        </w:tc>
        <w:tc>
          <w:tcPr>
            <w:tcW w:w="402" w:type="pct"/>
            <w:shd w:val="clear" w:color="auto" w:fill="92D050"/>
            <w:vAlign w:val="center"/>
          </w:tcPr>
          <w:p w14:paraId="16F98F64"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10</w:t>
            </w:r>
          </w:p>
        </w:tc>
        <w:tc>
          <w:tcPr>
            <w:tcW w:w="352" w:type="pct"/>
            <w:shd w:val="clear" w:color="auto" w:fill="92D050"/>
            <w:vAlign w:val="center"/>
          </w:tcPr>
          <w:p w14:paraId="16F98F65"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6</w:t>
            </w:r>
          </w:p>
        </w:tc>
        <w:tc>
          <w:tcPr>
            <w:tcW w:w="955" w:type="pct"/>
            <w:shd w:val="clear" w:color="auto" w:fill="92D050"/>
            <w:vAlign w:val="center"/>
          </w:tcPr>
          <w:p w14:paraId="16F98F66"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321</w:t>
            </w:r>
          </w:p>
        </w:tc>
        <w:tc>
          <w:tcPr>
            <w:tcW w:w="302" w:type="pct"/>
            <w:shd w:val="clear" w:color="auto" w:fill="92D050"/>
            <w:vAlign w:val="center"/>
          </w:tcPr>
          <w:p w14:paraId="16F98F67"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C</w:t>
            </w:r>
          </w:p>
        </w:tc>
        <w:tc>
          <w:tcPr>
            <w:tcW w:w="1480" w:type="pct"/>
            <w:shd w:val="clear" w:color="auto" w:fill="92D050"/>
            <w:vAlign w:val="center"/>
          </w:tcPr>
          <w:p w14:paraId="16F98F68"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Ship to address: Postbox</w:t>
            </w:r>
          </w:p>
        </w:tc>
      </w:tr>
      <w:tr w:rsidR="00804194" w:rsidRPr="00AD4FE7" w14:paraId="16F98F71" w14:textId="77777777" w:rsidTr="002A4792">
        <w:trPr>
          <w:cantSplit/>
          <w:trHeight w:val="317"/>
        </w:trPr>
        <w:tc>
          <w:tcPr>
            <w:tcW w:w="1056" w:type="pct"/>
            <w:shd w:val="clear" w:color="auto" w:fill="92D050"/>
            <w:vAlign w:val="center"/>
          </w:tcPr>
          <w:p w14:paraId="16F98F6A"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asram:PostcodeCode</w:t>
            </w:r>
          </w:p>
        </w:tc>
        <w:tc>
          <w:tcPr>
            <w:tcW w:w="453" w:type="pct"/>
            <w:shd w:val="clear" w:color="auto" w:fill="92D050"/>
            <w:vAlign w:val="center"/>
          </w:tcPr>
          <w:p w14:paraId="16F98F6B"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6C"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10</w:t>
            </w:r>
          </w:p>
        </w:tc>
        <w:tc>
          <w:tcPr>
            <w:tcW w:w="352" w:type="pct"/>
            <w:shd w:val="clear" w:color="auto" w:fill="92D050"/>
            <w:vAlign w:val="center"/>
          </w:tcPr>
          <w:p w14:paraId="16F98F6D"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6E"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14523</w:t>
            </w:r>
          </w:p>
        </w:tc>
        <w:tc>
          <w:tcPr>
            <w:tcW w:w="302" w:type="pct"/>
            <w:shd w:val="clear" w:color="auto" w:fill="92D050"/>
            <w:vAlign w:val="center"/>
          </w:tcPr>
          <w:p w14:paraId="16F98F6F"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70"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Ship to address:</w:t>
            </w:r>
            <w:r w:rsidRPr="00593622">
              <w:rPr>
                <w:rFonts w:eastAsia="Times New Roman" w:cs="Arial"/>
                <w:bCs/>
                <w:color w:val="000000"/>
                <w:sz w:val="16"/>
                <w:szCs w:val="20"/>
                <w:lang w:eastAsia="de-DE"/>
              </w:rPr>
              <w:t xml:space="preserve"> Postal</w:t>
            </w:r>
            <w:r>
              <w:rPr>
                <w:rFonts w:eastAsia="Times New Roman" w:cs="Arial"/>
                <w:bCs/>
                <w:color w:val="000000"/>
                <w:sz w:val="16"/>
                <w:szCs w:val="20"/>
                <w:lang w:eastAsia="de-DE"/>
              </w:rPr>
              <w:t xml:space="preserve"> C</w:t>
            </w:r>
            <w:r w:rsidRPr="00593622">
              <w:rPr>
                <w:rFonts w:eastAsia="Times New Roman" w:cs="Arial"/>
                <w:bCs/>
                <w:color w:val="000000"/>
                <w:sz w:val="16"/>
                <w:szCs w:val="20"/>
                <w:lang w:eastAsia="de-DE"/>
              </w:rPr>
              <w:t>ode</w:t>
            </w:r>
          </w:p>
        </w:tc>
      </w:tr>
      <w:tr w:rsidR="00804194" w:rsidRPr="00AD4FE7" w14:paraId="16F98F79" w14:textId="77777777" w:rsidTr="002A4792">
        <w:trPr>
          <w:cantSplit/>
          <w:trHeight w:val="317"/>
        </w:trPr>
        <w:tc>
          <w:tcPr>
            <w:tcW w:w="1056" w:type="pct"/>
            <w:shd w:val="clear" w:color="auto" w:fill="92D050"/>
            <w:vAlign w:val="center"/>
          </w:tcPr>
          <w:p w14:paraId="16F98F72" w14:textId="77777777" w:rsidR="00804194" w:rsidRPr="00593622" w:rsidRDefault="00804194"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asram:StreetNameText</w:t>
            </w:r>
          </w:p>
        </w:tc>
        <w:tc>
          <w:tcPr>
            <w:tcW w:w="453" w:type="pct"/>
            <w:shd w:val="clear" w:color="auto" w:fill="92D050"/>
            <w:vAlign w:val="center"/>
          </w:tcPr>
          <w:p w14:paraId="16F98F73"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8F74"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8F75"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8F76"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Main Street</w:t>
            </w:r>
          </w:p>
        </w:tc>
        <w:tc>
          <w:tcPr>
            <w:tcW w:w="302" w:type="pct"/>
            <w:shd w:val="clear" w:color="auto" w:fill="92D050"/>
            <w:vAlign w:val="center"/>
          </w:tcPr>
          <w:p w14:paraId="16F98F77" w14:textId="77777777" w:rsidR="00804194" w:rsidRPr="00593622" w:rsidRDefault="00804194"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8F78" w14:textId="77777777" w:rsidR="00804194" w:rsidRPr="00593622" w:rsidRDefault="0080419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Ship to</w:t>
            </w:r>
            <w:r w:rsidRPr="00593622">
              <w:rPr>
                <w:rFonts w:eastAsia="Times New Roman" w:cs="Arial"/>
                <w:bCs/>
                <w:color w:val="000000"/>
                <w:sz w:val="16"/>
                <w:szCs w:val="20"/>
                <w:lang w:eastAsia="de-DE"/>
              </w:rPr>
              <w:t xml:space="preserve"> </w:t>
            </w:r>
            <w:r>
              <w:rPr>
                <w:rFonts w:eastAsia="Times New Roman" w:cs="Arial"/>
                <w:bCs/>
                <w:color w:val="000000"/>
                <w:sz w:val="16"/>
                <w:szCs w:val="20"/>
                <w:lang w:eastAsia="de-DE"/>
              </w:rPr>
              <w:t xml:space="preserve">address: </w:t>
            </w:r>
            <w:r w:rsidRPr="00593622">
              <w:rPr>
                <w:rFonts w:eastAsia="Times New Roman" w:cs="Arial"/>
                <w:bCs/>
                <w:color w:val="000000"/>
                <w:sz w:val="16"/>
                <w:szCs w:val="20"/>
                <w:lang w:eastAsia="de-DE"/>
              </w:rPr>
              <w:t>Street</w:t>
            </w:r>
          </w:p>
        </w:tc>
      </w:tr>
    </w:tbl>
    <w:p w14:paraId="16F98F7A" w14:textId="77777777" w:rsidR="00804194" w:rsidRDefault="00804194" w:rsidP="0097587A"/>
    <w:p w14:paraId="16F98F7B" w14:textId="77777777" w:rsidR="00804194" w:rsidRPr="008023FF" w:rsidRDefault="00804194" w:rsidP="00804194">
      <w:pPr>
        <w:pStyle w:val="berschrift5"/>
      </w:pPr>
      <w:bookmarkStart w:id="94" w:name="_Toc347482222"/>
      <w:bookmarkStart w:id="95" w:name="_Toc292800423"/>
      <w:r w:rsidRPr="00D80F5E">
        <w:t>asram:Geo-CoordinateIdentificationCIGeographicalCoordinate</w:t>
      </w:r>
      <w:bookmarkEnd w:id="94"/>
    </w:p>
    <w:p w14:paraId="16F98F7C" w14:textId="77777777" w:rsidR="00804194" w:rsidRDefault="00804194" w:rsidP="00804194"/>
    <w:p w14:paraId="16F98F7D" w14:textId="77777777" w:rsidR="00804194" w:rsidRDefault="00804194" w:rsidP="00804194">
      <w:r>
        <w:rPr>
          <w:noProof/>
          <w:lang w:eastAsia="zh-TW"/>
        </w:rPr>
        <mc:AlternateContent>
          <mc:Choice Requires="wpg">
            <w:drawing>
              <wp:inline distT="0" distB="0" distL="0" distR="0" wp14:anchorId="16F99230" wp14:editId="16F99231">
                <wp:extent cx="7051351" cy="523875"/>
                <wp:effectExtent l="0" t="0" r="16510" b="9525"/>
                <wp:docPr id="6345" name="Gruppieren 6345"/>
                <wp:cNvGraphicFramePr/>
                <a:graphic xmlns:a="http://schemas.openxmlformats.org/drawingml/2006/main">
                  <a:graphicData uri="http://schemas.microsoft.com/office/word/2010/wordprocessingGroup">
                    <wpg:wgp>
                      <wpg:cNvGrpSpPr/>
                      <wpg:grpSpPr>
                        <a:xfrm>
                          <a:off x="0" y="0"/>
                          <a:ext cx="7051351" cy="523875"/>
                          <a:chOff x="0" y="0"/>
                          <a:chExt cx="7051351" cy="523875"/>
                        </a:xfrm>
                      </wpg:grpSpPr>
                      <wpg:grpSp>
                        <wpg:cNvPr id="6346" name="Group 7368"/>
                        <wpg:cNvGrpSpPr>
                          <a:grpSpLocks/>
                        </wpg:cNvGrpSpPr>
                        <wpg:grpSpPr bwMode="auto">
                          <a:xfrm>
                            <a:off x="405441" y="0"/>
                            <a:ext cx="6645910" cy="523875"/>
                            <a:chOff x="502" y="9393"/>
                            <a:chExt cx="10466" cy="825"/>
                          </a:xfrm>
                        </wpg:grpSpPr>
                        <wps:wsp>
                          <wps:cNvPr id="6347" name="Rectangle 7369"/>
                          <wps:cNvSpPr>
                            <a:spLocks noChangeArrowheads="1"/>
                          </wps:cNvSpPr>
                          <wps:spPr bwMode="auto">
                            <a:xfrm>
                              <a:off x="502" y="9393"/>
                              <a:ext cx="6296" cy="543"/>
                            </a:xfrm>
                            <a:prstGeom prst="rect">
                              <a:avLst/>
                            </a:prstGeom>
                            <a:solidFill>
                              <a:srgbClr val="8DB3E2"/>
                            </a:solidFill>
                            <a:ln w="25400">
                              <a:solidFill>
                                <a:srgbClr val="000000"/>
                              </a:solidFill>
                              <a:miter lim="800000"/>
                              <a:headEnd/>
                              <a:tailEnd/>
                            </a:ln>
                          </wps:spPr>
                          <wps:txbx>
                            <w:txbxContent>
                              <w:p w14:paraId="16F99424" w14:textId="77777777" w:rsidR="009502FA" w:rsidRPr="00BF179C" w:rsidRDefault="009502FA" w:rsidP="00804194">
                                <w:pPr>
                                  <w:spacing w:line="240" w:lineRule="auto"/>
                                  <w:rPr>
                                    <w:b/>
                                    <w:szCs w:val="24"/>
                                  </w:rPr>
                                </w:pPr>
                                <w:proofErr w:type="spellStart"/>
                                <w:proofErr w:type="gramStart"/>
                                <w:r w:rsidRPr="00BF179C">
                                  <w:rPr>
                                    <w:rFonts w:cs="Arial"/>
                                    <w:b/>
                                    <w:bCs/>
                                    <w:szCs w:val="20"/>
                                  </w:rPr>
                                  <w:t>asram:</w:t>
                                </w:r>
                                <w:proofErr w:type="gramEnd"/>
                                <w:r w:rsidRPr="00BF179C">
                                  <w:rPr>
                                    <w:rFonts w:cs="Arial"/>
                                    <w:b/>
                                    <w:bCs/>
                                    <w:szCs w:val="20"/>
                                  </w:rPr>
                                  <w:t>Geo-CoordinateIdentificationCIGeographicalCoordinate</w:t>
                                </w:r>
                                <w:proofErr w:type="spellEnd"/>
                              </w:p>
                            </w:txbxContent>
                          </wps:txbx>
                          <wps:bodyPr rot="0" vert="horz" wrap="square" lIns="91440" tIns="45720" rIns="91440" bIns="45720" anchor="t" anchorCtr="0" upright="1">
                            <a:noAutofit/>
                          </wps:bodyPr>
                        </wps:wsp>
                        <wps:wsp>
                          <wps:cNvPr id="6348" name="AutoShape 7370"/>
                          <wps:cNvCnPr>
                            <a:cxnSpLocks noChangeShapeType="1"/>
                          </wps:cNvCnPr>
                          <wps:spPr bwMode="auto">
                            <a:xfrm>
                              <a:off x="7097" y="9692"/>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49" name="Rectangle 7371"/>
                          <wps:cNvSpPr>
                            <a:spLocks noChangeArrowheads="1"/>
                          </wps:cNvSpPr>
                          <wps:spPr bwMode="auto">
                            <a:xfrm>
                              <a:off x="7405" y="9756"/>
                              <a:ext cx="705"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25" w14:textId="77777777" w:rsidR="009502FA" w:rsidRPr="002F612C" w:rsidRDefault="009502FA" w:rsidP="0080419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50" name="Rectangle 7372"/>
                          <wps:cNvSpPr>
                            <a:spLocks noChangeArrowheads="1"/>
                          </wps:cNvSpPr>
                          <wps:spPr bwMode="auto">
                            <a:xfrm>
                              <a:off x="8004" y="9393"/>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26" w14:textId="77777777" w:rsidR="009502FA" w:rsidRPr="00C9342C" w:rsidRDefault="009502FA" w:rsidP="00804194">
                                <w:pPr>
                                  <w:spacing w:line="240" w:lineRule="auto"/>
                                </w:pPr>
                                <w:proofErr w:type="spellStart"/>
                                <w:proofErr w:type="gramStart"/>
                                <w:r w:rsidRPr="004A76AE">
                                  <w:rPr>
                                    <w:rFonts w:cs="Arial"/>
                                    <w:bCs/>
                                    <w:szCs w:val="20"/>
                                  </w:rPr>
                                  <w:t>asram:</w:t>
                                </w:r>
                                <w:proofErr w:type="gramEnd"/>
                                <w:r w:rsidRPr="004A76AE">
                                  <w:rPr>
                                    <w:rFonts w:cs="Arial"/>
                                    <w:bCs/>
                                    <w:szCs w:val="20"/>
                                  </w:rPr>
                                  <w:t>TimeZoneCodeCode</w:t>
                                </w:r>
                                <w:proofErr w:type="spellEnd"/>
                              </w:p>
                            </w:txbxContent>
                          </wps:txbx>
                          <wps:bodyPr rot="0" vert="horz" wrap="square" lIns="91440" tIns="45720" rIns="91440" bIns="45720" anchor="t" anchorCtr="0" upright="1">
                            <a:noAutofit/>
                          </wps:bodyPr>
                        </wps:wsp>
                        <wps:wsp>
                          <wps:cNvPr id="6351" name="Rectangle 7373"/>
                          <wps:cNvSpPr>
                            <a:spLocks noChangeArrowheads="1"/>
                          </wps:cNvSpPr>
                          <wps:spPr bwMode="auto">
                            <a:xfrm>
                              <a:off x="6793" y="9562"/>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52" name="AutoShape 7374"/>
                          <wps:cNvCnPr>
                            <a:cxnSpLocks noChangeShapeType="1"/>
                          </wps:cNvCnPr>
                          <wps:spPr bwMode="auto">
                            <a:xfrm>
                              <a:off x="6783" y="9692"/>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353" name="Rectangle 7371"/>
                        <wps:cNvSpPr>
                          <a:spLocks noChangeArrowheads="1"/>
                        </wps:cNvSpPr>
                        <wps:spPr bwMode="auto">
                          <a:xfrm>
                            <a:off x="0" y="17253"/>
                            <a:ext cx="447675" cy="293370"/>
                          </a:xfrm>
                          <a:prstGeom prst="rect">
                            <a:avLst/>
                          </a:prstGeom>
                          <a:noFill/>
                          <a:ln>
                            <a:noFill/>
                          </a:ln>
                          <a:extLst/>
                        </wps:spPr>
                        <wps:txbx>
                          <w:txbxContent>
                            <w:p w14:paraId="16F99427" w14:textId="77777777" w:rsidR="009502FA" w:rsidRPr="002F612C" w:rsidRDefault="009502FA" w:rsidP="0080419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345" o:spid="_x0000_s2032" style="width:555.2pt;height:41.25pt;mso-position-horizontal-relative:char;mso-position-vertical-relative:line" coordsize="70513,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">
                <v:group id="Group 7368" o:spid="_x0000_s2033" style="position:absolute;left:4054;width:66459;height:5238" coordorigin="502,9393" coordsize="10466,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Nq8YAAADdAAAADwAAAGRycy9kb3ducmV2LnhtbESPQWvCQBSE74L/YXkF&#10;b7qJ2lBSVxGp4kEK1YJ4e2SfSTD7NmS3Sfz3riD0OMzMN8xi1ZtKtNS40rKCeBKBIM6sLjlX8Hva&#10;jj9AOI+ssbJMCu7kYLUcDhaYatvxD7VHn4sAYZeigsL7OpXSZQUZdBNbEwfvahuDPsgml7rBLsBN&#10;JadRlEiDJYeFAmvaFJTdjn9Gwa7Dbj2Lv9rD7bq5X07v3+dDTEqN3vr1JwhPvf8Pv9p7rSCZzR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f42rxgAAAN0A&#10;AAAPAAAAAAAAAAAAAAAAAKoCAABkcnMvZG93bnJldi54bWxQSwUGAAAAAAQABAD6AAAAnQMAAAAA&#10;">
                  <v:rect id="Rectangle 7369" o:spid="_x0000_s2034" style="position:absolute;left:502;top:9393;width:629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q6vMUA&#10;AADdAAAADwAAAGRycy9kb3ducmV2LnhtbESPS4sCMRCE7wv+h9CCN834QNfRKKIIsocFH7DXdtJO&#10;BiedYRJ19NdvFoQ9FlX1FTVfNrYUd6p94VhBv5eAIM6cLjhXcDpuu58gfEDWWDomBU/ysFy0PuaY&#10;avfgPd0PIRcRwj5FBSaEKpXSZ4Ys+p6riKN3cbXFEGWdS13jI8JtKQdJMpYWC44LBitaG8quh5tV&#10;sLn9mO3LGf/1TcVLn9Gtp4OdUp12s5qBCNSE//C7vdMKxsPRBP7exCc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Srq8xQAAAN0AAAAPAAAAAAAAAAAAAAAAAJgCAABkcnMv&#10;ZG93bnJldi54bWxQSwUGAAAAAAQABAD1AAAAigMAAAAA&#10;" fillcolor="#8db3e2" strokeweight="2pt">
                    <v:textbox>
                      <w:txbxContent>
                        <w:p w14:paraId="16F99424" w14:textId="77777777" w:rsidR="009502FA" w:rsidRPr="00BF179C" w:rsidRDefault="009502FA" w:rsidP="00804194">
                          <w:pPr>
                            <w:spacing w:line="240" w:lineRule="auto"/>
                            <w:rPr>
                              <w:b/>
                              <w:szCs w:val="24"/>
                            </w:rPr>
                          </w:pPr>
                          <w:proofErr w:type="spellStart"/>
                          <w:proofErr w:type="gramStart"/>
                          <w:r w:rsidRPr="00BF179C">
                            <w:rPr>
                              <w:rFonts w:cs="Arial"/>
                              <w:b/>
                              <w:bCs/>
                              <w:szCs w:val="20"/>
                            </w:rPr>
                            <w:t>asram:</w:t>
                          </w:r>
                          <w:proofErr w:type="gramEnd"/>
                          <w:r w:rsidRPr="00BF179C">
                            <w:rPr>
                              <w:rFonts w:cs="Arial"/>
                              <w:b/>
                              <w:bCs/>
                              <w:szCs w:val="20"/>
                            </w:rPr>
                            <w:t>Geo-CoordinateIdentificationCIGeographicalCoordinate</w:t>
                          </w:r>
                          <w:proofErr w:type="spellEnd"/>
                        </w:p>
                      </w:txbxContent>
                    </v:textbox>
                  </v:rect>
                  <v:shape id="AutoShape 7370" o:spid="_x0000_s2035" type="#_x0000_t32" style="position:absolute;left:7097;top:9692;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Z5ysQAAADdAAAADwAAAGRycy9kb3ducmV2LnhtbERPXWvCMBR9H/gfwhV8m6mzqKtGGULZ&#10;GEzRDfd6aa5tsbkJTWy7f788DPZ4ON+b3WAa0VHra8sKZtMEBHFhdc2lgq/P/HEFwgdkjY1lUvBD&#10;Hnbb0cMGM217PlF3DqWIIewzVFCF4DIpfVGRQT+1jjhyV9saDBG2pdQt9jHcNPIpSRbSYM2xoUJH&#10;+4qK2/luFHTHy2GZu+71GMpLenpPn7/RfCg1GQ8vaxCBhvAv/nO/aQWLeRrnxjfxCc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tnnKxAAAAN0AAAAPAAAAAAAAAAAA&#10;AAAAAKECAABkcnMvZG93bnJldi54bWxQSwUGAAAAAAQABAD5AAAAkgMAAAAA&#10;" strokeweight="2pt"/>
                  <v:rect id="Rectangle 7371" o:spid="_x0000_s2036" style="position:absolute;left:7405;top:9756;width:705;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38cUA&#10;AADdAAAADwAAAGRycy9kb3ducmV2LnhtbESPT4vCMBTE7wt+h/AEb2viqkWrUWRBEFwP/gGvj+bZ&#10;FpuX2kSt336zsOBxmJnfMPNlayvxoMaXjjUM+goEceZMybmG03H9OQHhA7LByjFpeJGH5aLzMcfU&#10;uCfv6XEIuYgQ9ilqKEKoUyl9VpBF33c1cfQurrEYomxyaRp8Rrit5JdSibRYclwosKbvgrLr4W41&#10;YDIyt91l+HPc3hOc5q1aj89K6163Xc1ABGrDO/zf3hgNyXA0hb838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YnfxxQAAAN0AAAAPAAAAAAAAAAAAAAAAAJgCAABkcnMv&#10;ZG93bnJldi54bWxQSwUGAAAAAAQABAD1AAAAigMAAAAA&#10;" stroked="f">
                    <v:textbox>
                      <w:txbxContent>
                        <w:p w14:paraId="16F99425" w14:textId="77777777" w:rsidR="009502FA" w:rsidRPr="002F612C" w:rsidRDefault="009502FA" w:rsidP="00804194">
                          <w:pPr>
                            <w:rPr>
                              <w:rFonts w:cs="Arial"/>
                              <w:b/>
                              <w:sz w:val="24"/>
                              <w:szCs w:val="24"/>
                              <w:lang w:val="de-DE"/>
                            </w:rPr>
                          </w:pPr>
                          <w:r>
                            <w:rPr>
                              <w:rFonts w:cs="Arial"/>
                              <w:b/>
                              <w:sz w:val="24"/>
                              <w:szCs w:val="24"/>
                              <w:lang w:val="de-DE"/>
                            </w:rPr>
                            <w:t>0..1</w:t>
                          </w:r>
                        </w:p>
                      </w:txbxContent>
                    </v:textbox>
                  </v:rect>
                  <v:rect id="Rectangle 7372" o:spid="_x0000_s2037" style="position:absolute;left:8004;top:9393;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wT8UA&#10;AADdAAAADwAAAGRycy9kb3ducmV2LnhtbESPTU/DMAyG70j8h8hIXNCWFtiHyrIJgRCIEy1oZ6vx&#10;2orGqZKwZf8eH5A4Wq/fx483u+xGdaQQB88GynkBirj1duDOwNfny2wNKiZki6NnMnCmCLvt5cUG&#10;K+tPXNOxSZ0SCMcKDfQpTZXWse3JYZz7iViygw8Ok4yh0zbgSeBu1LdFsdQOB5YLPU701FP73fw4&#10;0ShzvW9eb87+3T/XQ2nD/UdeGXN9lR8fQCXK6X/5r/1mDSzvFuIv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63BPxQAAAN0AAAAPAAAAAAAAAAAAAAAAAJgCAABkcnMv&#10;ZG93bnJldi54bWxQSwUGAAAAAAQABAD1AAAAigMAAAAA&#10;" filled="f" fillcolor="#8db3e2" strokeweight="2pt">
                    <v:textbox>
                      <w:txbxContent>
                        <w:p w14:paraId="16F99426" w14:textId="77777777" w:rsidR="009502FA" w:rsidRPr="00C9342C" w:rsidRDefault="009502FA" w:rsidP="00804194">
                          <w:pPr>
                            <w:spacing w:line="240" w:lineRule="auto"/>
                          </w:pPr>
                          <w:proofErr w:type="spellStart"/>
                          <w:proofErr w:type="gramStart"/>
                          <w:r w:rsidRPr="004A76AE">
                            <w:rPr>
                              <w:rFonts w:cs="Arial"/>
                              <w:bCs/>
                              <w:szCs w:val="20"/>
                            </w:rPr>
                            <w:t>asram:</w:t>
                          </w:r>
                          <w:proofErr w:type="gramEnd"/>
                          <w:r w:rsidRPr="004A76AE">
                            <w:rPr>
                              <w:rFonts w:cs="Arial"/>
                              <w:bCs/>
                              <w:szCs w:val="20"/>
                            </w:rPr>
                            <w:t>TimeZoneCodeCode</w:t>
                          </w:r>
                          <w:proofErr w:type="spellEnd"/>
                        </w:p>
                      </w:txbxContent>
                    </v:textbox>
                  </v:rect>
                  <v:rect id="Rectangle 7373" o:spid="_x0000_s2038" style="position:absolute;left:6793;top:9562;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9QcYA&#10;AADdAAAADwAAAGRycy9kb3ducmV2LnhtbESP3WoCMRSE7wXfIRyhdzWrxR9Wo0ihtCAF3db7w+Z0&#10;d+nmZE2ymvbpG6Hg5TAz3zDrbTStuJDzjWUFk3EGgri0uuFKwefHy+MShA/IGlvLpOCHPGw3w8Ea&#10;c22vfKRLESqRIOxzVFCH0OVS+rImg35sO+LkfVlnMCTpKqkdXhPctHKaZXNpsOG0UGNHzzWV30Vv&#10;FHTvs/51cd6739OyP5S4jzZMo1IPo7hbgQgUwz38337TCuZPswnc3qQn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F9QcYAAADdAAAADwAAAAAAAAAAAAAAAACYAgAAZHJz&#10;L2Rvd25yZXYueG1sUEsFBgAAAAAEAAQA9QAAAIsDAAAAAA==&#10;" strokeweight="2pt"/>
                  <v:shape id="AutoShape 7374" o:spid="_x0000_s2039" type="#_x0000_t32" style="position:absolute;left:6783;top:9692;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fY/cYAAADdAAAADwAAAGRycy9kb3ducmV2LnhtbESP3WrCQBSE74W+w3IKvdON/210lSKI&#10;ItSgLXp7yB6T0OzZkN3G+PauIPRymJlvmPmyNaVoqHaFZQX9XgSCOLW64EzBz/e6+w7CeWSNpWVS&#10;cCMHy8VLZ46xtlc+UHP0mQgQdjEqyL2vYildmpNB17MVcfAutjbog6wzqWu8Brgp5SCKJtJgwWEh&#10;x4pWOaW/xz+joElO++m6ajaJz06jw270cUbzpdTba/s5A+Gp9f/hZ3urFUyG4w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H2P3GAAAA3QAAAA8AAAAAAAAA&#10;AAAAAAAAoQIAAGRycy9kb3ducmV2LnhtbFBLBQYAAAAABAAEAPkAAACUAwAAAAA=&#10;" strokeweight="2pt"/>
                </v:group>
                <v:rect id="Rectangle 7371" o:spid="_x0000_s2040" style="position:absolute;top:172;width:447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u08YA&#10;AADdAAAADwAAAGRycy9kb3ducmV2LnhtbESP3WrCQBSE7wu+w3IEb4puVCoSXUWE0lAKYvy5PmSP&#10;STB7Nma3Sfr23ULBy2FmvmHW295UoqXGlZYVTCcRCOLM6pJzBefT+3gJwnlkjZVlUvBDDrabwcsa&#10;Y207PlKb+lwECLsYFRTe17GULivIoJvYmjh4N9sY9EE2udQNdgFuKjmLooU0WHJYKLCmfUHZPf02&#10;Crrs0F5PXx/y8HpNLD+Sxz69fCo1Gva7FQhPvX+G/9uJVrCYv83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Uu08YAAADdAAAADwAAAAAAAAAAAAAAAACYAgAAZHJz&#10;L2Rvd25yZXYueG1sUEsFBgAAAAAEAAQA9QAAAIsDAAAAAA==&#10;" filled="f" stroked="f">
                  <v:textbox>
                    <w:txbxContent>
                      <w:p w14:paraId="16F99427" w14:textId="77777777" w:rsidR="009502FA" w:rsidRPr="002F612C" w:rsidRDefault="009502FA" w:rsidP="00804194">
                        <w:pPr>
                          <w:rPr>
                            <w:rFonts w:cs="Arial"/>
                            <w:b/>
                            <w:sz w:val="24"/>
                            <w:szCs w:val="24"/>
                            <w:lang w:val="de-DE"/>
                          </w:rPr>
                        </w:pPr>
                        <w:r>
                          <w:rPr>
                            <w:rFonts w:cs="Arial"/>
                            <w:b/>
                            <w:sz w:val="24"/>
                            <w:szCs w:val="24"/>
                            <w:lang w:val="de-DE"/>
                          </w:rPr>
                          <w:t>0..1</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804194" w:rsidRPr="00D03092" w14:paraId="16F98F85" w14:textId="77777777" w:rsidTr="002A4792">
        <w:trPr>
          <w:cantSplit/>
          <w:trHeight w:val="330"/>
          <w:tblHeader/>
        </w:trPr>
        <w:tc>
          <w:tcPr>
            <w:tcW w:w="1050" w:type="pct"/>
            <w:shd w:val="clear" w:color="auto" w:fill="FFFFCC"/>
            <w:noWrap/>
            <w:vAlign w:val="center"/>
            <w:hideMark/>
          </w:tcPr>
          <w:p w14:paraId="16F98F7E" w14:textId="77777777" w:rsidR="00804194" w:rsidRPr="00B30F23" w:rsidRDefault="00804194" w:rsidP="002A4792">
            <w:pPr>
              <w:rPr>
                <w:rFonts w:eastAsia="Times New Roman"/>
                <w:b/>
                <w:bCs/>
                <w:color w:val="000000"/>
                <w:lang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8F7F" w14:textId="77777777" w:rsidR="00804194" w:rsidRPr="00B30F23" w:rsidRDefault="00804194" w:rsidP="002A4792">
            <w:pPr>
              <w:rPr>
                <w:rFonts w:eastAsia="Times New Roman"/>
                <w:b/>
                <w:bCs/>
                <w:color w:val="000000"/>
                <w:lang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8F80" w14:textId="77777777" w:rsidR="00804194" w:rsidRPr="00B30F23" w:rsidRDefault="00804194" w:rsidP="002A4792">
            <w:pPr>
              <w:rPr>
                <w:rFonts w:eastAsia="Times New Roman"/>
                <w:b/>
                <w:bCs/>
                <w:color w:val="000000"/>
                <w:lang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8F81" w14:textId="77777777" w:rsidR="00804194" w:rsidRPr="00B30F23" w:rsidRDefault="00804194" w:rsidP="002A4792">
            <w:pPr>
              <w:rPr>
                <w:rFonts w:eastAsia="Times New Roman"/>
                <w:b/>
                <w:bCs/>
                <w:color w:val="000000"/>
                <w:lang w:eastAsia="de-DE"/>
              </w:rPr>
            </w:pPr>
            <w:r w:rsidRPr="00B30F23">
              <w:rPr>
                <w:rFonts w:eastAsia="Times New Roman"/>
                <w:b/>
                <w:bCs/>
                <w:color w:val="000000"/>
                <w:lang w:eastAsia="de-DE"/>
              </w:rPr>
              <w:t>Level</w:t>
            </w:r>
          </w:p>
        </w:tc>
        <w:tc>
          <w:tcPr>
            <w:tcW w:w="950" w:type="pct"/>
            <w:shd w:val="clear" w:color="auto" w:fill="FFFFCC"/>
            <w:noWrap/>
            <w:vAlign w:val="center"/>
            <w:hideMark/>
          </w:tcPr>
          <w:p w14:paraId="16F98F82" w14:textId="77777777" w:rsidR="00804194" w:rsidRPr="00B30F23" w:rsidRDefault="00804194" w:rsidP="002A4792">
            <w:pPr>
              <w:rPr>
                <w:rFonts w:eastAsia="Times New Roman"/>
                <w:b/>
                <w:bCs/>
                <w:color w:val="000000"/>
                <w:lang w:eastAsia="de-DE"/>
              </w:rPr>
            </w:pPr>
            <w:r w:rsidRPr="00B30F23">
              <w:rPr>
                <w:rFonts w:eastAsia="Times New Roman"/>
                <w:b/>
                <w:bCs/>
                <w:color w:val="000000"/>
                <w:lang w:eastAsia="de-DE"/>
              </w:rPr>
              <w:t>Example</w:t>
            </w:r>
          </w:p>
        </w:tc>
        <w:tc>
          <w:tcPr>
            <w:tcW w:w="300" w:type="pct"/>
            <w:shd w:val="clear" w:color="auto" w:fill="FFFFCC"/>
            <w:noWrap/>
            <w:vAlign w:val="center"/>
            <w:hideMark/>
          </w:tcPr>
          <w:p w14:paraId="16F98F83" w14:textId="77777777" w:rsidR="00804194" w:rsidRPr="00B30F23" w:rsidRDefault="00804194" w:rsidP="002A4792">
            <w:pPr>
              <w:rPr>
                <w:rFonts w:eastAsia="Times New Roman"/>
                <w:b/>
                <w:bCs/>
                <w:color w:val="000000"/>
                <w:lang w:eastAsia="de-DE"/>
              </w:rPr>
            </w:pPr>
            <w:r w:rsidRPr="00BC31F4">
              <w:rPr>
                <w:rFonts w:eastAsia="Times New Roman"/>
                <w:b/>
                <w:bCs/>
                <w:color w:val="000000"/>
                <w:lang w:eastAsia="de-DE"/>
              </w:rPr>
              <w:t>M/C</w:t>
            </w:r>
          </w:p>
        </w:tc>
        <w:tc>
          <w:tcPr>
            <w:tcW w:w="1500" w:type="pct"/>
            <w:shd w:val="clear" w:color="auto" w:fill="FFFFCC"/>
            <w:vAlign w:val="center"/>
          </w:tcPr>
          <w:p w14:paraId="16F98F84" w14:textId="77777777" w:rsidR="00804194" w:rsidRPr="00BC31F4" w:rsidRDefault="00804194" w:rsidP="002A4792">
            <w:pPr>
              <w:rPr>
                <w:rFonts w:eastAsia="Times New Roman"/>
                <w:b/>
                <w:bCs/>
                <w:color w:val="000000"/>
                <w:lang w:eastAsia="de-DE"/>
              </w:rPr>
            </w:pPr>
            <w:r w:rsidRPr="00BC31F4">
              <w:rPr>
                <w:rFonts w:eastAsia="Times New Roman"/>
                <w:b/>
                <w:bCs/>
                <w:color w:val="000000"/>
                <w:lang w:eastAsia="de-DE"/>
              </w:rPr>
              <w:t>Description</w:t>
            </w:r>
          </w:p>
        </w:tc>
      </w:tr>
      <w:tr w:rsidR="00804194" w:rsidRPr="00D03092" w14:paraId="16F98F8D" w14:textId="77777777" w:rsidTr="002A4792">
        <w:trPr>
          <w:cantSplit/>
          <w:trHeight w:val="315"/>
        </w:trPr>
        <w:tc>
          <w:tcPr>
            <w:tcW w:w="1050" w:type="pct"/>
            <w:shd w:val="clear" w:color="auto" w:fill="92D050"/>
            <w:noWrap/>
            <w:vAlign w:val="center"/>
            <w:hideMark/>
          </w:tcPr>
          <w:p w14:paraId="16F98F86" w14:textId="77777777" w:rsidR="00804194" w:rsidRPr="00B30F23" w:rsidRDefault="00804194" w:rsidP="002A4792">
            <w:pPr>
              <w:jc w:val="center"/>
              <w:rPr>
                <w:rFonts w:eastAsia="Times New Roman" w:cs="Arial"/>
                <w:bCs/>
                <w:color w:val="000000"/>
                <w:sz w:val="16"/>
                <w:szCs w:val="20"/>
                <w:lang w:eastAsia="de-DE"/>
              </w:rPr>
            </w:pPr>
            <w:r>
              <w:rPr>
                <w:rFonts w:eastAsia="Times New Roman" w:cs="Arial"/>
                <w:bCs/>
                <w:color w:val="000000"/>
                <w:sz w:val="16"/>
                <w:szCs w:val="20"/>
                <w:lang w:eastAsia="de-DE"/>
              </w:rPr>
              <w:t>asram:TimeZoneCodeCode</w:t>
            </w:r>
          </w:p>
        </w:tc>
        <w:tc>
          <w:tcPr>
            <w:tcW w:w="450" w:type="pct"/>
            <w:shd w:val="clear" w:color="auto" w:fill="92D050"/>
            <w:vAlign w:val="center"/>
            <w:hideMark/>
          </w:tcPr>
          <w:p w14:paraId="16F98F87" w14:textId="77777777" w:rsidR="00804194" w:rsidRPr="00BC31F4" w:rsidRDefault="0080419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8F88" w14:textId="77777777" w:rsidR="00804194" w:rsidRPr="00BC31F4" w:rsidRDefault="0080419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50</w:t>
            </w:r>
          </w:p>
        </w:tc>
        <w:tc>
          <w:tcPr>
            <w:tcW w:w="350" w:type="pct"/>
            <w:shd w:val="clear" w:color="auto" w:fill="92D050"/>
            <w:noWrap/>
            <w:vAlign w:val="center"/>
            <w:hideMark/>
          </w:tcPr>
          <w:p w14:paraId="16F98F89" w14:textId="77777777" w:rsidR="00804194" w:rsidRPr="00BC31F4" w:rsidRDefault="0080419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7</w:t>
            </w:r>
          </w:p>
        </w:tc>
        <w:tc>
          <w:tcPr>
            <w:tcW w:w="950" w:type="pct"/>
            <w:shd w:val="clear" w:color="auto" w:fill="92D050"/>
            <w:noWrap/>
            <w:vAlign w:val="center"/>
            <w:hideMark/>
          </w:tcPr>
          <w:p w14:paraId="16F98F8A" w14:textId="77777777" w:rsidR="00804194" w:rsidRPr="00BC31F4" w:rsidRDefault="0080419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Zone1</w:t>
            </w:r>
          </w:p>
        </w:tc>
        <w:tc>
          <w:tcPr>
            <w:tcW w:w="300" w:type="pct"/>
            <w:shd w:val="clear" w:color="auto" w:fill="92D050"/>
            <w:noWrap/>
            <w:vAlign w:val="center"/>
            <w:hideMark/>
          </w:tcPr>
          <w:p w14:paraId="16F98F8B" w14:textId="77777777" w:rsidR="00804194" w:rsidRPr="00BC31F4" w:rsidRDefault="00804194" w:rsidP="002A4792">
            <w:pPr>
              <w:jc w:val="center"/>
              <w:rPr>
                <w:rFonts w:eastAsia="Times New Roman"/>
                <w:color w:val="000000"/>
                <w:sz w:val="16"/>
                <w:lang w:val="de-DE" w:eastAsia="de-DE"/>
              </w:rPr>
            </w:pPr>
            <w:r w:rsidRPr="00BC31F4">
              <w:rPr>
                <w:rFonts w:eastAsia="Times New Roman"/>
                <w:color w:val="000000"/>
                <w:sz w:val="16"/>
                <w:lang w:val="de-DE" w:eastAsia="de-DE"/>
              </w:rPr>
              <w:t>C</w:t>
            </w:r>
          </w:p>
        </w:tc>
        <w:tc>
          <w:tcPr>
            <w:tcW w:w="1500" w:type="pct"/>
            <w:shd w:val="clear" w:color="auto" w:fill="92D050"/>
            <w:vAlign w:val="center"/>
          </w:tcPr>
          <w:p w14:paraId="16F98F8C" w14:textId="77777777" w:rsidR="00804194" w:rsidRPr="00BC31F4" w:rsidRDefault="00804194" w:rsidP="002A4792">
            <w:pPr>
              <w:rPr>
                <w:rFonts w:eastAsia="Times New Roman"/>
                <w:color w:val="000000"/>
                <w:sz w:val="16"/>
                <w:lang w:eastAsia="de-DE"/>
              </w:rPr>
            </w:pPr>
            <w:r>
              <w:rPr>
                <w:rFonts w:eastAsia="Times New Roman"/>
                <w:color w:val="000000"/>
                <w:sz w:val="16"/>
                <w:lang w:eastAsia="de-DE"/>
              </w:rPr>
              <w:t>Ship to address local timezone</w:t>
            </w:r>
          </w:p>
        </w:tc>
      </w:tr>
    </w:tbl>
    <w:p w14:paraId="16F98F8E" w14:textId="77777777" w:rsidR="00FF7FEE" w:rsidRDefault="00FF7FEE" w:rsidP="00804194"/>
    <w:p w14:paraId="16F98F8F" w14:textId="77777777" w:rsidR="00FF7FEE" w:rsidRDefault="00FF7FEE">
      <w:pPr>
        <w:spacing w:line="240" w:lineRule="auto"/>
      </w:pPr>
      <w:r>
        <w:br w:type="page"/>
      </w:r>
    </w:p>
    <w:p w14:paraId="16F98F90" w14:textId="77777777" w:rsidR="00804194" w:rsidRDefault="00804194" w:rsidP="00804194"/>
    <w:p w14:paraId="16F98F91" w14:textId="77777777" w:rsidR="00FF7FEE" w:rsidRDefault="00FF7FEE" w:rsidP="00FF7FEE">
      <w:pPr>
        <w:pStyle w:val="berschrift4"/>
        <w:numPr>
          <w:ilvl w:val="3"/>
          <w:numId w:val="49"/>
        </w:numPr>
      </w:pPr>
      <w:bookmarkStart w:id="96" w:name="_Toc347482223"/>
      <w:r w:rsidRPr="00DF7A8E">
        <w:t>asram:DefinedCITradeContact</w:t>
      </w:r>
      <w:bookmarkEnd w:id="96"/>
    </w:p>
    <w:p w14:paraId="16F98F92" w14:textId="77777777" w:rsidR="00883C37" w:rsidRPr="00883C37" w:rsidRDefault="00883C37" w:rsidP="00883C37"/>
    <w:p w14:paraId="16F98F93" w14:textId="77777777" w:rsidR="00FF7FEE" w:rsidRPr="007341DB" w:rsidRDefault="00883C37" w:rsidP="00FF7FEE">
      <w:r>
        <w:rPr>
          <w:noProof/>
          <w:lang w:eastAsia="zh-TW"/>
        </w:rPr>
        <mc:AlternateContent>
          <mc:Choice Requires="wpg">
            <w:drawing>
              <wp:inline distT="0" distB="0" distL="0" distR="0" wp14:anchorId="16F99232" wp14:editId="16F99233">
                <wp:extent cx="6745605" cy="2819400"/>
                <wp:effectExtent l="0" t="0" r="17145" b="0"/>
                <wp:docPr id="6354" name="Gruppieren 6354"/>
                <wp:cNvGraphicFramePr/>
                <a:graphic xmlns:a="http://schemas.openxmlformats.org/drawingml/2006/main">
                  <a:graphicData uri="http://schemas.microsoft.com/office/word/2010/wordprocessingGroup">
                    <wpg:wgp>
                      <wpg:cNvGrpSpPr/>
                      <wpg:grpSpPr>
                        <a:xfrm>
                          <a:off x="0" y="0"/>
                          <a:ext cx="6745605" cy="2819400"/>
                          <a:chOff x="0" y="961800"/>
                          <a:chExt cx="6745808" cy="2819624"/>
                        </a:xfrm>
                      </wpg:grpSpPr>
                      <wpg:grpSp>
                        <wpg:cNvPr id="6355" name="Group 8056"/>
                        <wpg:cNvGrpSpPr>
                          <a:grpSpLocks/>
                        </wpg:cNvGrpSpPr>
                        <wpg:grpSpPr bwMode="auto">
                          <a:xfrm>
                            <a:off x="388188" y="961800"/>
                            <a:ext cx="6357620" cy="2819624"/>
                            <a:chOff x="495" y="4160"/>
                            <a:chExt cx="9458" cy="5101"/>
                          </a:xfrm>
                        </wpg:grpSpPr>
                        <wps:wsp>
                          <wps:cNvPr id="6359" name="Rectangle 8047"/>
                          <wps:cNvSpPr>
                            <a:spLocks noChangeArrowheads="1"/>
                          </wps:cNvSpPr>
                          <wps:spPr bwMode="auto">
                            <a:xfrm>
                              <a:off x="4685" y="5304"/>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28" w14:textId="77777777" w:rsidR="009502FA" w:rsidRPr="002F612C" w:rsidRDefault="009502FA" w:rsidP="00FF7FEE">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60" name="Rectangle 8048"/>
                          <wps:cNvSpPr>
                            <a:spLocks noChangeArrowheads="1"/>
                          </wps:cNvSpPr>
                          <wps:spPr bwMode="auto">
                            <a:xfrm>
                              <a:off x="5251" y="4974"/>
                              <a:ext cx="284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29" w14:textId="77777777" w:rsidR="009502FA" w:rsidRPr="00C469F9" w:rsidRDefault="009502FA" w:rsidP="00883C3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PersonNameText</w:t>
                                </w:r>
                                <w:proofErr w:type="spellEnd"/>
                              </w:p>
                            </w:txbxContent>
                          </wps:txbx>
                          <wps:bodyPr rot="0" vert="horz" wrap="square" lIns="91440" tIns="45720" rIns="91440" bIns="45720" anchor="t" anchorCtr="0" upright="1">
                            <a:noAutofit/>
                          </wps:bodyPr>
                        </wps:wsp>
                        <wps:wsp>
                          <wps:cNvPr id="6361" name="AutoShape 8049"/>
                          <wps:cNvCnPr>
                            <a:cxnSpLocks noChangeShapeType="1"/>
                          </wps:cNvCnPr>
                          <wps:spPr bwMode="auto">
                            <a:xfrm>
                              <a:off x="4610" y="526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362" name="Group 7446"/>
                          <wpg:cNvGrpSpPr>
                            <a:grpSpLocks/>
                          </wpg:cNvGrpSpPr>
                          <wpg:grpSpPr bwMode="auto">
                            <a:xfrm>
                              <a:off x="9516" y="6855"/>
                              <a:ext cx="300" cy="262"/>
                              <a:chOff x="6283" y="5431"/>
                              <a:chExt cx="300" cy="262"/>
                            </a:xfrm>
                          </wpg:grpSpPr>
                          <wps:wsp>
                            <wps:cNvPr id="6363" name="Rectangle 744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64" name="AutoShape 744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365" name="AutoShape 744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366" name="Group 7450"/>
                          <wpg:cNvGrpSpPr>
                            <a:grpSpLocks/>
                          </wpg:cNvGrpSpPr>
                          <wpg:grpSpPr bwMode="auto">
                            <a:xfrm>
                              <a:off x="9096" y="7713"/>
                              <a:ext cx="300" cy="262"/>
                              <a:chOff x="6283" y="5431"/>
                              <a:chExt cx="300" cy="262"/>
                            </a:xfrm>
                          </wpg:grpSpPr>
                          <wps:wsp>
                            <wps:cNvPr id="6367" name="Rectangle 745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68" name="AutoShape 745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369" name="AutoShape 745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370" name="Group 7454"/>
                          <wpg:cNvGrpSpPr>
                            <a:grpSpLocks/>
                          </wpg:cNvGrpSpPr>
                          <wpg:grpSpPr bwMode="auto">
                            <a:xfrm>
                              <a:off x="9653" y="8605"/>
                              <a:ext cx="300" cy="262"/>
                              <a:chOff x="6283" y="5431"/>
                              <a:chExt cx="300" cy="262"/>
                            </a:xfrm>
                          </wpg:grpSpPr>
                          <wps:wsp>
                            <wps:cNvPr id="6371" name="Rectangle 745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72" name="AutoShape 745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373" name="AutoShape 745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374" name="Rectangle 7458"/>
                          <wps:cNvSpPr>
                            <a:spLocks noChangeArrowheads="1"/>
                          </wps:cNvSpPr>
                          <wps:spPr bwMode="auto">
                            <a:xfrm>
                              <a:off x="4646" y="879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2A" w14:textId="77777777" w:rsidR="009502FA" w:rsidRPr="002F612C" w:rsidRDefault="009502FA" w:rsidP="00FF7FEE">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375" name="Rectangle 7459"/>
                          <wps:cNvSpPr>
                            <a:spLocks noChangeArrowheads="1"/>
                          </wps:cNvSpPr>
                          <wps:spPr bwMode="auto">
                            <a:xfrm>
                              <a:off x="5236" y="8450"/>
                              <a:ext cx="440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2B"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TelephoneCIUniversalCommunication</w:t>
                                </w:r>
                                <w:proofErr w:type="spellEnd"/>
                              </w:p>
                            </w:txbxContent>
                          </wps:txbx>
                          <wps:bodyPr rot="0" vert="horz" wrap="square" lIns="91440" tIns="45720" rIns="91440" bIns="45720" anchor="t" anchorCtr="0" upright="1">
                            <a:noAutofit/>
                          </wps:bodyPr>
                        </wps:wsp>
                        <wps:wsp>
                          <wps:cNvPr id="6376" name="Rectangle 7460"/>
                          <wps:cNvSpPr>
                            <a:spLocks noChangeArrowheads="1"/>
                          </wps:cNvSpPr>
                          <wps:spPr bwMode="auto">
                            <a:xfrm>
                              <a:off x="4670" y="6174"/>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2C" w14:textId="77777777" w:rsidR="009502FA" w:rsidRPr="002F612C" w:rsidRDefault="009502FA" w:rsidP="00FF7FEE">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77" name="Rectangle 7461"/>
                          <wps:cNvSpPr>
                            <a:spLocks noChangeArrowheads="1"/>
                          </wps:cNvSpPr>
                          <wps:spPr bwMode="auto">
                            <a:xfrm>
                              <a:off x="5236" y="5844"/>
                              <a:ext cx="186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2D" w14:textId="77777777" w:rsidR="009502FA" w:rsidRPr="00C4414E" w:rsidRDefault="009502FA" w:rsidP="00FF7FEE">
                                <w:pPr>
                                  <w:rPr>
                                    <w:szCs w:val="18"/>
                                  </w:rPr>
                                </w:pPr>
                                <w:proofErr w:type="spellStart"/>
                                <w:proofErr w:type="gramStart"/>
                                <w:r>
                                  <w:rPr>
                                    <w:rFonts w:cs="Arial"/>
                                    <w:bCs/>
                                    <w:szCs w:val="20"/>
                                  </w:rPr>
                                  <w:t>asram:</w:t>
                                </w:r>
                                <w:proofErr w:type="gramEnd"/>
                                <w:r w:rsidRPr="00C4414E">
                                  <w:rPr>
                                    <w:rFonts w:cs="Arial"/>
                                    <w:bCs/>
                                    <w:szCs w:val="20"/>
                                  </w:rPr>
                                  <w:t>TitleText</w:t>
                                </w:r>
                                <w:proofErr w:type="spellEnd"/>
                              </w:p>
                            </w:txbxContent>
                          </wps:txbx>
                          <wps:bodyPr rot="0" vert="horz" wrap="square" lIns="91440" tIns="45720" rIns="91440" bIns="45720" anchor="t" anchorCtr="0" upright="1">
                            <a:noAutofit/>
                          </wps:bodyPr>
                        </wps:wsp>
                        <wps:wsp>
                          <wps:cNvPr id="6378" name="Rectangle 7462"/>
                          <wps:cNvSpPr>
                            <a:spLocks noChangeArrowheads="1"/>
                          </wps:cNvSpPr>
                          <wps:spPr bwMode="auto">
                            <a:xfrm>
                              <a:off x="4651" y="7913"/>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2E" w14:textId="77777777" w:rsidR="009502FA" w:rsidRPr="002F612C" w:rsidRDefault="009502FA" w:rsidP="00FF7FEE">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380" name="Rectangle 7464"/>
                          <wps:cNvSpPr>
                            <a:spLocks noChangeArrowheads="1"/>
                          </wps:cNvSpPr>
                          <wps:spPr bwMode="auto">
                            <a:xfrm>
                              <a:off x="495" y="5518"/>
                              <a:ext cx="3460" cy="543"/>
                            </a:xfrm>
                            <a:prstGeom prst="rect">
                              <a:avLst/>
                            </a:prstGeom>
                            <a:solidFill>
                              <a:srgbClr val="8DB3E2"/>
                            </a:solidFill>
                            <a:ln w="25400">
                              <a:solidFill>
                                <a:srgbClr val="000000"/>
                              </a:solidFill>
                              <a:miter lim="800000"/>
                              <a:headEnd/>
                              <a:tailEnd/>
                            </a:ln>
                          </wps:spPr>
                          <wps:txbx>
                            <w:txbxContent>
                              <w:p w14:paraId="16F9942F" w14:textId="77777777" w:rsidR="009502FA" w:rsidRPr="00821F77" w:rsidRDefault="009502FA" w:rsidP="00FF7FEE">
                                <w:pPr>
                                  <w:spacing w:line="240" w:lineRule="auto"/>
                                  <w:rPr>
                                    <w:b/>
                                    <w:szCs w:val="18"/>
                                  </w:rPr>
                                </w:pPr>
                                <w:proofErr w:type="spellStart"/>
                                <w:proofErr w:type="gramStart"/>
                                <w:r w:rsidRPr="00821F77">
                                  <w:rPr>
                                    <w:rFonts w:cs="Arial"/>
                                    <w:b/>
                                    <w:bCs/>
                                    <w:szCs w:val="20"/>
                                  </w:rPr>
                                  <w:t>asram:</w:t>
                                </w:r>
                                <w:proofErr w:type="gramEnd"/>
                                <w:r w:rsidRPr="00821F77">
                                  <w:rPr>
                                    <w:rFonts w:cs="Arial"/>
                                    <w:b/>
                                    <w:bCs/>
                                    <w:szCs w:val="20"/>
                                  </w:rPr>
                                  <w:t>DefinedCITradeContact</w:t>
                                </w:r>
                                <w:proofErr w:type="spellEnd"/>
                              </w:p>
                            </w:txbxContent>
                          </wps:txbx>
                          <wps:bodyPr rot="0" vert="horz" wrap="square" lIns="91440" tIns="45720" rIns="91440" bIns="45720" anchor="t" anchorCtr="0" upright="1">
                            <a:noAutofit/>
                          </wps:bodyPr>
                        </wps:wsp>
                        <wps:wsp>
                          <wps:cNvPr id="6381" name="AutoShape 7465"/>
                          <wps:cNvCnPr>
                            <a:cxnSpLocks noChangeShapeType="1"/>
                          </wps:cNvCnPr>
                          <wps:spPr bwMode="auto">
                            <a:xfrm>
                              <a:off x="4588" y="878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82" name="Rectangle 7466"/>
                          <wps:cNvSpPr>
                            <a:spLocks noChangeArrowheads="1"/>
                          </wps:cNvSpPr>
                          <wps:spPr bwMode="auto">
                            <a:xfrm>
                              <a:off x="4644" y="704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30" w14:textId="77777777" w:rsidR="009502FA" w:rsidRPr="002F612C" w:rsidRDefault="009502FA" w:rsidP="00FF7FEE">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383" name="Rectangle 7467"/>
                          <wps:cNvSpPr>
                            <a:spLocks noChangeArrowheads="1"/>
                          </wps:cNvSpPr>
                          <wps:spPr bwMode="auto">
                            <a:xfrm>
                              <a:off x="5230" y="6730"/>
                              <a:ext cx="4286"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31"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EmailURICIUniversalCommunication</w:t>
                                </w:r>
                                <w:proofErr w:type="spellEnd"/>
                              </w:p>
                            </w:txbxContent>
                          </wps:txbx>
                          <wps:bodyPr rot="0" vert="horz" wrap="square" lIns="91440" tIns="45720" rIns="91440" bIns="45720" anchor="t" anchorCtr="0" upright="1">
                            <a:noAutofit/>
                          </wps:bodyPr>
                        </wps:wsp>
                        <wps:wsp>
                          <wps:cNvPr id="6384" name="Rectangle 7468"/>
                          <wps:cNvSpPr>
                            <a:spLocks noChangeArrowheads="1"/>
                          </wps:cNvSpPr>
                          <wps:spPr bwMode="auto">
                            <a:xfrm>
                              <a:off x="5236" y="7583"/>
                              <a:ext cx="3860"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32"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FaxCIUniversalCommunication</w:t>
                                </w:r>
                                <w:proofErr w:type="spellEnd"/>
                              </w:p>
                            </w:txbxContent>
                          </wps:txbx>
                          <wps:bodyPr rot="0" vert="horz" wrap="square" lIns="91440" tIns="45720" rIns="91440" bIns="45720" anchor="t" anchorCtr="0" upright="1">
                            <a:noAutofit/>
                          </wps:bodyPr>
                        </wps:wsp>
                        <wps:wsp>
                          <wps:cNvPr id="6385" name="AutoShape 7469"/>
                          <wps:cNvCnPr>
                            <a:cxnSpLocks noChangeShapeType="1"/>
                          </wps:cNvCnPr>
                          <wps:spPr bwMode="auto">
                            <a:xfrm>
                              <a:off x="4575" y="4391"/>
                              <a:ext cx="1" cy="4408"/>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86" name="Rectangle 7470"/>
                          <wps:cNvSpPr>
                            <a:spLocks noChangeArrowheads="1"/>
                          </wps:cNvSpPr>
                          <wps:spPr bwMode="auto">
                            <a:xfrm>
                              <a:off x="4627" y="4493"/>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33" w14:textId="77777777" w:rsidR="009502FA" w:rsidRPr="002F612C" w:rsidRDefault="009502FA" w:rsidP="00FF7FEE">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87" name="Rectangle 7471"/>
                          <wps:cNvSpPr>
                            <a:spLocks noChangeArrowheads="1"/>
                          </wps:cNvSpPr>
                          <wps:spPr bwMode="auto">
                            <a:xfrm>
                              <a:off x="3972" y="568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88" name="AutoShape 7472"/>
                          <wps:cNvCnPr>
                            <a:cxnSpLocks noChangeShapeType="1"/>
                          </wps:cNvCnPr>
                          <wps:spPr bwMode="auto">
                            <a:xfrm>
                              <a:off x="3962" y="581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90" name="Rectangle 7474"/>
                          <wps:cNvSpPr>
                            <a:spLocks noChangeArrowheads="1"/>
                          </wps:cNvSpPr>
                          <wps:spPr bwMode="auto">
                            <a:xfrm>
                              <a:off x="5215" y="4160"/>
                              <a:ext cx="279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34"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DepartmentNameText</w:t>
                                </w:r>
                                <w:proofErr w:type="spellEnd"/>
                              </w:p>
                            </w:txbxContent>
                          </wps:txbx>
                          <wps:bodyPr rot="0" vert="horz" wrap="square" lIns="91440" tIns="45720" rIns="91440" bIns="45720" anchor="t" anchorCtr="0" upright="1">
                            <a:noAutofit/>
                          </wps:bodyPr>
                        </wps:wsp>
                        <wps:wsp>
                          <wps:cNvPr id="6392" name="AutoShape 7476"/>
                          <wps:cNvCnPr>
                            <a:cxnSpLocks noChangeShapeType="1"/>
                          </wps:cNvCnPr>
                          <wps:spPr bwMode="auto">
                            <a:xfrm>
                              <a:off x="4576" y="4391"/>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93" name="AutoShape 7477"/>
                          <wps:cNvCnPr>
                            <a:cxnSpLocks noChangeShapeType="1"/>
                          </wps:cNvCnPr>
                          <wps:spPr bwMode="auto">
                            <a:xfrm>
                              <a:off x="4176" y="5817"/>
                              <a:ext cx="400" cy="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94" name="AutoShape 7478"/>
                          <wps:cNvCnPr>
                            <a:cxnSpLocks noChangeShapeType="1"/>
                          </wps:cNvCnPr>
                          <wps:spPr bwMode="auto">
                            <a:xfrm>
                              <a:off x="4595" y="613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95" name="AutoShape 7479"/>
                          <wps:cNvCnPr>
                            <a:cxnSpLocks noChangeShapeType="1"/>
                          </wps:cNvCnPr>
                          <wps:spPr bwMode="auto">
                            <a:xfrm>
                              <a:off x="4595" y="7052"/>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96" name="AutoShape 7480"/>
                          <wps:cNvCnPr>
                            <a:cxnSpLocks noChangeShapeType="1"/>
                          </wps:cNvCnPr>
                          <wps:spPr bwMode="auto">
                            <a:xfrm>
                              <a:off x="4595" y="7936"/>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397" name="Rectangle 8025"/>
                        <wps:cNvSpPr>
                          <a:spLocks noChangeArrowheads="1"/>
                        </wps:cNvSpPr>
                        <wps:spPr bwMode="auto">
                          <a:xfrm>
                            <a:off x="0" y="1725283"/>
                            <a:ext cx="500703" cy="293193"/>
                          </a:xfrm>
                          <a:prstGeom prst="rect">
                            <a:avLst/>
                          </a:prstGeom>
                          <a:noFill/>
                          <a:ln>
                            <a:noFill/>
                          </a:ln>
                          <a:extLst/>
                        </wps:spPr>
                        <wps:txbx>
                          <w:txbxContent>
                            <w:p w14:paraId="16F99435" w14:textId="77777777" w:rsidR="009502FA" w:rsidRPr="002F612C" w:rsidRDefault="009502FA" w:rsidP="00FF7FEE">
                              <w:pPr>
                                <w:rPr>
                                  <w:rFonts w:cs="Arial"/>
                                  <w:b/>
                                  <w:sz w:val="24"/>
                                  <w:szCs w:val="24"/>
                                  <w:lang w:val="de-DE"/>
                                </w:rPr>
                              </w:pPr>
                              <w:r>
                                <w:rPr>
                                  <w:rFonts w:cs="Arial"/>
                                  <w:b/>
                                  <w:sz w:val="24"/>
                                  <w:szCs w:val="24"/>
                                  <w:lang w:val="de-DE"/>
                                </w:rPr>
                                <w:t>0..*</w:t>
                              </w:r>
                            </w:p>
                            <w:p w14:paraId="16F99436" w14:textId="77777777" w:rsidR="009502FA" w:rsidRPr="002F612C" w:rsidRDefault="009502FA" w:rsidP="00FF7FEE">
                              <w:pPr>
                                <w:rPr>
                                  <w:rFonts w:cs="Arial"/>
                                  <w:b/>
                                  <w:sz w:val="24"/>
                                  <w:szCs w:val="24"/>
                                  <w:lang w:val="de-DE"/>
                                </w:rPr>
                              </w:pPr>
                              <w:r>
                                <w:rPr>
                                  <w:rFonts w:cs="Arial"/>
                                  <w:b/>
                                  <w:sz w:val="24"/>
                                  <w:szCs w:val="24"/>
                                  <w:lang w:val="de-DE"/>
                                </w:rPr>
                                <w:t xml:space="preserve">   0..*</w:t>
                              </w:r>
                            </w:p>
                            <w:p w14:paraId="16F99437" w14:textId="77777777" w:rsidR="009502FA" w:rsidRPr="002F612C" w:rsidRDefault="009502FA" w:rsidP="00FF7FEE">
                              <w:pPr>
                                <w:rPr>
                                  <w:rFonts w:cs="Arial"/>
                                  <w:b/>
                                  <w:sz w:val="24"/>
                                  <w:szCs w:val="24"/>
                                  <w:lang w:val="de-DE"/>
                                </w:rPr>
                              </w:pPr>
                            </w:p>
                          </w:txbxContent>
                        </wps:txbx>
                        <wps:bodyPr rot="0" vert="horz" wrap="square" lIns="91440" tIns="45720" rIns="91440" bIns="45720" anchor="t" anchorCtr="0" upright="1">
                          <a:noAutofit/>
                        </wps:bodyPr>
                      </wps:wsp>
                    </wpg:wgp>
                  </a:graphicData>
                </a:graphic>
              </wp:inline>
            </w:drawing>
          </mc:Choice>
          <mc:Fallback>
            <w:pict>
              <v:group id="Gruppieren 6354" o:spid="_x0000_s2041" style="width:531.15pt;height:222pt;mso-position-horizontal-relative:char;mso-position-vertical-relative:line" coordorigin=",9618" coordsize="67458,28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">
                <v:group id="Group 8056" o:spid="_x0000_s2042" style="position:absolute;left:3881;top:9618;width:63577;height:28196" coordorigin="495,4160" coordsize="9458,5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SFAcUAAADdAAAADwAAAGRycy9kb3ducmV2LnhtbESPQYvCMBSE7wv+h/CE&#10;va1plYpUo4io7EGEVUG8PZpnW2xeShPb+u83C8Ieh5n5hlmselOJlhpXWlYQjyIQxJnVJecKLufd&#10;1wyE88gaK8uk4EUOVsvBxwJTbTv+ofbkcxEg7FJUUHhfp1K6rCCDbmRr4uDdbWPQB9nkUjfYBbip&#10;5DiKptJgyWGhwJo2BWWP09Mo2HfYrSfxtj087pvX7Zwcr4eYlPoc9us5CE+9/w+/299awXSSJP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0hQHFAAAA3QAA&#10;AA8AAAAAAAAAAAAAAAAAqgIAAGRycy9kb3ducmV2LnhtbFBLBQYAAAAABAAEAPoAAACcAwAAAAA=&#10;">
                  <v:rect id="Rectangle 8047" o:spid="_x0000_s2043" style="position:absolute;left:4685;top:5304;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vhLMUA&#10;AADdAAAADwAAAGRycy9kb3ducmV2LnhtbESPT4vCMBTE7wt+h/AEb2viuhatRpEFQdA9+Ae8Pppn&#10;W2xeahO1fvuNsOBxmJnfMLNFaytxp8aXjjUM+goEceZMybmG42H1OQbhA7LByjFpeJKHxbzzMcPU&#10;uAfv6L4PuYgQ9ilqKEKoUyl9VpBF33c1cfTOrrEYomxyaRp8RLit5JdSibRYclwosKafgrLL/mY1&#10;YPJtrr/n4fawuSU4yVu1Gp2U1r1uu5yCCNSGd/i/vTYakuFoAq8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EsxQAAAN0AAAAPAAAAAAAAAAAAAAAAAJgCAABkcnMv&#10;ZG93bnJldi54bWxQSwUGAAAAAAQABAD1AAAAigMAAAAA&#10;" stroked="f">
                    <v:textbox>
                      <w:txbxContent>
                        <w:p w14:paraId="16F99428" w14:textId="77777777" w:rsidR="009502FA" w:rsidRPr="002F612C" w:rsidRDefault="009502FA" w:rsidP="00FF7FEE">
                          <w:pPr>
                            <w:rPr>
                              <w:rFonts w:cs="Arial"/>
                              <w:b/>
                              <w:sz w:val="24"/>
                              <w:szCs w:val="24"/>
                              <w:lang w:val="de-DE"/>
                            </w:rPr>
                          </w:pPr>
                          <w:r>
                            <w:rPr>
                              <w:rFonts w:cs="Arial"/>
                              <w:b/>
                              <w:sz w:val="24"/>
                              <w:szCs w:val="24"/>
                              <w:lang w:val="de-DE"/>
                            </w:rPr>
                            <w:t>0..1</w:t>
                          </w:r>
                        </w:p>
                      </w:txbxContent>
                    </v:textbox>
                  </v:rect>
                  <v:rect id="Rectangle 8048" o:spid="_x0000_s2044" style="position:absolute;left:5251;top:4974;width:284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68sUA&#10;AADdAAAADwAAAGRycy9kb3ducmV2LnhtbESPwUrDQBCG74LvsEzBi9hNVFKJ3RZRRPHUpOJ5yI5J&#10;aHY27K7t9u2dg+Bx+Of/5pv1NrtJHSnE0bOBclmAIu68Hbk38Ll/vXkAFROyxckzGThThO3m8mKN&#10;tfUnbujYpl4JhGONBoaU5lrr2A3kMC79TCzZtw8Ok4yh1zbgSeBu0rdFUWmHI8uFAWd6Hqg7tD9O&#10;NMrcfLVv12f/4V+asbThfpdXxlwt8tMjqEQ5/S//td+tgequEn/5Rh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7ryxQAAAN0AAAAPAAAAAAAAAAAAAAAAAJgCAABkcnMv&#10;ZG93bnJldi54bWxQSwUGAAAAAAQABAD1AAAAigMAAAAA&#10;" filled="f" fillcolor="#8db3e2" strokeweight="2pt">
                    <v:textbox>
                      <w:txbxContent>
                        <w:p w14:paraId="16F99429" w14:textId="77777777" w:rsidR="009502FA" w:rsidRPr="00C469F9" w:rsidRDefault="009502FA" w:rsidP="00883C37">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PersonNameText</w:t>
                          </w:r>
                          <w:proofErr w:type="spellEnd"/>
                        </w:p>
                      </w:txbxContent>
                    </v:textbox>
                  </v:rect>
                  <v:shape id="AutoShape 8049" o:spid="_x0000_s2045" type="#_x0000_t32" style="position:absolute;left:4610;top:526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mMN8YAAADdAAAADwAAAGRycy9kb3ducmV2LnhtbESPQWvCQBSE7wX/w/IK3pqNraQ1ukop&#10;iFJQSSp6fWRfk2D2bciuMf333YLQ4zAz3zCL1WAa0VPnassKJlEMgriwuuZSwfFr/fQGwnlkjY1l&#10;UvBDDlbL0cMCU21vnFGf+1IECLsUFVTet6mUrqjIoItsSxy8b9sZ9EF2pdQd3gLcNPI5jhNpsOaw&#10;UGFLHxUVl/xqFPSH0/513fabgy9P0+xzOjuj2Sk1fhze5yA8Df4/fG9vtYLkJZn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5jDfGAAAA3QAAAA8AAAAAAAAA&#10;AAAAAAAAoQIAAGRycy9kb3ducmV2LnhtbFBLBQYAAAAABAAEAPkAAACUAwAAAAA=&#10;" strokeweight="2pt"/>
                  <v:group id="Group 7446" o:spid="_x0000_s2046" style="position:absolute;left:9516;top:6855;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HXyMYAAADdAAAADwAAAGRycy9kb3ducmV2LnhtbESPT4vCMBTE78J+h/AE&#10;b5pW2SLVKCKreJAF/8Cyt0fzbIvNS2liW7+9WVjwOMzMb5jlujeVaKlxpWUF8SQCQZxZXXKu4HrZ&#10;jecgnEfWWFkmBU9ysF59DJaYatvxidqzz0WAsEtRQeF9nUrpsoIMuomtiYN3s41BH2STS91gF+Cm&#10;ktMoSqTBksNCgTVtC8ru54dRsO+w28zir/Z4v22fv5fP759jTEqNhv1mAcJT79/h//ZBK0hmyR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8dfIxgAAAN0A&#10;AAAPAAAAAAAAAAAAAAAAAKoCAABkcnMvZG93bnJldi54bWxQSwUGAAAAAAQABAD6AAAAnQMAAAAA&#10;">
                    <v:rect id="Rectangle 7447" o:spid="_x0000_s204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MEMUA&#10;AADdAAAADwAAAGRycy9kb3ducmV2LnhtbESPQWsCMRSE70L/Q3iF3mq2ilvZGkUEaUEEte39sXnd&#10;Xbp5WZOspv56IxQ8DjPzDTNbRNOKEznfWFbwMsxAEJdWN1wp+PpcP09B+ICssbVMCv7Iw2L+MJhh&#10;oe2Z93Q6hEokCPsCFdQhdIWUvqzJoB/ajjh5P9YZDEm6SmqH5wQ3rRxlWS4NNpwWauxoVVP5e+iN&#10;gm476d9fjxt3+Z72uxI30YZRVOrpMS7fQASK4R7+b39oBfk4H8PtTX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84wQxQAAAN0AAAAPAAAAAAAAAAAAAAAAAJgCAABkcnMv&#10;ZG93bnJldi54bWxQSwUGAAAAAAQABAD1AAAAigMAAAAA&#10;" strokeweight="2pt"/>
                    <v:shape id="AutoShape 7448" o:spid="_x0000_s204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CzMIAAADdAAAADwAAAGRycy9kb3ducmV2LnhtbESPQYvCMBSE7wv+h/CEva2pbqlSjSKC&#10;4LUqnh/Nsy02L7VJbfbfbxYWPA4z8w2z2QXTihf1rrGsYD5LQBCXVjdcKbhejl8rEM4ja2wtk4If&#10;crDbTj42mGs7ckGvs69EhLDLUUHtfZdL6cqaDLqZ7Yijd7e9QR9lX0nd4xjhppWLJMmkwYbjQo0d&#10;HWoqH+fBKCiKZ3UbXBj3q3tYpledmmQ4KfU5Dfs1CE/Bv8P/7ZNWkH1nKfy9iU9Ab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eOCzMIAAADdAAAADwAAAAAAAAAAAAAA&#10;AAChAgAAZHJzL2Rvd25yZXYueG1sUEsFBgAAAAAEAAQA+QAAAJADAAAAAA==&#10;" strokeweight="1.25pt"/>
                    <v:shape id="AutoShape 7449" o:spid="_x0000_s204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X52ccAAADdAAAADwAAAGRycy9kb3ducmV2LnhtbESPQWvCQBSE74L/YXmF3nSjxVCiq4i2&#10;4MEKsfXQ2zP7mgSzb0N2TdL+ercgeBxm5htmsepNJVpqXGlZwWQcgSDOrC45V/D1+T56BeE8ssbK&#10;Min4JQer5XCwwETbjlNqjz4XAcIuQQWF93UipcsKMujGtiYO3o9tDPogm1zqBrsAN5WcRlEsDZYc&#10;FgqsaVNQdjlejYLZtTt/xxNO1x9v21P612aHy2mv1PNTv56D8NT7R/je3mkF8Us8g/834QnI5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1fnZxwAAAN0AAAAPAAAAAAAA&#10;AAAAAAAAAKECAABkcnMvZG93bnJldi54bWxQSwUGAAAAAAQABAD5AAAAlQMAAAAA&#10;" strokeweight="1.25pt"/>
                  </v:group>
                  <v:group id="Group 7450" o:spid="_x0000_s2050" style="position:absolute;left:9096;top:7713;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rRy8UAAADdAAAADwAAAGRycy9kb3ducmV2LnhtbESPQYvCMBSE7wv+h/AE&#10;b2taZYtUo4ioeJCFVUG8PZpnW2xeShPb+u/NwsIeh5n5hlmselOJlhpXWlYQjyMQxJnVJecKLufd&#10;5wyE88gaK8uk4EUOVsvBxwJTbTv+ofbkcxEg7FJUUHhfp1K6rCCDbmxr4uDdbWPQB9nkUjfYBbip&#10;5CSKEmmw5LBQYE2bgrLH6WkU7Dvs1t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K0cvFAAAA3QAA&#10;AA8AAAAAAAAAAAAAAAAAqgIAAGRycy9kb3ducmV2LnhtbFBLBQYAAAAABAAEAPoAAACcAwAAAAA=&#10;">
                    <v:rect id="Rectangle 7451" o:spid="_x0000_s205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iKE8UA&#10;AADdAAAADwAAAGRycy9kb3ducmV2LnhtbESPQWsCMRSE74X+h/AK3mq2FlfZGkUEqSCFqu39sXnd&#10;Xbp5WZOsRn+9KRQ8DjPzDTNbRNOKEznfWFbwMsxAEJdWN1wp+Dqsn6cgfEDW2FomBRfysJg/Psyw&#10;0PbMOzrtQyUShH2BCuoQukJKX9Zk0A9tR5y8H+sMhiRdJbXDc4KbVo6yLJcGG04LNXa0qqn83fdG&#10;Qfcx7t8nx627fk/7zxK30YZRVGrwFJdvIALFcA//tzdaQf6aT+DvTXo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IoTxQAAAN0AAAAPAAAAAAAAAAAAAAAAAJgCAABkcnMv&#10;ZG93bnJldi54bWxQSwUGAAAAAAQABAD1AAAAigMAAAAA&#10;" strokeweight="2pt"/>
                    <v:shape id="AutoShape 7452" o:spid="_x0000_s205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6IycAAAADdAAAADwAAAGRycy9kb3ducmV2LnhtbERPz2uDMBS+D/Y/hDfobY1rxRbXtJTC&#10;wKtWen6YV5WZF2dizf775TDo8eP7fTgFM4gHTa63rOBjnYAgbqzuuVVQX7/e9yCcR9Y4WCYFv+Tg&#10;dHx9OWCu7cIlPSrfihjCLkcFnfdjLqVrOjLo1nYkjtzdTgZ9hFMr9YRLDDeD3CRJJg32HBs6HOnS&#10;UfNdzUZBWf60t9mF5by/h11a69Qkc6HU6i2cP0F4Cv4p/ncXWkG2zeLc+CY+AXn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uiMnAAAAA3QAAAA8AAAAAAAAAAAAAAAAA&#10;oQIAAGRycy9kb3ducmV2LnhtbFBLBQYAAAAABAAEAPkAAACOAwAAAAA=&#10;" strokeweight="1.25pt"/>
                    <v:shape id="AutoShape 7453" o:spid="_x0000_s205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jz3MgAAADdAAAADwAAAGRycy9kb3ducmV2LnhtbESPQWvCQBSE74L/YXlCb7qxxWCjq0hb&#10;wYMtROvB22v2NQlm34bsmkR/fbdQ6HGYmW+Y5bo3lWipcaVlBdNJBII4s7rkXMHncTueg3AeWWNl&#10;mRTcyMF6NRwsMdG245Tag89FgLBLUEHhfZ1I6bKCDLqJrYmD920bgz7IJpe6wS7ATSUfoyiWBksO&#10;CwXW9FJQdjlcjYLZtfs6x1NON+9vr6f03mYfl9NeqYdRv1mA8NT7//Bfe6cVxE/xM/y+CU9Ar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Zjz3MgAAADdAAAADwAAAAAA&#10;AAAAAAAAAAChAgAAZHJzL2Rvd25yZXYueG1sUEsFBgAAAAAEAAQA+QAAAJYDAAAAAA==&#10;" strokeweight="1.25pt"/>
                  </v:group>
                  <v:group id="Group 7454" o:spid="_x0000_s2054" style="position:absolute;left:9653;top:8605;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rZ6+cIAAADdAAAADwAAAGRycy9kb3ducmV2LnhtbERPy4rCMBTdD/gP4Qru&#10;xrSKOnSMIqLiQgQfMMzu0lzbYnNTmtjWvzcLweXhvOfLzpSiodoVlhXEwwgEcWp1wZmC62X7/QPC&#10;eWSNpWVS8CQHy0Xva46Jti2fqDn7TIQQdgkqyL2vEildmpNBN7QVceButjboA6wzqWtsQ7gp5SiK&#10;ptJgwaEhx4rWOaX388Mo2LXYrsbxpjncb+vn/2Vy/DvEpNSg361+QXjq/Ef8du+1gul4F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a2evnCAAAA3QAAAA8A&#10;AAAAAAAAAAAAAAAAqgIAAGRycy9kb3ducmV2LnhtbFBLBQYAAAAABAAEAPoAAACZAwAAAAA=&#10;">
                    <v:rect id="Rectangle 7455" o:spid="_x0000_s205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QhIcUA&#10;AADdAAAADwAAAGRycy9kb3ducmV2LnhtbESP3WoCMRSE7wu+QzhC72pWpSqrUaRQLIjQ+nN/2Bx3&#10;Fzcna5LVtE/fCIVeDjPzDbNYRdOIGzlfW1YwHGQgiAuray4VHA/vLzMQPiBrbCyTgm/ysFr2nhaY&#10;a3vnL7rtQykShH2OCqoQ2lxKX1Rk0A9sS5y8s3UGQ5KulNrhPcFNI0dZNpEGa04LFbb0VlFx2XdG&#10;Qbt77TbT69b9nGbdZ4HbaMMoKvXcj+s5iEAx/If/2h9awWQ8HcLj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CEhxQAAAN0AAAAPAAAAAAAAAAAAAAAAAJgCAABkcnMv&#10;ZG93bnJldi54bWxQSwUGAAAAAAQABAD1AAAAigMAAAAA&#10;" strokeweight="2pt"/>
                    <v:shape id="AutoShape 7456" o:spid="_x0000_s205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8p/sEAAADdAAAADwAAAGRycy9kb3ducmV2LnhtbESPzarCMBSE9xd8h3CEu7um/qBSjSKC&#10;4LYqrg/NsS02J7VJbXz7G0FwOczMN8x6G0wtntS6yrKC8SgBQZxbXXGh4HI+/C1BOI+ssbZMCl7k&#10;YLsZ/Kwx1bbnjJ4nX4gIYZeigtL7JpXS5SUZdCPbEEfvZluDPsq2kLrFPsJNLSdJMpcGK44LJTa0&#10;Lym/nzqjIMsexbVzod8tb2Exu+iZSbqjUr/DsFuB8BT8N/xpH7WC+XQxgfeb+ATk5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nyn+wQAAAN0AAAAPAAAAAAAAAAAAAAAA&#10;AKECAABkcnMvZG93bnJldi54bWxQSwUGAAAAAAQABAD5AAAAjwMAAAAA&#10;" strokeweight="1.25pt"/>
                    <v:shape id="AutoShape 7457" o:spid="_x0000_s205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lS68gAAADdAAAADwAAAGRycy9kb3ducmV2LnhtbESPQWvCQBSE7wX/w/IKvdWNFWNJXUVs&#10;BQ8qxNZDb6/Z1ySYfRuyaxL99d2C4HGYmW+Y2aI3lWipcaVlBaNhBII4s7rkXMHX5/r5FYTzyBor&#10;y6TgQg4W88HDDBNtO06pPfhcBAi7BBUU3teJlC4ryKAb2po4eL+2MeiDbHKpG+wC3FTyJYpiabDk&#10;sFBgTauCstPhbBRMzt3PdzzidLn7eD+m1zbbn45bpZ4e++UbCE+9v4dv7Y1WEI+nY/h/E56AnP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alS68gAAADdAAAADwAAAAAA&#10;AAAAAAAAAAChAgAAZHJzL2Rvd25yZXYueG1sUEsFBgAAAAAEAAQA+QAAAJYDAAAAAA==&#10;" strokeweight="1.25pt"/>
                  </v:group>
                  <v:rect id="Rectangle 7458" o:spid="_x0000_s2058" style="position:absolute;left:4646;top:879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8S0sUA&#10;AADdAAAADwAAAGRycy9kb3ducmV2LnhtbESPQWvCQBSE70L/w/IKvemuVaNNXUUEoVA9GAWvj+wz&#10;CWbfptlV03/fLQgeh5n5hpkvO1uLG7W+cqxhOFAgiHNnKi40HA+b/gyED8gGa8ek4Zc8LBcvvTmm&#10;xt15T7csFCJC2KeooQyhSaX0eUkW/cA1xNE7u9ZiiLItpGnxHuG2lu9KJdJixXGhxIbWJeWX7Go1&#10;YDI2P7vzaHv4vib4UXRqMzkprd9eu9UniEBdeIYf7S+jIRlNx/D/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DxLSxQAAAN0AAAAPAAAAAAAAAAAAAAAAAJgCAABkcnMv&#10;ZG93bnJldi54bWxQSwUGAAAAAAQABAD1AAAAigMAAAAA&#10;" stroked="f">
                    <v:textbox>
                      <w:txbxContent>
                        <w:p w14:paraId="16F9942A" w14:textId="77777777" w:rsidR="009502FA" w:rsidRPr="002F612C" w:rsidRDefault="009502FA" w:rsidP="00FF7FEE">
                          <w:pPr>
                            <w:rPr>
                              <w:rFonts w:cs="Arial"/>
                              <w:b/>
                              <w:sz w:val="24"/>
                              <w:szCs w:val="24"/>
                              <w:lang w:val="de-DE"/>
                            </w:rPr>
                          </w:pPr>
                          <w:r>
                            <w:rPr>
                              <w:rFonts w:cs="Arial"/>
                              <w:b/>
                              <w:sz w:val="24"/>
                              <w:szCs w:val="24"/>
                              <w:lang w:val="de-DE"/>
                            </w:rPr>
                            <w:t>0..*</w:t>
                          </w:r>
                        </w:p>
                      </w:txbxContent>
                    </v:textbox>
                  </v:rect>
                  <v:rect id="Rectangle 7459" o:spid="_x0000_s2059" style="position:absolute;left:5236;top:8450;width:440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Pt8YA&#10;AADdAAAADwAAAGRycy9kb3ducmV2LnhtbESPQWsCMRCF7wX/Q5iCl6LZbauW1ShSEUtP3W3pediM&#10;u0s3kyWJGv99IxR6fLx535u32kTTizM531lWkE8zEMS11R03Cr4+95MXED4ga+wtk4IredisR3cr&#10;LLS9cEnnKjQiQdgXqKANYSik9HVLBv3UDsTJO1pnMCTpGqkdXhLc9PIxy+bSYMepocWBXluqf6qT&#10;SW/ksfyuDg9X+253ZZdr9/wRF0qN7+N2CSJQDP/Hf+k3rWD+tJjB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mPt8YAAADdAAAADwAAAAAAAAAAAAAAAACYAgAAZHJz&#10;L2Rvd25yZXYueG1sUEsFBgAAAAAEAAQA9QAAAIsDAAAAAA==&#10;" filled="f" fillcolor="#8db3e2" strokeweight="2pt">
                    <v:textbox>
                      <w:txbxContent>
                        <w:p w14:paraId="16F9942B"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TelephoneCIUniversalCommunication</w:t>
                          </w:r>
                          <w:proofErr w:type="spellEnd"/>
                        </w:p>
                      </w:txbxContent>
                    </v:textbox>
                  </v:rect>
                  <v:rect id="Rectangle 7460" o:spid="_x0000_s2060" style="position:absolute;left:4670;top:6174;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pPsUA&#10;AADdAAAADwAAAGRycy9kb3ducmV2LnhtbESPT2sCMRTE74V+h/AKvWnSWqOuRpGCUKge/ANeH5vn&#10;7uLmZd1E3X77piD0OMzMb5jZonO1uFEbKs8G3voKBHHubcWFgcN+1RuDCBHZYu2ZDPxQgMX8+WmG&#10;mfV33tJtFwuRIBwyNFDG2GRShrwkh6HvG+LknXzrMCbZFtK2eE9wV8t3pbR0WHFaKLGhz5Ly8+7q&#10;DKD+sJfNabDef181TopOrYZHZczrS7ecgojUxf/wo/1lDejBSMP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Sk+xQAAAN0AAAAPAAAAAAAAAAAAAAAAAJgCAABkcnMv&#10;ZG93bnJldi54bWxQSwUGAAAAAAQABAD1AAAAigMAAAAA&#10;" stroked="f">
                    <v:textbox>
                      <w:txbxContent>
                        <w:p w14:paraId="16F9942C" w14:textId="77777777" w:rsidR="009502FA" w:rsidRPr="002F612C" w:rsidRDefault="009502FA" w:rsidP="00FF7FEE">
                          <w:pPr>
                            <w:rPr>
                              <w:rFonts w:cs="Arial"/>
                              <w:b/>
                              <w:sz w:val="24"/>
                              <w:szCs w:val="24"/>
                              <w:lang w:val="de-DE"/>
                            </w:rPr>
                          </w:pPr>
                          <w:r>
                            <w:rPr>
                              <w:rFonts w:cs="Arial"/>
                              <w:b/>
                              <w:sz w:val="24"/>
                              <w:szCs w:val="24"/>
                              <w:lang w:val="de-DE"/>
                            </w:rPr>
                            <w:t>0..1</w:t>
                          </w:r>
                        </w:p>
                      </w:txbxContent>
                    </v:textbox>
                  </v:rect>
                  <v:rect id="Rectangle 7461" o:spid="_x0000_s2061" style="position:absolute;left:5236;top:5844;width:186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0W8YA&#10;AADdAAAADwAAAGRycy9kb3ducmV2LnhtbESPwWrDMBBE74X+g9hALyWR3ZY4OFFCSSktPdVuyHmx&#10;NraJtTKSkih/XxUKOQ6z82ZntYlmEGdyvresIJ9lIIgbq3tuFex+3qcLED4gaxwsk4Iredis7+9W&#10;WGp74YrOdWhFgrAvUUEXwlhK6ZuODPqZHYmTd7DOYEjStVI7vCS4GeRTls2lwZ5TQ4cjbTtqjvXJ&#10;pDfyWO3rj8er/bJvVZ9r9/IdC6UeJvF1CSJQDLfj//SnVjB/Lgr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e0W8YAAADdAAAADwAAAAAAAAAAAAAAAACYAgAAZHJz&#10;L2Rvd25yZXYueG1sUEsFBgAAAAAEAAQA9QAAAIsDAAAAAA==&#10;" filled="f" fillcolor="#8db3e2" strokeweight="2pt">
                    <v:textbox>
                      <w:txbxContent>
                        <w:p w14:paraId="16F9942D" w14:textId="77777777" w:rsidR="009502FA" w:rsidRPr="00C4414E" w:rsidRDefault="009502FA" w:rsidP="00FF7FEE">
                          <w:pPr>
                            <w:rPr>
                              <w:szCs w:val="18"/>
                            </w:rPr>
                          </w:pPr>
                          <w:proofErr w:type="spellStart"/>
                          <w:proofErr w:type="gramStart"/>
                          <w:r>
                            <w:rPr>
                              <w:rFonts w:cs="Arial"/>
                              <w:bCs/>
                              <w:szCs w:val="20"/>
                            </w:rPr>
                            <w:t>asram:</w:t>
                          </w:r>
                          <w:proofErr w:type="gramEnd"/>
                          <w:r w:rsidRPr="00C4414E">
                            <w:rPr>
                              <w:rFonts w:cs="Arial"/>
                              <w:bCs/>
                              <w:szCs w:val="20"/>
                            </w:rPr>
                            <w:t>TitleText</w:t>
                          </w:r>
                          <w:proofErr w:type="spellEnd"/>
                        </w:p>
                      </w:txbxContent>
                    </v:textbox>
                  </v:rect>
                  <v:rect id="Rectangle 7462" o:spid="_x0000_s2062" style="position:absolute;left:4651;top:7913;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IY18MA&#10;AADdAAAADwAAAGRycy9kb3ducmV2LnhtbERPz2vCMBS+D/wfwhO8zUTrulmNZQwEYdthOtj10Tzb&#10;YvNSm7TW/345DHb8+H5v89E2YqDO1441LOYKBHHhTM2lhu/T/vEFhA/IBhvHpOFOHvLd5GGLmXE3&#10;/qLhGEoRQ9hnqKEKoc2k9EVFFv3ctcSRO7vOYoiwK6Xp8BbDbSOXSqXSYs2xocKW3ioqLsfeasB0&#10;Za6f5+Tj9N6nuC5HtX/6UVrPpuPrBkSgMfyL/9wHoyFNnuPc+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IY18MAAADdAAAADwAAAAAAAAAAAAAAAACYAgAAZHJzL2Rv&#10;d25yZXYueG1sUEsFBgAAAAAEAAQA9QAAAIgDAAAAAA==&#10;" stroked="f">
                    <v:textbox>
                      <w:txbxContent>
                        <w:p w14:paraId="16F9942E" w14:textId="77777777" w:rsidR="009502FA" w:rsidRPr="002F612C" w:rsidRDefault="009502FA" w:rsidP="00FF7FEE">
                          <w:pPr>
                            <w:rPr>
                              <w:rFonts w:cs="Arial"/>
                              <w:b/>
                              <w:sz w:val="24"/>
                              <w:szCs w:val="24"/>
                              <w:lang w:val="de-DE"/>
                            </w:rPr>
                          </w:pPr>
                          <w:r>
                            <w:rPr>
                              <w:rFonts w:cs="Arial"/>
                              <w:b/>
                              <w:sz w:val="24"/>
                              <w:szCs w:val="24"/>
                              <w:lang w:val="de-DE"/>
                            </w:rPr>
                            <w:t>0..*</w:t>
                          </w:r>
                        </w:p>
                      </w:txbxContent>
                    </v:textbox>
                  </v:rect>
                  <v:rect id="Rectangle 7464" o:spid="_x0000_s2063" style="position:absolute;left:495;top:5518;width:346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qYUsEA&#10;AADdAAAADwAAAGRycy9kb3ducmV2LnhtbERPy4rCMBTdC/MP4Q6403QcEK2mZXAQxMWAD3B7ba5N&#10;sbkpTarVrzeLAZeH817mva3FjVpfOVbwNU5AEBdOV1wqOB7WoxkIH5A11o5JwYM85NnHYImpdnfe&#10;0W0fShFD2KeowITQpFL6wpBFP3YNceQurrUYImxLqVu8x3Bby0mSTKXFimODwYZWhorrvrMKfruT&#10;WT+d8ds/qp76jG41n2yUGn72PwsQgfrwFv+7N1rB9HsW98c38QnI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amFLBAAAA3QAAAA8AAAAAAAAAAAAAAAAAmAIAAGRycy9kb3du&#10;cmV2LnhtbFBLBQYAAAAABAAEAPUAAACGAwAAAAA=&#10;" fillcolor="#8db3e2" strokeweight="2pt">
                    <v:textbox>
                      <w:txbxContent>
                        <w:p w14:paraId="16F9942F" w14:textId="77777777" w:rsidR="009502FA" w:rsidRPr="00821F77" w:rsidRDefault="009502FA" w:rsidP="00FF7FEE">
                          <w:pPr>
                            <w:spacing w:line="240" w:lineRule="auto"/>
                            <w:rPr>
                              <w:b/>
                              <w:szCs w:val="18"/>
                            </w:rPr>
                          </w:pPr>
                          <w:proofErr w:type="spellStart"/>
                          <w:proofErr w:type="gramStart"/>
                          <w:r w:rsidRPr="00821F77">
                            <w:rPr>
                              <w:rFonts w:cs="Arial"/>
                              <w:b/>
                              <w:bCs/>
                              <w:szCs w:val="20"/>
                            </w:rPr>
                            <w:t>asram:</w:t>
                          </w:r>
                          <w:proofErr w:type="gramEnd"/>
                          <w:r w:rsidRPr="00821F77">
                            <w:rPr>
                              <w:rFonts w:cs="Arial"/>
                              <w:b/>
                              <w:bCs/>
                              <w:szCs w:val="20"/>
                            </w:rPr>
                            <w:t>DefinedCITradeContact</w:t>
                          </w:r>
                          <w:proofErr w:type="spellEnd"/>
                        </w:p>
                      </w:txbxContent>
                    </v:textbox>
                  </v:rect>
                  <v:shape id="AutoShape 7465" o:spid="_x0000_s2064" type="#_x0000_t32" style="position:absolute;left:4588;top:878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VqzccAAADdAAAADwAAAGRycy9kb3ducmV2LnhtbESPQWvCQBSE70L/w/IKvenGNkQbXaUU&#10;pEWoQS16fWRfk9Ds25DdJvHfu0LB4zAz3zDL9WBq0VHrKssKppMIBHFudcWFgu/jZjwH4Tyyxtoy&#10;KbiQg/XqYbTEVNue99QdfCEChF2KCkrvm1RKl5dk0E1sQxy8H9sa9EG2hdQt9gFuavkcRYk0WHFY&#10;KLGh95Ly38OfUdBlp91s03QfmS9O8X4bv57RfCn19Di8LUB4Gvw9/N/+1AqSl/kUbm/CE5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NWrNxwAAAN0AAAAPAAAAAAAA&#10;AAAAAAAAAKECAABkcnMvZG93bnJldi54bWxQSwUGAAAAAAQABAD5AAAAlQMAAAAA&#10;" strokeweight="2pt"/>
                  <v:rect id="Rectangle 7466" o:spid="_x0000_s2065" style="position:absolute;left:4644;top:704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9fGsUA&#10;AADdAAAADwAAAGRycy9kb3ducmV2LnhtbESPW4vCMBSE34X9D+Es7Jsm3opWoywLwoL64AV8PTTH&#10;tticdJuo3X9vBMHHYWa+YebL1lbiRo0vHWvo9xQI4syZknMNx8OqOwHhA7LByjFp+CcPy8VHZ46p&#10;cXfe0W0fchEh7FPUUIRQp1L6rCCLvudq4uidXWMxRNnk0jR4j3BbyYFSibRYclwosKafgrLL/mo1&#10;YDIyf9vzcHNYXxOc5q1ajU9K66/P9nsGIlAb3uFX+9doSIaTA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18axQAAAN0AAAAPAAAAAAAAAAAAAAAAAJgCAABkcnMv&#10;ZG93bnJldi54bWxQSwUGAAAAAAQABAD1AAAAigMAAAAA&#10;" stroked="f">
                    <v:textbox>
                      <w:txbxContent>
                        <w:p w14:paraId="16F99430" w14:textId="77777777" w:rsidR="009502FA" w:rsidRPr="002F612C" w:rsidRDefault="009502FA" w:rsidP="00FF7FEE">
                          <w:pPr>
                            <w:rPr>
                              <w:rFonts w:cs="Arial"/>
                              <w:b/>
                              <w:sz w:val="24"/>
                              <w:szCs w:val="24"/>
                              <w:lang w:val="de-DE"/>
                            </w:rPr>
                          </w:pPr>
                          <w:r>
                            <w:rPr>
                              <w:rFonts w:cs="Arial"/>
                              <w:b/>
                              <w:sz w:val="24"/>
                              <w:szCs w:val="24"/>
                              <w:lang w:val="de-DE"/>
                            </w:rPr>
                            <w:t>0..*</w:t>
                          </w:r>
                        </w:p>
                      </w:txbxContent>
                    </v:textbox>
                  </v:rect>
                  <v:rect id="Rectangle 7467" o:spid="_x0000_s2066" style="position:absolute;left:5230;top:6730;width:428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nCf8YA&#10;AADdAAAADwAAAGRycy9kb3ducmV2LnhtbESPQWsCMRCF7wX/Qxihl1KzW4vK1iiiiKWn7lp6Hjbj&#10;7uJmsiRR479vCoUeH2/e9+Yt19H04krOd5YV5JMMBHFtdceNgq/j/nkBwgdkjb1lUnAnD+vV6GGJ&#10;hbY3LulahUYkCPsCFbQhDIWUvm7JoJ/YgTh5J+sMhiRdI7XDW4KbXr5k2Uwa7Dg1tDjQtqX6XF1M&#10;eiOP5Xd1eLrbD7sru1y71884V+pxHDdvIALF8H/8l37XCmbTxRR+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nCf8YAAADdAAAADwAAAAAAAAAAAAAAAACYAgAAZHJz&#10;L2Rvd25yZXYueG1sUEsFBgAAAAAEAAQA9QAAAIsDAAAAAA==&#10;" filled="f" fillcolor="#8db3e2" strokeweight="2pt">
                    <v:textbox>
                      <w:txbxContent>
                        <w:p w14:paraId="16F99431"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EmailURICIUniversalCommunication</w:t>
                          </w:r>
                          <w:proofErr w:type="spellEnd"/>
                        </w:p>
                      </w:txbxContent>
                    </v:textbox>
                  </v:rect>
                  <v:rect id="Rectangle 7468" o:spid="_x0000_s2067" style="position:absolute;left:5236;top:7583;width:386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BaC8YA&#10;AADdAAAADwAAAGRycy9kb3ducmV2LnhtbESPQWsCMRCF7wX/QxjBS6nZVbGyNYpYxNKTuy09D5vp&#10;7tLNZElSjf/eFAoeH2/e9+att9H04kzOd5YV5NMMBHFtdceNgs+Pw9MKhA/IGnvLpOBKHrab0cMa&#10;C20vXNK5Co1IEPYFKmhDGAopfd2SQT+1A3Hyvq0zGJJ0jdQOLwluejnLsqU02HFqaHGgfUv1T/Vr&#10;0ht5LL+q4+PVvtvXssu1W5zis1KTcdy9gAgUw/34P/2mFSznqwX8rUkI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BaC8YAAADdAAAADwAAAAAAAAAAAAAAAACYAgAAZHJz&#10;L2Rvd25yZXYueG1sUEsFBgAAAAAEAAQA9QAAAIsDAAAAAA==&#10;" filled="f" fillcolor="#8db3e2" strokeweight="2pt">
                    <v:textbox>
                      <w:txbxContent>
                        <w:p w14:paraId="16F99432"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FaxCIUniversalCommunication</w:t>
                          </w:r>
                          <w:proofErr w:type="spellEnd"/>
                        </w:p>
                      </w:txbxContent>
                    </v:textbox>
                  </v:rect>
                  <v:shape id="AutoShape 7469" o:spid="_x0000_s2068" type="#_x0000_t32" style="position:absolute;left:4575;top:4391;width:1;height:44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5szsYAAADdAAAADwAAAGRycy9kb3ducmV2LnhtbESPQWvCQBSE74L/YXmCN91YrdroKkUQ&#10;paCiLfb6yD6TYPZtyK4x/nu3UPA4zMw3zHzZmELUVLncsoJBPwJBnFidc6rg53vdm4JwHlljYZkU&#10;PMjBctFuzTHW9s5Hqk8+FQHCLkYFmfdlLKVLMjLo+rYkDt7FVgZ9kFUqdYX3ADeFfIuisTSYc1jI&#10;sKRVRsn1dDMK6sN5P1mX9ebg0/Po+DX6+EWzU6rbaT5nIDw1/hX+b2+1gvFw+g5/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ObM7GAAAA3QAAAA8AAAAAAAAA&#10;AAAAAAAAoQIAAGRycy9kb3ducmV2LnhtbFBLBQYAAAAABAAEAPkAAACUAwAAAAA=&#10;" strokeweight="2pt"/>
                  <v:rect id="Rectangle 7470" o:spid="_x0000_s2069" style="position:absolute;left:4627;top:4493;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RZGcUA&#10;AADdAAAADwAAAGRycy9kb3ducmV2LnhtbESPT2sCMRTE7wW/Q3iCt5pY26CrUYogCG0P/gGvj81z&#10;d3Hzsm6irt++KRQ8DjPzG2a+7FwtbtSGyrOB0VCBIM69rbgwcNivXycgQkS2WHsmAw8KsFz0XuaY&#10;WX/nLd12sRAJwiFDA2WMTSZlyEtyGIa+IU7eybcOY5JtIW2L9wR3tXxTSkuHFaeFEhtalZSfd1dn&#10;APW7vfycxt/7r6vGadGp9cdRGTPod58zEJG6+Az/tzfWgB5PNPy9S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FkZxQAAAN0AAAAPAAAAAAAAAAAAAAAAAJgCAABkcnMv&#10;ZG93bnJldi54bWxQSwUGAAAAAAQABAD1AAAAigMAAAAA&#10;" stroked="f">
                    <v:textbox>
                      <w:txbxContent>
                        <w:p w14:paraId="16F99433" w14:textId="77777777" w:rsidR="009502FA" w:rsidRPr="002F612C" w:rsidRDefault="009502FA" w:rsidP="00FF7FEE">
                          <w:pPr>
                            <w:rPr>
                              <w:rFonts w:cs="Arial"/>
                              <w:b/>
                              <w:sz w:val="24"/>
                              <w:szCs w:val="24"/>
                              <w:lang w:val="de-DE"/>
                            </w:rPr>
                          </w:pPr>
                          <w:r>
                            <w:rPr>
                              <w:rFonts w:cs="Arial"/>
                              <w:b/>
                              <w:sz w:val="24"/>
                              <w:szCs w:val="24"/>
                              <w:lang w:val="de-DE"/>
                            </w:rPr>
                            <w:t>0..1</w:t>
                          </w:r>
                        </w:p>
                      </w:txbxContent>
                    </v:textbox>
                  </v:rect>
                  <v:rect id="Rectangle 7471" o:spid="_x0000_s2070" style="position:absolute;left:3972;top:568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s6cUA&#10;AADdAAAADwAAAGRycy9kb3ducmV2LnhtbESP3WoCMRSE7wt9h3AK3tVsLeqyGkUKpYIU6t/9YXPc&#10;Xbo5WZOsxj59Uyh4OczMN8x8GU0rLuR8Y1nByzADQVxa3XCl4LB/f85B+ICssbVMCm7kYbl4fJhj&#10;oe2Vt3TZhUokCPsCFdQhdIWUvqzJoB/ajjh5J+sMhiRdJbXDa4KbVo6ybCINNpwWauzorabye9cb&#10;Bd3nuP+Ynjfu55j3XyVuog2jqNTgKa5mIALFcA//t9daweQ1n8L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xGzpxQAAAN0AAAAPAAAAAAAAAAAAAAAAAJgCAABkcnMv&#10;ZG93bnJldi54bWxQSwUGAAAAAAQABAD1AAAAigMAAAAA&#10;" strokeweight="2pt"/>
                  <v:shape id="AutoShape 7472" o:spid="_x0000_s2071" type="#_x0000_t32" style="position:absolute;left:3962;top:581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DUMQAAADdAAAADwAAAGRycy9kb3ducmV2LnhtbERPTWvCQBC9C/0PyxS8mU1rSDV1FSmI&#10;UqiiFXsdstMkmJ0N2TWJ/757KHh8vO/FajC16Kh1lWUFL1EMgji3uuJCwfl7M5mBcB5ZY22ZFNzJ&#10;wWr5NFpgpm3PR+pOvhAhhF2GCkrvm0xKl5dk0EW2IQ7cr20N+gDbQuoW+xBuavkax6k0WHFoKLGh&#10;j5Ly6+lmFHSHy/5t03Tbgy8uyfEzmf+g+VJq/Dys30F4GvxD/O/eaQXpdBbmhjfhCc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D8NQxAAAAN0AAAAPAAAAAAAAAAAA&#10;AAAAAKECAABkcnMvZG93bnJldi54bWxQSwUGAAAAAAQABAD5AAAAkgMAAAAA&#10;" strokeweight="2pt"/>
                  <v:rect id="Rectangle 7474" o:spid="_x0000_s2072" style="position:absolute;left:5215;top:4160;width:279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LK1cUA&#10;AADdAAAADwAAAGRycy9kb3ducmV2LnhtbESPwU7DMAyG70i8Q2QkLmhLC2hjZdmEQAjEiXYTZ6vx&#10;2orGqZKwZW+PD0gcrd//58/rbXajOlKIg2cD5bwARdx6O3BnYL97nT2AignZ4uiZDJwpwnZzebHG&#10;yvoT13RsUqcEwrFCA31KU6V1bHtyGOd+Ipbs4IPDJGPotA14Ergb9W1RLLTDgeVCjxM999R+Nz9O&#10;NMpcfzVvN2f/4V/qobTh/jMvjbm+yk+PoBLl9L/81363BhZ3K/GXbwQB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srVxQAAAN0AAAAPAAAAAAAAAAAAAAAAAJgCAABkcnMv&#10;ZG93bnJldi54bWxQSwUGAAAAAAQABAD1AAAAigMAAAAA&#10;" filled="f" fillcolor="#8db3e2" strokeweight="2pt">
                    <v:textbox>
                      <w:txbxContent>
                        <w:p w14:paraId="16F99434" w14:textId="77777777" w:rsidR="009502FA" w:rsidRPr="00821F77" w:rsidRDefault="009502FA" w:rsidP="00FF7FEE">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DepartmentNameText</w:t>
                          </w:r>
                          <w:proofErr w:type="spellEnd"/>
                        </w:p>
                      </w:txbxContent>
                    </v:textbox>
                  </v:rect>
                  <v:shape id="AutoShape 7476" o:spid="_x0000_s2073" type="#_x0000_t32" style="position:absolute;left:4576;top:4391;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5iZ8cAAADdAAAADwAAAGRycy9kb3ducmV2LnhtbESP3WrCQBSE74W+w3IKvdONqUSNrlIK&#10;oaVQgz/o7SF7TEKzZ0N2G9O37xYKXg4z8w2z3g6mET11rrasYDqJQBAXVtdcKjgds/EChPPIGhvL&#10;pOCHHGw3D6M1ptreeE/9wZciQNilqKDyvk2ldEVFBt3EtsTBu9rOoA+yK6Xu8BbgppFxFCXSYM1h&#10;ocKWXisqvg7fRkGfn3fzrO3fcl+eZ/uP2fKC5lOpp8fhZQXC0+Dv4f/2u1aQPC9j+HsTnoD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PmJnxwAAAN0AAAAPAAAAAAAA&#10;AAAAAAAAAKECAABkcnMvZG93bnJldi54bWxQSwUGAAAAAAQABAD5AAAAlQMAAAAA&#10;" strokeweight="2pt"/>
                  <v:shape id="AutoShape 7477" o:spid="_x0000_s2074" type="#_x0000_t32" style="position:absolute;left:4176;top:5817;width:4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H/McAAADdAAAADwAAAGRycy9kb3ducmV2LnhtbESP3WrCQBSE7wu+w3KE3tWNjUSNriKF&#10;0FJogz/o7SF7TILZsyG7jenbdwuFXg4z8w2z3g6mET11rrasYDqJQBAXVtdcKjgds6cFCOeRNTaW&#10;ScE3OdhuRg9rTLW98576gy9FgLBLUUHlfZtK6YqKDLqJbYmDd7WdQR9kV0rd4T3ATSOfoyiRBmsO&#10;CxW29FJRcTt8GQV9fv6cZ23/mvvyPNu/z5YXNB9KPY6H3QqEp8H/h//ab1pBEi9j+H0Tno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csf8xwAAAN0AAAAPAAAAAAAA&#10;AAAAAAAAAKECAABkcnMvZG93bnJldi54bWxQSwUGAAAAAAQABAD5AAAAlQMAAAAA&#10;" strokeweight="2pt"/>
                  <v:shape id="AutoShape 7478" o:spid="_x0000_s2075" type="#_x0000_t32" style="position:absolute;left:4595;top:613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tfiMYAAADdAAAADwAAAGRycy9kb3ducmV2LnhtbESPQWvCQBSE70L/w/IK3nTTNtiaZiOl&#10;IIqgohW9PrKvSWj2bciuMf57VxB6HGbmGyad9aYWHbWusqzgZRyBIM6trrhQcPiZjz5AOI+ssbZM&#10;Cq7kYJY9DVJMtL3wjrq9L0SAsEtQQel9k0jp8pIMurFtiIP3a1uDPsi2kLrFS4CbWr5G0UQarDgs&#10;lNjQd0n53/5sFHTb4+Z93nSLrS+O8W4VT09o1koNn/uvTxCeev8ffrSXWsHkbRrD/U14Aj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bX4jGAAAA3QAAAA8AAAAAAAAA&#10;AAAAAAAAoQIAAGRycy9kb3ducmV2LnhtbFBLBQYAAAAABAAEAPkAAACUAwAAAAA=&#10;" strokeweight="2pt"/>
                  <v:shape id="AutoShape 7479" o:spid="_x0000_s2076" type="#_x0000_t32" style="position:absolute;left:4595;top:7052;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f6E8cAAADdAAAADwAAAGRycy9kb3ducmV2LnhtbESPQWvCQBSE7wX/w/KE3upGq9akriIF&#10;aRHaYBS9PrKvSTD7NmS3Mf33XUHocZiZb5jluje16Kh1lWUF41EEgji3uuJCwfGwfVqAcB5ZY22Z&#10;FPySg/Vq8LDERNsr76nLfCEChF2CCkrvm0RKl5dk0I1sQxy8b9sa9EG2hdQtXgPc1HISRXNpsOKw&#10;UGJDbyXll+zHKOjS09fLtuneU1+cpvvdND6j+VTqcdhvXkF46v1/+N7+0Armz/EM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1/oTxwAAAN0AAAAPAAAAAAAA&#10;AAAAAAAAAKECAABkcnMvZG93bnJldi54bWxQSwUGAAAAAAQABAD5AAAAlQMAAAAA&#10;" strokeweight="2pt"/>
                  <v:shape id="AutoShape 7480" o:spid="_x0000_s2077" type="#_x0000_t32" style="position:absolute;left:4595;top:7936;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VkZMYAAADdAAAADwAAAGRycy9kb3ducmV2LnhtbESPQWvCQBSE7wX/w/IK3uqmrcSaZiOl&#10;IEpBJVb0+si+JsHs25BdY/rvuwXB4zAz3zDpYjCN6KlztWUFz5MIBHFhdc2lgsP38ukNhPPIGhvL&#10;pOCXHCyy0UOKibZXzqnf+1IECLsEFVTet4mUrqjIoJvYljh4P7Yz6IPsSqk7vAa4aeRLFMXSYM1h&#10;ocKWPisqzvuLUdDvjtvZsu1XO18ep/nXdH5Cs1Fq/Dh8vIPwNPh7+NZeawXx6zyG/zfhCcj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FZGTGAAAA3QAAAA8AAAAAAAAA&#10;AAAAAAAAoQIAAGRycy9kb3ducmV2LnhtbFBLBQYAAAAABAAEAPkAAACUAwAAAAA=&#10;" strokeweight="2pt"/>
                </v:group>
                <v:rect id="Rectangle 8025" o:spid="_x0000_s2078" style="position:absolute;top:17252;width:5007;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SSscA&#10;AADdAAAADwAAAGRycy9kb3ducmV2LnhtbESPQWvCQBSE74L/YXlCL1I3bcG2qasUoTSIIE3U8yP7&#10;TILZtzG7TeK/7xYEj8PMfMMsVoOpRUetqywreJpFIIhzqysuFOyzr8c3EM4ja6wtk4IrOVgtx6MF&#10;xtr2/ENd6gsRIOxiVFB638RSurwkg25mG+LgnWxr0AfZFlK32Ae4qeVzFM2lwYrDQokNrUvKz+mv&#10;UdDnu+6Ybb/lbnpMLF+Syzo9bJR6mAyfHyA8Df4evrUTrWD+8v4K/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HkkrHAAAA3QAAAA8AAAAAAAAAAAAAAAAAmAIAAGRy&#10;cy9kb3ducmV2LnhtbFBLBQYAAAAABAAEAPUAAACMAwAAAAA=&#10;" filled="f" stroked="f">
                  <v:textbox>
                    <w:txbxContent>
                      <w:p w14:paraId="16F99435" w14:textId="77777777" w:rsidR="009502FA" w:rsidRPr="002F612C" w:rsidRDefault="009502FA" w:rsidP="00FF7FEE">
                        <w:pPr>
                          <w:rPr>
                            <w:rFonts w:cs="Arial"/>
                            <w:b/>
                            <w:sz w:val="24"/>
                            <w:szCs w:val="24"/>
                            <w:lang w:val="de-DE"/>
                          </w:rPr>
                        </w:pPr>
                        <w:r>
                          <w:rPr>
                            <w:rFonts w:cs="Arial"/>
                            <w:b/>
                            <w:sz w:val="24"/>
                            <w:szCs w:val="24"/>
                            <w:lang w:val="de-DE"/>
                          </w:rPr>
                          <w:t>0..*</w:t>
                        </w:r>
                      </w:p>
                      <w:p w14:paraId="16F99436" w14:textId="77777777" w:rsidR="009502FA" w:rsidRPr="002F612C" w:rsidRDefault="009502FA" w:rsidP="00FF7FEE">
                        <w:pPr>
                          <w:rPr>
                            <w:rFonts w:cs="Arial"/>
                            <w:b/>
                            <w:sz w:val="24"/>
                            <w:szCs w:val="24"/>
                            <w:lang w:val="de-DE"/>
                          </w:rPr>
                        </w:pPr>
                        <w:r>
                          <w:rPr>
                            <w:rFonts w:cs="Arial"/>
                            <w:b/>
                            <w:sz w:val="24"/>
                            <w:szCs w:val="24"/>
                            <w:lang w:val="de-DE"/>
                          </w:rPr>
                          <w:t xml:space="preserve">   0..*</w:t>
                        </w:r>
                      </w:p>
                      <w:p w14:paraId="16F99437" w14:textId="77777777" w:rsidR="009502FA" w:rsidRPr="002F612C" w:rsidRDefault="009502FA" w:rsidP="00FF7FEE">
                        <w:pPr>
                          <w:rPr>
                            <w:rFonts w:cs="Arial"/>
                            <w:b/>
                            <w:sz w:val="24"/>
                            <w:szCs w:val="24"/>
                            <w:lang w:val="de-DE"/>
                          </w:rPr>
                        </w:pPr>
                      </w:p>
                    </w:txbxContent>
                  </v:textbox>
                </v:rect>
                <w10:anchorlock/>
              </v:group>
            </w:pict>
          </mc:Fallback>
        </mc:AlternateContent>
      </w:r>
    </w:p>
    <w:p w14:paraId="16F98F94" w14:textId="77777777" w:rsidR="00FF7FEE" w:rsidRDefault="00FF7FEE" w:rsidP="00FF7FEE"/>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FF7FEE" w:rsidRPr="00AD4FE7" w14:paraId="16F98F96" w14:textId="77777777" w:rsidTr="002A4792">
        <w:trPr>
          <w:cantSplit/>
          <w:trHeight w:val="329"/>
        </w:trPr>
        <w:tc>
          <w:tcPr>
            <w:tcW w:w="5000" w:type="pct"/>
            <w:shd w:val="clear" w:color="auto" w:fill="FFFFCC"/>
            <w:vAlign w:val="center"/>
          </w:tcPr>
          <w:p w14:paraId="16F98F95" w14:textId="77777777" w:rsidR="00FF7FEE" w:rsidRPr="00A370B7" w:rsidRDefault="00FF7FEE" w:rsidP="002A4792">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FF7FEE" w:rsidRPr="00AD4FE7" w14:paraId="16F98F98" w14:textId="77777777" w:rsidTr="00883C37">
        <w:trPr>
          <w:cantSplit/>
          <w:trHeight w:val="317"/>
        </w:trPr>
        <w:tc>
          <w:tcPr>
            <w:tcW w:w="5000" w:type="pct"/>
            <w:vAlign w:val="center"/>
          </w:tcPr>
          <w:p w14:paraId="16F98F97" w14:textId="77777777" w:rsidR="00FF7FEE" w:rsidRPr="00A370B7" w:rsidRDefault="00FF7FEE" w:rsidP="00883C37">
            <w:pPr>
              <w:spacing w:line="240" w:lineRule="auto"/>
            </w:pPr>
            <w:r w:rsidRPr="00A370B7">
              <w:rPr>
                <w:rFonts w:cs="Arial"/>
                <w:b/>
                <w:bCs/>
                <w:szCs w:val="20"/>
              </w:rPr>
              <w:t xml:space="preserve">“asram:DefinedCITradeContact” </w:t>
            </w:r>
            <w:r w:rsidRPr="00A370B7">
              <w:rPr>
                <w:rFonts w:cs="Arial"/>
                <w:bCs/>
                <w:szCs w:val="20"/>
              </w:rPr>
              <w:t>contains business contact da</w:t>
            </w:r>
            <w:r w:rsidR="00883C37">
              <w:rPr>
                <w:rFonts w:cs="Arial"/>
                <w:bCs/>
                <w:szCs w:val="20"/>
              </w:rPr>
              <w:t>ta of the ship to address</w:t>
            </w:r>
            <w:r w:rsidRPr="00A370B7">
              <w:rPr>
                <w:rFonts w:cs="Arial"/>
                <w:bCs/>
                <w:szCs w:val="20"/>
              </w:rPr>
              <w:t>.</w:t>
            </w:r>
          </w:p>
        </w:tc>
      </w:tr>
    </w:tbl>
    <w:p w14:paraId="16F98F99" w14:textId="77777777" w:rsidR="00883C37" w:rsidRDefault="00883C37" w:rsidP="00FF7FEE"/>
    <w:p w14:paraId="16F98F9A" w14:textId="77777777" w:rsidR="00FF7FEE" w:rsidRDefault="00FF7FEE" w:rsidP="00FF7FEE">
      <w:r>
        <w:br w:type="page"/>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ED6A0B" w:rsidRPr="00AD4FE7" w14:paraId="16F98FA2" w14:textId="77777777" w:rsidTr="002A4792">
        <w:trPr>
          <w:cantSplit/>
          <w:trHeight w:val="329"/>
        </w:trPr>
        <w:tc>
          <w:tcPr>
            <w:tcW w:w="1056" w:type="pct"/>
            <w:shd w:val="clear" w:color="auto" w:fill="FFFFCC"/>
            <w:vAlign w:val="center"/>
          </w:tcPr>
          <w:p w14:paraId="16F98F9B"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vAlign w:val="center"/>
          </w:tcPr>
          <w:p w14:paraId="16F98F9C"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8F9D"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8F9E"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8F9F"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8FA0"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FA1" w14:textId="77777777" w:rsidR="00ED6A0B" w:rsidRPr="00A370B7" w:rsidRDefault="00ED6A0B"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ED6A0B" w:rsidRPr="00AD4FE7" w14:paraId="16F98FAA" w14:textId="77777777" w:rsidTr="00ED6A0B">
        <w:trPr>
          <w:cantSplit/>
          <w:trHeight w:val="317"/>
        </w:trPr>
        <w:tc>
          <w:tcPr>
            <w:tcW w:w="1056" w:type="pct"/>
            <w:shd w:val="clear" w:color="auto" w:fill="92D050"/>
            <w:vAlign w:val="center"/>
          </w:tcPr>
          <w:p w14:paraId="16F98FA3"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asram:DepartmentNameText</w:t>
            </w:r>
          </w:p>
        </w:tc>
        <w:tc>
          <w:tcPr>
            <w:tcW w:w="453" w:type="pct"/>
            <w:shd w:val="clear" w:color="auto" w:fill="92D050"/>
            <w:vAlign w:val="center"/>
          </w:tcPr>
          <w:p w14:paraId="16F98FA4"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FA5"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8FA6"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FA7" w14:textId="77777777" w:rsidR="00ED6A0B" w:rsidRPr="00A370B7" w:rsidRDefault="00ED6A0B"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Incoming Goods Dep.</w:t>
            </w:r>
          </w:p>
        </w:tc>
        <w:tc>
          <w:tcPr>
            <w:tcW w:w="302" w:type="pct"/>
            <w:shd w:val="clear" w:color="auto" w:fill="92D050"/>
            <w:vAlign w:val="center"/>
          </w:tcPr>
          <w:p w14:paraId="16F98FA8"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FA9" w14:textId="77777777" w:rsidR="00ED6A0B" w:rsidRPr="00A370B7" w:rsidRDefault="00ED6A0B"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Ship to address department</w:t>
            </w:r>
          </w:p>
        </w:tc>
      </w:tr>
      <w:tr w:rsidR="00ED6A0B" w:rsidRPr="00AD4FE7" w14:paraId="16F98FB2" w14:textId="77777777" w:rsidTr="00ED6A0B">
        <w:trPr>
          <w:cantSplit/>
          <w:trHeight w:val="317"/>
        </w:trPr>
        <w:tc>
          <w:tcPr>
            <w:tcW w:w="1056" w:type="pct"/>
            <w:shd w:val="clear" w:color="auto" w:fill="92D050"/>
            <w:vAlign w:val="center"/>
          </w:tcPr>
          <w:p w14:paraId="16F98FAB" w14:textId="77777777" w:rsidR="00ED6A0B" w:rsidRPr="00A370B7" w:rsidRDefault="00ED6A0B" w:rsidP="002A4792">
            <w:pPr>
              <w:spacing w:line="240" w:lineRule="auto"/>
              <w:rPr>
                <w:rFonts w:cs="Arial"/>
                <w:bCs/>
                <w:sz w:val="16"/>
                <w:szCs w:val="20"/>
              </w:rPr>
            </w:pPr>
            <w:r w:rsidRPr="00A370B7">
              <w:rPr>
                <w:rFonts w:eastAsia="Times New Roman" w:cs="Arial"/>
                <w:bCs/>
                <w:color w:val="000000"/>
                <w:sz w:val="16"/>
                <w:szCs w:val="20"/>
                <w:lang w:eastAsia="de-DE"/>
              </w:rPr>
              <w:t>asram:PersonNameText</w:t>
            </w:r>
          </w:p>
        </w:tc>
        <w:tc>
          <w:tcPr>
            <w:tcW w:w="453" w:type="pct"/>
            <w:shd w:val="clear" w:color="auto" w:fill="92D050"/>
            <w:vAlign w:val="center"/>
          </w:tcPr>
          <w:p w14:paraId="16F98FAC"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FAD"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8FAE"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FAF" w14:textId="77777777" w:rsidR="00ED6A0B" w:rsidRPr="00A370B7" w:rsidRDefault="00ED6A0B"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George Washington</w:t>
            </w:r>
          </w:p>
        </w:tc>
        <w:tc>
          <w:tcPr>
            <w:tcW w:w="302" w:type="pct"/>
            <w:shd w:val="clear" w:color="auto" w:fill="92D050"/>
            <w:vAlign w:val="center"/>
          </w:tcPr>
          <w:p w14:paraId="16F98FB0"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FB1" w14:textId="77777777" w:rsidR="00ED6A0B" w:rsidRPr="00A370B7" w:rsidRDefault="00ED6A0B"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Ship to address contact name</w:t>
            </w:r>
            <w:r w:rsidRPr="00A370B7">
              <w:rPr>
                <w:rFonts w:eastAsia="Times New Roman" w:cs="Arial"/>
                <w:color w:val="000000"/>
                <w:sz w:val="16"/>
                <w:szCs w:val="20"/>
                <w:lang w:eastAsia="de-DE"/>
              </w:rPr>
              <w:t xml:space="preserve"> </w:t>
            </w:r>
          </w:p>
        </w:tc>
      </w:tr>
      <w:tr w:rsidR="00ED6A0B" w:rsidRPr="00AD4FE7" w14:paraId="16F98FBA" w14:textId="77777777" w:rsidTr="00ED6A0B">
        <w:trPr>
          <w:cantSplit/>
          <w:trHeight w:val="317"/>
        </w:trPr>
        <w:tc>
          <w:tcPr>
            <w:tcW w:w="1056" w:type="pct"/>
            <w:shd w:val="clear" w:color="auto" w:fill="92D050"/>
            <w:vAlign w:val="center"/>
          </w:tcPr>
          <w:p w14:paraId="16F98FB3"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asram:TitleText</w:t>
            </w:r>
          </w:p>
        </w:tc>
        <w:tc>
          <w:tcPr>
            <w:tcW w:w="453" w:type="pct"/>
            <w:shd w:val="clear" w:color="auto" w:fill="92D050"/>
            <w:vAlign w:val="center"/>
          </w:tcPr>
          <w:p w14:paraId="16F98FB4"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8FB5"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15</w:t>
            </w:r>
          </w:p>
        </w:tc>
        <w:tc>
          <w:tcPr>
            <w:tcW w:w="352" w:type="pct"/>
            <w:shd w:val="clear" w:color="auto" w:fill="92D050"/>
            <w:vAlign w:val="center"/>
          </w:tcPr>
          <w:p w14:paraId="16F98FB6"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8FB7"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Dr.</w:t>
            </w:r>
          </w:p>
        </w:tc>
        <w:tc>
          <w:tcPr>
            <w:tcW w:w="302" w:type="pct"/>
            <w:shd w:val="clear" w:color="auto" w:fill="92D050"/>
            <w:vAlign w:val="center"/>
          </w:tcPr>
          <w:p w14:paraId="16F98FB8"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FB9" w14:textId="77777777" w:rsidR="00ED6A0B" w:rsidRPr="00A370B7" w:rsidRDefault="00ED6A0B"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Ship to address contact title</w:t>
            </w:r>
          </w:p>
        </w:tc>
      </w:tr>
    </w:tbl>
    <w:p w14:paraId="16F98FBB" w14:textId="77777777" w:rsidR="00804194" w:rsidRDefault="00804194">
      <w:pPr>
        <w:spacing w:line="240" w:lineRule="auto"/>
      </w:pPr>
    </w:p>
    <w:p w14:paraId="16F98FBC" w14:textId="77777777" w:rsidR="00ED6A0B" w:rsidRDefault="00ED6A0B" w:rsidP="00ED6A0B">
      <w:pPr>
        <w:pStyle w:val="berschrift5"/>
        <w:rPr>
          <w:rFonts w:cs="Arial"/>
          <w:bCs/>
        </w:rPr>
      </w:pPr>
      <w:bookmarkStart w:id="97" w:name="_Toc347482224"/>
      <w:r w:rsidRPr="005971BD">
        <w:t>asram:</w:t>
      </w:r>
      <w:r w:rsidRPr="00D64925">
        <w:rPr>
          <w:rFonts w:cs="Arial"/>
          <w:bCs/>
        </w:rPr>
        <w:t xml:space="preserve"> </w:t>
      </w:r>
      <w:r w:rsidRPr="009E3BD3">
        <w:rPr>
          <w:rFonts w:cs="Arial"/>
          <w:bCs/>
        </w:rPr>
        <w:t>EmailURICIUniversalCommunication</w:t>
      </w:r>
      <w:bookmarkEnd w:id="97"/>
    </w:p>
    <w:p w14:paraId="16F98FBD" w14:textId="77777777" w:rsidR="00ED6A0B" w:rsidRPr="00E23522" w:rsidRDefault="00ED6A0B" w:rsidP="00ED6A0B"/>
    <w:p w14:paraId="16F98FBE" w14:textId="77777777" w:rsidR="00ED6A0B" w:rsidRDefault="00ED6A0B" w:rsidP="00ED6A0B">
      <w:r>
        <w:rPr>
          <w:noProof/>
          <w:lang w:eastAsia="zh-TW"/>
        </w:rPr>
        <mc:AlternateContent>
          <mc:Choice Requires="wpg">
            <w:drawing>
              <wp:inline distT="0" distB="0" distL="0" distR="0" wp14:anchorId="16F99234" wp14:editId="16F99235">
                <wp:extent cx="5996940" cy="523875"/>
                <wp:effectExtent l="0" t="0" r="22860" b="9525"/>
                <wp:docPr id="6399" name="Gruppieren 6399"/>
                <wp:cNvGraphicFramePr/>
                <a:graphic xmlns:a="http://schemas.openxmlformats.org/drawingml/2006/main">
                  <a:graphicData uri="http://schemas.microsoft.com/office/word/2010/wordprocessingGroup">
                    <wpg:wgp>
                      <wpg:cNvGrpSpPr/>
                      <wpg:grpSpPr>
                        <a:xfrm>
                          <a:off x="0" y="0"/>
                          <a:ext cx="5996940" cy="523875"/>
                          <a:chOff x="0" y="0"/>
                          <a:chExt cx="5996940" cy="523875"/>
                        </a:xfrm>
                      </wpg:grpSpPr>
                      <wpg:grpSp>
                        <wpg:cNvPr id="6400" name="Group 4486"/>
                        <wpg:cNvGrpSpPr>
                          <a:grpSpLocks/>
                        </wpg:cNvGrpSpPr>
                        <wpg:grpSpPr bwMode="auto">
                          <a:xfrm>
                            <a:off x="365760" y="0"/>
                            <a:ext cx="5631180" cy="523875"/>
                            <a:chOff x="505" y="5408"/>
                            <a:chExt cx="8868" cy="825"/>
                          </a:xfrm>
                        </wpg:grpSpPr>
                        <wps:wsp>
                          <wps:cNvPr id="6401" name="Rectangle 4487"/>
                          <wps:cNvSpPr>
                            <a:spLocks noChangeArrowheads="1"/>
                          </wps:cNvSpPr>
                          <wps:spPr bwMode="auto">
                            <a:xfrm>
                              <a:off x="505" y="5408"/>
                              <a:ext cx="4684" cy="543"/>
                            </a:xfrm>
                            <a:prstGeom prst="rect">
                              <a:avLst/>
                            </a:prstGeom>
                            <a:solidFill>
                              <a:srgbClr val="8DB3E2"/>
                            </a:solidFill>
                            <a:ln w="25400">
                              <a:solidFill>
                                <a:srgbClr val="000000"/>
                              </a:solidFill>
                              <a:miter lim="800000"/>
                              <a:headEnd/>
                              <a:tailEnd/>
                            </a:ln>
                          </wps:spPr>
                          <wps:txbx>
                            <w:txbxContent>
                              <w:p w14:paraId="16F99438" w14:textId="77777777" w:rsidR="009502FA" w:rsidRPr="00BF179C" w:rsidRDefault="009502FA" w:rsidP="00ED6A0B">
                                <w:pPr>
                                  <w:spacing w:line="240" w:lineRule="auto"/>
                                  <w:rPr>
                                    <w:b/>
                                    <w:szCs w:val="24"/>
                                  </w:rPr>
                                </w:pPr>
                                <w:proofErr w:type="spellStart"/>
                                <w:proofErr w:type="gramStart"/>
                                <w:r w:rsidRPr="00482F1A">
                                  <w:rPr>
                                    <w:rFonts w:cs="Arial"/>
                                    <w:b/>
                                    <w:bCs/>
                                    <w:szCs w:val="20"/>
                                  </w:rPr>
                                  <w:t>asram:</w:t>
                                </w:r>
                                <w:proofErr w:type="gramEnd"/>
                                <w:r w:rsidRPr="00482F1A">
                                  <w:rPr>
                                    <w:rFonts w:cs="Arial"/>
                                    <w:b/>
                                    <w:bCs/>
                                    <w:szCs w:val="20"/>
                                  </w:rPr>
                                  <w:t>EmailURICIUniversalCommunication</w:t>
                                </w:r>
                                <w:proofErr w:type="spellEnd"/>
                              </w:p>
                            </w:txbxContent>
                          </wps:txbx>
                          <wps:bodyPr rot="0" vert="horz" wrap="square" lIns="91440" tIns="45720" rIns="91440" bIns="45720" anchor="t" anchorCtr="0" upright="1">
                            <a:noAutofit/>
                          </wps:bodyPr>
                        </wps:wsp>
                        <wps:wsp>
                          <wps:cNvPr id="6402" name="AutoShape 4488"/>
                          <wps:cNvCnPr>
                            <a:cxnSpLocks noChangeShapeType="1"/>
                          </wps:cNvCnPr>
                          <wps:spPr bwMode="auto">
                            <a:xfrm>
                              <a:off x="5502" y="5707"/>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03" name="Rectangle 4489"/>
                          <wps:cNvSpPr>
                            <a:spLocks noChangeArrowheads="1"/>
                          </wps:cNvSpPr>
                          <wps:spPr bwMode="auto">
                            <a:xfrm>
                              <a:off x="5810" y="5771"/>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39" w14:textId="77777777" w:rsidR="009502FA" w:rsidRPr="002F612C" w:rsidRDefault="009502FA" w:rsidP="00ED6A0B">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404" name="Rectangle 4490"/>
                          <wps:cNvSpPr>
                            <a:spLocks noChangeArrowheads="1"/>
                          </wps:cNvSpPr>
                          <wps:spPr bwMode="auto">
                            <a:xfrm>
                              <a:off x="6409" y="5408"/>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3A" w14:textId="77777777" w:rsidR="009502FA" w:rsidRPr="00482F1A" w:rsidRDefault="009502FA" w:rsidP="00ED6A0B">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6405" name="Rectangle 4491"/>
                          <wps:cNvSpPr>
                            <a:spLocks noChangeArrowheads="1"/>
                          </wps:cNvSpPr>
                          <wps:spPr bwMode="auto">
                            <a:xfrm>
                              <a:off x="5198" y="557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06" name="AutoShape 4492"/>
                          <wps:cNvCnPr>
                            <a:cxnSpLocks noChangeShapeType="1"/>
                          </wps:cNvCnPr>
                          <wps:spPr bwMode="auto">
                            <a:xfrm>
                              <a:off x="5188" y="570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407" name="Rectangle 4470"/>
                        <wps:cNvSpPr>
                          <a:spLocks noChangeArrowheads="1"/>
                        </wps:cNvSpPr>
                        <wps:spPr bwMode="auto">
                          <a:xfrm>
                            <a:off x="0" y="53340"/>
                            <a:ext cx="501015" cy="293370"/>
                          </a:xfrm>
                          <a:prstGeom prst="rect">
                            <a:avLst/>
                          </a:prstGeom>
                          <a:noFill/>
                          <a:ln>
                            <a:noFill/>
                          </a:ln>
                          <a:extLst/>
                        </wps:spPr>
                        <wps:txbx>
                          <w:txbxContent>
                            <w:p w14:paraId="16F9943B" w14:textId="77777777" w:rsidR="009502FA" w:rsidRPr="002F612C" w:rsidRDefault="009502FA" w:rsidP="00ED6A0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399" o:spid="_x0000_s2079" style="width:472.2pt;height:41.25pt;mso-position-horizontal-relative:char;mso-position-vertical-relative:line" coordsize="59969,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">
                <v:group id="Group 4486" o:spid="_x0000_s2080" style="position:absolute;left:3657;width:56312;height:5238" coordorigin="505,5408" coordsize="8868,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rE4cMAAADdAAAADwAAAGRycy9kb3ducmV2LnhtbERPy4rCMBTdC/MP4Q64&#10;07SjlqEaRWRGXIjgAwZ3l+baFpub0mTa+vdmIbg8nPdi1ZtKtNS40rKCeByBIM6sLjlXcDn/jr5B&#10;OI+ssbJMCh7kYLX8GCww1bbjI7Unn4sQwi5FBYX3dSqlywoy6Ma2Jg7czTYGfYBNLnWDXQg3lfyK&#10;okQaLDk0FFjTpqDsfvo3CrYddutJ/NPu77fN43qeHf72MSk1/OzXcxCeev8Wv9w7rSCZRm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GsThwwAAAN0AAAAP&#10;AAAAAAAAAAAAAAAAAKoCAABkcnMvZG93bnJldi54bWxQSwUGAAAAAAQABAD6AAAAmgMAAAAA&#10;">
                  <v:rect id="Rectangle 4487" o:spid="_x0000_s2081" style="position:absolute;left:505;top:5408;width:468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9sUA&#10;AADdAAAADwAAAGRycy9kb3ducmV2LnhtbESPQWvCQBSE7wX/w/IEb80mQaSNrqFEBOmhUC30+pp9&#10;ZkOzb0N2o9Ff3y0Uehxm5htmU062ExcafOtYQZakIIhrp1tuFHyc9o9PIHxA1tg5JgU38lBuZw8b&#10;LLS78jtdjqEREcK+QAUmhL6Q0teGLPrE9cTRO7vBYohyaKQe8BrhtpN5mq6kxZbjgsGeKkP193G0&#10;Cnbjp9nfnfGvb9Te9Re66jk/KLWYTy9rEIGm8B/+ax+0gtUyzeD3TX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P2xQAAAN0AAAAPAAAAAAAAAAAAAAAAAJgCAABkcnMv&#10;ZG93bnJldi54bWxQSwUGAAAAAAQABAD1AAAAigMAAAAA&#10;" fillcolor="#8db3e2" strokeweight="2pt">
                    <v:textbox>
                      <w:txbxContent>
                        <w:p w14:paraId="16F99438" w14:textId="77777777" w:rsidR="009502FA" w:rsidRPr="00BF179C" w:rsidRDefault="009502FA" w:rsidP="00ED6A0B">
                          <w:pPr>
                            <w:spacing w:line="240" w:lineRule="auto"/>
                            <w:rPr>
                              <w:b/>
                              <w:szCs w:val="24"/>
                            </w:rPr>
                          </w:pPr>
                          <w:proofErr w:type="spellStart"/>
                          <w:proofErr w:type="gramStart"/>
                          <w:r w:rsidRPr="00482F1A">
                            <w:rPr>
                              <w:rFonts w:cs="Arial"/>
                              <w:b/>
                              <w:bCs/>
                              <w:szCs w:val="20"/>
                            </w:rPr>
                            <w:t>asram:</w:t>
                          </w:r>
                          <w:proofErr w:type="gramEnd"/>
                          <w:r w:rsidRPr="00482F1A">
                            <w:rPr>
                              <w:rFonts w:cs="Arial"/>
                              <w:b/>
                              <w:bCs/>
                              <w:szCs w:val="20"/>
                            </w:rPr>
                            <w:t>EmailURICIUniversalCommunication</w:t>
                          </w:r>
                          <w:proofErr w:type="spellEnd"/>
                        </w:p>
                      </w:txbxContent>
                    </v:textbox>
                  </v:rect>
                  <v:shape id="AutoShape 4488" o:spid="_x0000_s2082" type="#_x0000_t32" style="position:absolute;left:5502;top:5707;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46hcYAAADdAAAADwAAAGRycy9kb3ducmV2LnhtbESPQWvCQBSE7wX/w/IEb3VTCbZNXUWE&#10;YBFUkhZ7fWRfk9Ds25DdJvHfu0Khx2FmvmFWm9E0oqfO1ZYVPM0jEMSF1TWXCj4/0scXEM4ja2ws&#10;k4IrOdisJw8rTLQdOKM+96UIEHYJKqi8bxMpXVGRQTe3LXHwvm1n0AfZlVJ3OAS4aeQiipbSYM1h&#10;ocKWdhUVP/mvUdCfL6fntO33Z19e4uwQv36hOSo1m47bNxCeRv8f/mu/awXLOFrA/U14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OoXGAAAA3QAAAA8AAAAAAAAA&#10;AAAAAAAAoQIAAGRycy9kb3ducmV2LnhtbFBLBQYAAAAABAAEAPkAAACUAwAAAAA=&#10;" strokeweight="2pt"/>
                  <v:rect id="Rectangle 4489" o:spid="_x0000_s2083" style="position:absolute;left:5810;top:5771;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0vsYA&#10;AADdAAAADwAAAGRycy9kb3ducmV2LnhtbESPzWrDMBCE74W8g9hAbo3UODWNE8WUgCHQ9pAf6HWx&#10;NraptXItOXHfvioUchxm5htmk4+2FVfqfeNYw9NcgSAunWm40nA+FY8vIHxANtg6Jg0/5CHfTh42&#10;mBl34wNdj6ESEcI+Qw11CF0mpS9rsujnriOO3sX1FkOUfSVNj7cIt61cKJVKiw3HhRo72tVUfh0H&#10;qwHTpfn+uCTvp7chxVU1quL5U2k9m46vaxCBxnAP/7f3RkO6VAn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o0vsYAAADdAAAADwAAAAAAAAAAAAAAAACYAgAAZHJz&#10;L2Rvd25yZXYueG1sUEsFBgAAAAAEAAQA9QAAAIsDAAAAAA==&#10;" stroked="f">
                    <v:textbox>
                      <w:txbxContent>
                        <w:p w14:paraId="16F99439" w14:textId="77777777" w:rsidR="009502FA" w:rsidRPr="002F612C" w:rsidRDefault="009502FA" w:rsidP="00ED6A0B">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4490" o:spid="_x0000_s2084" style="position:absolute;left:6409;top:5408;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mUNMUA&#10;AADdAAAADwAAAGRycy9kb3ducmV2LnhtbESPQWvCQBCF74L/YZlCL1I3KUFL6iqiFIunJpaeh+w0&#10;Cc3Oht2trv/eLQg9Pt68781bbaIZxJmc7y0ryOcZCOLG6p5bBZ+nt6cXED4gaxwsk4Iredisp5MV&#10;ltpeuKJzHVqRIOxLVNCFMJZS+qYjg35uR+LkfVtnMCTpWqkdXhLcDPI5yxbSYM+pocORdh01P/Wv&#10;SW/ksfqqD7OrPdp91efaFR9xqdTjQ9y+gggUw//xPf2uFSyKrIC/NQkB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ZQ0xQAAAN0AAAAPAAAAAAAAAAAAAAAAAJgCAABkcnMv&#10;ZG93bnJldi54bWxQSwUGAAAAAAQABAD1AAAAigMAAAAA&#10;" filled="f" fillcolor="#8db3e2" strokeweight="2pt">
                    <v:textbox>
                      <w:txbxContent>
                        <w:p w14:paraId="16F9943A" w14:textId="77777777" w:rsidR="009502FA" w:rsidRPr="00482F1A" w:rsidRDefault="009502FA" w:rsidP="00ED6A0B">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4491" o:spid="_x0000_s2085" style="position:absolute;left:5198;top:557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OZOsUA&#10;AADdAAAADwAAAGRycy9kb3ducmV2LnhtbESPW2sCMRSE3wv+h3CEvtWs4o3VKFIoFqRQb++HzXF3&#10;cXOyJllN++ubQqGPw8x8wyzX0TTiTs7XlhUMBxkI4sLqmksFp+PbyxyED8gaG8uk4Is8rFe9pyXm&#10;2j54T/dDKEWCsM9RQRVCm0vpi4oM+oFtiZN3sc5gSNKVUjt8JLhp5CjLptJgzWmhwpZeKyquh84o&#10;aD8m3XZ227nv87z7LHAXbRhFpZ77cbMAESiG//Bf+10rmI6zCfy+S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5k6xQAAAN0AAAAPAAAAAAAAAAAAAAAAAJgCAABkcnMv&#10;ZG93bnJldi54bWxQSwUGAAAAAAQABAD1AAAAigMAAAAA&#10;" strokeweight="2pt"/>
                  <v:shape id="AutoShape 4492" o:spid="_x0000_s2086" type="#_x0000_t32" style="position:absolute;left:5188;top:570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U8hsUAAADdAAAADwAAAGRycy9kb3ducmV2LnhtbESP3WrCQBSE7wu+w3KE3tWNElKNriKC&#10;VApW/EFvD9ljEsyeDdk1pm/vFgpeDjPzDTNbdKYSLTWutKxgOIhAEGdWl5wrOB3XH2MQziNrrCyT&#10;gl9ysJj33maYavvgPbUHn4sAYZeigsL7OpXSZQUZdANbEwfvahuDPsgml7rBR4CbSo6iKJEGSw4L&#10;Bda0Kii7He5GQbs7/3yu6/Zr5/NzvP+OJxc0W6Xe+91yCsJT51/h//ZGK0jiKIG/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U8hsUAAADdAAAADwAAAAAAAAAA&#10;AAAAAAChAgAAZHJzL2Rvd25yZXYueG1sUEsFBgAAAAAEAAQA+QAAAJMDAAAAAA==&#10;" strokeweight="2pt"/>
                </v:group>
                <v:rect id="Rectangle 4470" o:spid="_x0000_s2087" style="position:absolute;top:53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fKqMcA&#10;AADdAAAADwAAAGRycy9kb3ducmV2LnhtbESPzWrDMBCE74W+g9hALyWWW0IaHCuhBEpNCIQ6P+fF&#10;2tgm1sqxVNt9+ypQ6HGYmW+YdD2aRvTUudqygpcoBkFcWF1zqeB4+JguQDiPrLGxTAp+yMF69fiQ&#10;YqLtwF/U574UAcIuQQWV920ipSsqMugi2xIH72I7gz7IrpS6wyHATSNf43guDdYcFipsaVNRcc2/&#10;jYKh2Pfnw+5T7p/PmeVbdtvkp61ST5PxfQnC0+j/w3/tTCuYz+I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nyqjHAAAA3QAAAA8AAAAAAAAAAAAAAAAAmAIAAGRy&#10;cy9kb3ducmV2LnhtbFBLBQYAAAAABAAEAPUAAACMAwAAAAA=&#10;" filled="f" stroked="f">
                  <v:textbox>
                    <w:txbxContent>
                      <w:p w14:paraId="16F9943B" w14:textId="77777777" w:rsidR="009502FA" w:rsidRPr="002F612C" w:rsidRDefault="009502FA" w:rsidP="00ED6A0B">
                        <w:pPr>
                          <w:rPr>
                            <w:rFonts w:cs="Arial"/>
                            <w:b/>
                            <w:sz w:val="24"/>
                            <w:szCs w:val="24"/>
                            <w:lang w:val="de-DE"/>
                          </w:rPr>
                        </w:pPr>
                        <w:r>
                          <w:rPr>
                            <w:rFonts w:cs="Arial"/>
                            <w:b/>
                            <w:sz w:val="24"/>
                            <w:szCs w:val="24"/>
                            <w:lang w:val="de-DE"/>
                          </w:rPr>
                          <w:t>0..*</w:t>
                        </w:r>
                      </w:p>
                    </w:txbxContent>
                  </v:textbox>
                </v:rect>
                <w10:anchorlock/>
              </v:group>
            </w:pict>
          </mc:Fallback>
        </mc:AlternateContent>
      </w:r>
    </w:p>
    <w:tbl>
      <w:tblPr>
        <w:tblpPr w:leftFromText="180" w:rightFromText="180" w:vertAnchor="text" w:horzAnchor="margin" w:tblpY="6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ED6A0B" w:rsidRPr="00D03092" w14:paraId="16F98FC6" w14:textId="77777777" w:rsidTr="002A4792">
        <w:trPr>
          <w:cantSplit/>
          <w:trHeight w:val="330"/>
          <w:tblHeader/>
        </w:trPr>
        <w:tc>
          <w:tcPr>
            <w:tcW w:w="1050" w:type="pct"/>
            <w:shd w:val="clear" w:color="auto" w:fill="FFFFCC"/>
            <w:noWrap/>
            <w:vAlign w:val="center"/>
            <w:hideMark/>
          </w:tcPr>
          <w:p w14:paraId="16F98FBF"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8FC0"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8FC1"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8FC2"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val="de-DE" w:eastAsia="de-DE"/>
              </w:rPr>
              <w:t>Level</w:t>
            </w:r>
          </w:p>
        </w:tc>
        <w:tc>
          <w:tcPr>
            <w:tcW w:w="950" w:type="pct"/>
            <w:shd w:val="clear" w:color="auto" w:fill="FFFFCC"/>
            <w:noWrap/>
            <w:vAlign w:val="center"/>
            <w:hideMark/>
          </w:tcPr>
          <w:p w14:paraId="16F98FC3"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val="de-DE" w:eastAsia="de-DE"/>
              </w:rPr>
              <w:t>Example</w:t>
            </w:r>
          </w:p>
        </w:tc>
        <w:tc>
          <w:tcPr>
            <w:tcW w:w="300" w:type="pct"/>
            <w:shd w:val="clear" w:color="auto" w:fill="FFFFCC"/>
            <w:noWrap/>
            <w:vAlign w:val="center"/>
            <w:hideMark/>
          </w:tcPr>
          <w:p w14:paraId="16F98FC4"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M/C</w:t>
            </w:r>
          </w:p>
        </w:tc>
        <w:tc>
          <w:tcPr>
            <w:tcW w:w="1500" w:type="pct"/>
            <w:shd w:val="clear" w:color="auto" w:fill="FFFFCC"/>
            <w:vAlign w:val="center"/>
          </w:tcPr>
          <w:p w14:paraId="16F98FC5" w14:textId="77777777" w:rsidR="00ED6A0B" w:rsidRPr="00BC31F4" w:rsidRDefault="00ED6A0B" w:rsidP="002A4792">
            <w:pPr>
              <w:rPr>
                <w:rFonts w:eastAsia="Times New Roman"/>
                <w:b/>
                <w:bCs/>
                <w:color w:val="000000"/>
                <w:lang w:eastAsia="de-DE"/>
              </w:rPr>
            </w:pPr>
            <w:r w:rsidRPr="00BC31F4">
              <w:rPr>
                <w:rFonts w:eastAsia="Times New Roman"/>
                <w:b/>
                <w:bCs/>
                <w:color w:val="000000"/>
                <w:lang w:eastAsia="de-DE"/>
              </w:rPr>
              <w:t>Description</w:t>
            </w:r>
          </w:p>
        </w:tc>
      </w:tr>
      <w:tr w:rsidR="00ED6A0B" w:rsidRPr="00D03092" w14:paraId="16F98FCE" w14:textId="77777777" w:rsidTr="002A4792">
        <w:trPr>
          <w:cantSplit/>
          <w:trHeight w:val="315"/>
        </w:trPr>
        <w:tc>
          <w:tcPr>
            <w:tcW w:w="1050" w:type="pct"/>
            <w:shd w:val="clear" w:color="auto" w:fill="92D050"/>
            <w:noWrap/>
            <w:vAlign w:val="center"/>
            <w:hideMark/>
          </w:tcPr>
          <w:p w14:paraId="16F98FC7" w14:textId="77777777" w:rsidR="00ED6A0B" w:rsidRPr="00C4190F" w:rsidRDefault="00ED6A0B" w:rsidP="002A4792">
            <w:pPr>
              <w:jc w:val="center"/>
              <w:rPr>
                <w:rFonts w:eastAsia="Times New Roman" w:cs="Arial"/>
                <w:bCs/>
                <w:color w:val="000000"/>
                <w:sz w:val="16"/>
                <w:szCs w:val="20"/>
                <w:lang w:eastAsia="de-DE"/>
              </w:rPr>
            </w:pPr>
            <w:r w:rsidRPr="00BC31F4">
              <w:rPr>
                <w:rFonts w:eastAsia="Times New Roman" w:cs="Arial"/>
                <w:bCs/>
                <w:color w:val="000000"/>
                <w:sz w:val="16"/>
                <w:szCs w:val="20"/>
                <w:lang w:eastAsia="de-DE"/>
              </w:rPr>
              <w:t>asram:CompleteNumberText</w:t>
            </w:r>
          </w:p>
        </w:tc>
        <w:tc>
          <w:tcPr>
            <w:tcW w:w="450" w:type="pct"/>
            <w:shd w:val="clear" w:color="auto" w:fill="92D050"/>
            <w:vAlign w:val="center"/>
            <w:hideMark/>
          </w:tcPr>
          <w:p w14:paraId="16F98FC8" w14:textId="77777777" w:rsidR="00ED6A0B" w:rsidRPr="00BC31F4" w:rsidRDefault="00ED6A0B"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8FC9"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64</w:t>
            </w:r>
          </w:p>
        </w:tc>
        <w:tc>
          <w:tcPr>
            <w:tcW w:w="350" w:type="pct"/>
            <w:shd w:val="clear" w:color="auto" w:fill="92D050"/>
            <w:noWrap/>
            <w:vAlign w:val="center"/>
            <w:hideMark/>
          </w:tcPr>
          <w:p w14:paraId="16F98FCA"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7</w:t>
            </w:r>
          </w:p>
        </w:tc>
        <w:tc>
          <w:tcPr>
            <w:tcW w:w="950" w:type="pct"/>
            <w:shd w:val="clear" w:color="auto" w:fill="92D050"/>
            <w:noWrap/>
            <w:vAlign w:val="center"/>
            <w:hideMark/>
          </w:tcPr>
          <w:p w14:paraId="16F98FCB"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abc@abc.fr</w:t>
            </w:r>
          </w:p>
        </w:tc>
        <w:tc>
          <w:tcPr>
            <w:tcW w:w="300" w:type="pct"/>
            <w:shd w:val="clear" w:color="auto" w:fill="92D050"/>
            <w:noWrap/>
            <w:vAlign w:val="center"/>
            <w:hideMark/>
          </w:tcPr>
          <w:p w14:paraId="16F98FCC"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C</w:t>
            </w:r>
          </w:p>
        </w:tc>
        <w:tc>
          <w:tcPr>
            <w:tcW w:w="1500" w:type="pct"/>
            <w:shd w:val="clear" w:color="auto" w:fill="92D050"/>
            <w:vAlign w:val="center"/>
          </w:tcPr>
          <w:p w14:paraId="16F98FCD" w14:textId="77777777" w:rsidR="00ED6A0B" w:rsidRPr="00BC31F4" w:rsidRDefault="00D97286" w:rsidP="002A4792">
            <w:pPr>
              <w:rPr>
                <w:rFonts w:eastAsia="Times New Roman" w:cs="Arial"/>
                <w:color w:val="000000"/>
                <w:sz w:val="16"/>
                <w:szCs w:val="20"/>
                <w:lang w:eastAsia="de-DE"/>
              </w:rPr>
            </w:pPr>
            <w:r>
              <w:rPr>
                <w:rFonts w:eastAsia="Times New Roman" w:cs="Arial"/>
                <w:color w:val="000000"/>
                <w:sz w:val="16"/>
                <w:szCs w:val="20"/>
                <w:lang w:eastAsia="de-DE"/>
              </w:rPr>
              <w:t>Ship to</w:t>
            </w:r>
            <w:r w:rsidR="00ED6A0B">
              <w:rPr>
                <w:rFonts w:eastAsia="Times New Roman" w:cs="Arial"/>
                <w:color w:val="000000"/>
                <w:sz w:val="16"/>
                <w:szCs w:val="20"/>
                <w:lang w:eastAsia="de-DE"/>
              </w:rPr>
              <w:t xml:space="preserve"> Contact E-Mail</w:t>
            </w:r>
          </w:p>
        </w:tc>
      </w:tr>
    </w:tbl>
    <w:p w14:paraId="16F98FCF" w14:textId="77777777" w:rsidR="00ED6A0B" w:rsidRDefault="00ED6A0B" w:rsidP="00ED6A0B"/>
    <w:p w14:paraId="16F98FD0" w14:textId="77777777" w:rsidR="00ED6A0B" w:rsidRDefault="00ED6A0B" w:rsidP="00ED6A0B">
      <w:pPr>
        <w:pStyle w:val="berschrift5"/>
      </w:pPr>
      <w:bookmarkStart w:id="98" w:name="_Toc347482225"/>
      <w:r w:rsidRPr="005971BD">
        <w:t>asram:FaxCIUniversalCommunication</w:t>
      </w:r>
      <w:bookmarkEnd w:id="98"/>
    </w:p>
    <w:p w14:paraId="16F98FD1" w14:textId="77777777" w:rsidR="00ED6A0B" w:rsidRPr="00E23522" w:rsidRDefault="00ED6A0B" w:rsidP="00ED6A0B"/>
    <w:p w14:paraId="16F98FD2" w14:textId="77777777" w:rsidR="00ED6A0B" w:rsidRDefault="00ED6A0B" w:rsidP="00ED6A0B">
      <w:r>
        <w:rPr>
          <w:noProof/>
          <w:lang w:eastAsia="zh-TW"/>
        </w:rPr>
        <mc:AlternateContent>
          <mc:Choice Requires="wpg">
            <w:drawing>
              <wp:inline distT="0" distB="0" distL="0" distR="0" wp14:anchorId="16F99236" wp14:editId="16F99237">
                <wp:extent cx="6050280" cy="523875"/>
                <wp:effectExtent l="0" t="0" r="26670" b="9525"/>
                <wp:docPr id="6408" name="Gruppieren 6408"/>
                <wp:cNvGraphicFramePr/>
                <a:graphic xmlns:a="http://schemas.openxmlformats.org/drawingml/2006/main">
                  <a:graphicData uri="http://schemas.microsoft.com/office/word/2010/wordprocessingGroup">
                    <wpg:wgp>
                      <wpg:cNvGrpSpPr/>
                      <wpg:grpSpPr>
                        <a:xfrm>
                          <a:off x="0" y="0"/>
                          <a:ext cx="6050280" cy="523875"/>
                          <a:chOff x="0" y="0"/>
                          <a:chExt cx="6050280" cy="523875"/>
                        </a:xfrm>
                      </wpg:grpSpPr>
                      <wpg:grpSp>
                        <wpg:cNvPr id="6409" name="Group 4493"/>
                        <wpg:cNvGrpSpPr>
                          <a:grpSpLocks/>
                        </wpg:cNvGrpSpPr>
                        <wpg:grpSpPr bwMode="auto">
                          <a:xfrm>
                            <a:off x="419100" y="0"/>
                            <a:ext cx="5631180" cy="523875"/>
                            <a:chOff x="505" y="5408"/>
                            <a:chExt cx="8868" cy="825"/>
                          </a:xfrm>
                        </wpg:grpSpPr>
                        <wps:wsp>
                          <wps:cNvPr id="6410" name="Rectangle 4494"/>
                          <wps:cNvSpPr>
                            <a:spLocks noChangeArrowheads="1"/>
                          </wps:cNvSpPr>
                          <wps:spPr bwMode="auto">
                            <a:xfrm>
                              <a:off x="505" y="5408"/>
                              <a:ext cx="4684" cy="543"/>
                            </a:xfrm>
                            <a:prstGeom prst="rect">
                              <a:avLst/>
                            </a:prstGeom>
                            <a:solidFill>
                              <a:srgbClr val="8DB3E2"/>
                            </a:solidFill>
                            <a:ln w="25400">
                              <a:solidFill>
                                <a:srgbClr val="000000"/>
                              </a:solidFill>
                              <a:miter lim="800000"/>
                              <a:headEnd/>
                              <a:tailEnd/>
                            </a:ln>
                          </wps:spPr>
                          <wps:txbx>
                            <w:txbxContent>
                              <w:p w14:paraId="16F9943C" w14:textId="77777777" w:rsidR="009502FA" w:rsidRPr="00482F1A" w:rsidRDefault="009502FA" w:rsidP="00ED6A0B">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FaxCIUniversalCommunication</w:t>
                                </w:r>
                                <w:proofErr w:type="spellEnd"/>
                              </w:p>
                            </w:txbxContent>
                          </wps:txbx>
                          <wps:bodyPr rot="0" vert="horz" wrap="square" lIns="91440" tIns="45720" rIns="91440" bIns="45720" anchor="t" anchorCtr="0" upright="1">
                            <a:noAutofit/>
                          </wps:bodyPr>
                        </wps:wsp>
                        <wps:wsp>
                          <wps:cNvPr id="6411" name="AutoShape 4495"/>
                          <wps:cNvCnPr>
                            <a:cxnSpLocks noChangeShapeType="1"/>
                          </wps:cNvCnPr>
                          <wps:spPr bwMode="auto">
                            <a:xfrm>
                              <a:off x="5502" y="5707"/>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12" name="Rectangle 4496"/>
                          <wps:cNvSpPr>
                            <a:spLocks noChangeArrowheads="1"/>
                          </wps:cNvSpPr>
                          <wps:spPr bwMode="auto">
                            <a:xfrm>
                              <a:off x="5810" y="5771"/>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3D" w14:textId="77777777" w:rsidR="009502FA" w:rsidRPr="002F612C" w:rsidRDefault="009502FA" w:rsidP="00ED6A0B">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413" name="Rectangle 4497"/>
                          <wps:cNvSpPr>
                            <a:spLocks noChangeArrowheads="1"/>
                          </wps:cNvSpPr>
                          <wps:spPr bwMode="auto">
                            <a:xfrm>
                              <a:off x="6409" y="5408"/>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3E" w14:textId="77777777" w:rsidR="009502FA" w:rsidRPr="00482F1A" w:rsidRDefault="009502FA" w:rsidP="00ED6A0B">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6414" name="Rectangle 4498"/>
                          <wps:cNvSpPr>
                            <a:spLocks noChangeArrowheads="1"/>
                          </wps:cNvSpPr>
                          <wps:spPr bwMode="auto">
                            <a:xfrm>
                              <a:off x="5198" y="557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15" name="AutoShape 4499"/>
                          <wps:cNvCnPr>
                            <a:cxnSpLocks noChangeShapeType="1"/>
                          </wps:cNvCnPr>
                          <wps:spPr bwMode="auto">
                            <a:xfrm>
                              <a:off x="5188" y="570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416" name="Rectangle 4470"/>
                        <wps:cNvSpPr>
                          <a:spLocks noChangeArrowheads="1"/>
                        </wps:cNvSpPr>
                        <wps:spPr bwMode="auto">
                          <a:xfrm>
                            <a:off x="0" y="53340"/>
                            <a:ext cx="501015" cy="293370"/>
                          </a:xfrm>
                          <a:prstGeom prst="rect">
                            <a:avLst/>
                          </a:prstGeom>
                          <a:noFill/>
                          <a:ln>
                            <a:noFill/>
                          </a:ln>
                          <a:extLst/>
                        </wps:spPr>
                        <wps:txbx>
                          <w:txbxContent>
                            <w:p w14:paraId="16F9943F" w14:textId="77777777" w:rsidR="009502FA" w:rsidRPr="002F612C" w:rsidRDefault="009502FA" w:rsidP="00ED6A0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408" o:spid="_x0000_s2088" style="width:476.4pt;height:41.25pt;mso-position-horizontal-relative:char;mso-position-vertical-relative:line" coordsize="60502,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">
                <v:group id="Group 4493" o:spid="_x0000_s2089" style="position:absolute;left:4191;width:56311;height:5238" coordorigin="505,5408" coordsize="8868,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tfMcAAADdAAAADwAAAGRycy9kb3ducmV2LnhtbESPQWvCQBSE74L/YXlC&#10;b3UTa6WNWUVEpQcpVAvF2yP7TEKyb0N2TeK/7xYKHoeZ+YZJ14OpRUetKy0riKcRCOLM6pJzBd/n&#10;/fMbCOeRNdaWScGdHKxX41GKibY9f1F38rkIEHYJKii8bxIpXVaQQTe1DXHwrrY16INsc6lb7APc&#10;1HIWRQtpsOSwUGBD24Ky6nQzCg499puXeNcdq+v2fjm/fv4cY1LqaTJsliA8Df4R/m9/aAWLefQ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BtfMcAAADd&#10;AAAADwAAAAAAAAAAAAAAAACqAgAAZHJzL2Rvd25yZXYueG1sUEsFBgAAAAAEAAQA+gAAAJ4DAAAA&#10;AA==&#10;">
                  <v:rect id="Rectangle 4494" o:spid="_x0000_s2090" style="position:absolute;left:505;top:5408;width:468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rAsMIA&#10;AADdAAAADwAAAGRycy9kb3ducmV2LnhtbERPz2vCMBS+C/sfwhN209QyiqumRRwF2WGwKuz6bN6a&#10;sualNFE7//rlMPD48f3elpPtxZVG3zlWsFomIIgbpztuFZyO1WINwgdkjb1jUvBLHsriabbFXLsb&#10;f9K1Dq2IIexzVGBCGHIpfWPIol+6gThy3260GCIcW6lHvMVw28s0STJpsePYYHCgvaHmp75YBW+X&#10;L1PdnfHvH9Td9Rnd/jU9KPU8n3YbEIGm8BD/uw9aQfayivvjm/gEZP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sCwwgAAAN0AAAAPAAAAAAAAAAAAAAAAAJgCAABkcnMvZG93&#10;bnJldi54bWxQSwUGAAAAAAQABAD1AAAAhwMAAAAA&#10;" fillcolor="#8db3e2" strokeweight="2pt">
                    <v:textbox>
                      <w:txbxContent>
                        <w:p w14:paraId="16F9943C" w14:textId="77777777" w:rsidR="009502FA" w:rsidRPr="00482F1A" w:rsidRDefault="009502FA" w:rsidP="00ED6A0B">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FaxCIUniversalCommunication</w:t>
                          </w:r>
                          <w:proofErr w:type="spellEnd"/>
                        </w:p>
                      </w:txbxContent>
                    </v:textbox>
                  </v:rect>
                  <v:shape id="AutoShape 4495" o:spid="_x0000_s2091" type="#_x0000_t32" style="position:absolute;left:5502;top:5707;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UyL8YAAADdAAAADwAAAGRycy9kb3ducmV2LnhtbESP3WrCQBSE7wXfYTkF73STEmxN3QQp&#10;iFKo4g96e8ieJqHZsyG7xvTtu0Khl8PMfMMs88E0oqfO1ZYVxLMIBHFhdc2lgvNpPX0F4TyyxsYy&#10;KfghB3k2Hi0x1fbOB+qPvhQBwi5FBZX3bSqlKyoy6Ga2JQ7el+0M+iC7UuoO7wFuGvkcRXNpsOaw&#10;UGFL7xUV38ebUdDvL7uXddtv9r68JIePZHFF86nU5GlYvYHwNPj/8F97qxXMkziGx5vwBGT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VMi/GAAAA3QAAAA8AAAAAAAAA&#10;AAAAAAAAoQIAAGRycy9kb3ducmV2LnhtbFBLBQYAAAAABAAEAPkAAACUAwAAAAA=&#10;" strokeweight="2pt"/>
                  <v:rect id="Rectangle 4496" o:spid="_x0000_s2092" style="position:absolute;left:5810;top:5771;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8H+MQA&#10;AADdAAAADwAAAGRycy9kb3ducmV2LnhtbESPT4vCMBTE78J+h/AWvGniv7J2jSKCIKgHdcHro3m2&#10;ZZuX2kSt394sLHgcZuY3zGzR2krcqfGlYw2DvgJBnDlTcq7h57TufYHwAdlg5Zg0PMnDYv7RmWFq&#10;3IMPdD+GXEQI+xQ1FCHUqZQ+K8ii77uaOHoX11gMUTa5NA0+ItxWcqhUIi2WHBcKrGlVUPZ7vFkN&#10;mIzNdX8Z7U7bW4LTvFXryVlp3f1sl98gArXhHf5vb4yGZDwYwt+b+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fB/jEAAAA3QAAAA8AAAAAAAAAAAAAAAAAmAIAAGRycy9k&#10;b3ducmV2LnhtbFBLBQYAAAAABAAEAPUAAACJAwAAAAA=&#10;" stroked="f">
                    <v:textbox>
                      <w:txbxContent>
                        <w:p w14:paraId="16F9943D" w14:textId="77777777" w:rsidR="009502FA" w:rsidRPr="002F612C" w:rsidRDefault="009502FA" w:rsidP="00ED6A0B">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4497" o:spid="_x0000_s2093" style="position:absolute;left:6409;top:5408;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mancUA&#10;AADdAAAADwAAAGRycy9kb3ducmV2LnhtbESPQWsCMRCF74L/IYzgRWp2VWzZGkUspaUndy09D5vp&#10;7tLNZElSjf/eFAoeH2/e9+ZtdtH04kzOd5YV5PMMBHFtdceNgs/T68MTCB+QNfaWScGVPOy249EG&#10;C20vXNK5Co1IEPYFKmhDGAopfd2SQT+3A3Hyvq0zGJJ0jdQOLwluernIsrU02HFqaHGgQ0v1T/Vr&#10;0ht5LL+qt9nVftiXssu1Wx3jo1LTSdw/gwgUw/34P/2uFaxX+RL+1iQE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qdxQAAAN0AAAAPAAAAAAAAAAAAAAAAAJgCAABkcnMv&#10;ZG93bnJldi54bWxQSwUGAAAAAAQABAD1AAAAigMAAAAA&#10;" filled="f" fillcolor="#8db3e2" strokeweight="2pt">
                    <v:textbox>
                      <w:txbxContent>
                        <w:p w14:paraId="16F9943E" w14:textId="77777777" w:rsidR="009502FA" w:rsidRPr="00482F1A" w:rsidRDefault="009502FA" w:rsidP="00ED6A0B">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4498" o:spid="_x0000_s2094" style="position:absolute;left:5198;top:557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qfMUA&#10;AADdAAAADwAAAGRycy9kb3ducmV2LnhtbESP3WoCMRSE7wu+QziCdzWrWCurUaRQLIjQ+nN/2Bx3&#10;Fzcna5LVtE9vCoVeDjPzDbNYRdOIGzlfW1YwGmYgiAuray4VHA/vzzMQPiBrbCyTgm/ysFr2nhaY&#10;a3vnL7rtQykShH2OCqoQ2lxKX1Rk0A9tS5y8s3UGQ5KulNrhPcFNI8dZNpUGa04LFbb0VlFx2XdG&#10;Qbt76Tav1637Oc26zwK30YZxVGrQj+s5iEAx/If/2h9awXQymsDvm/Q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qp8xQAAAN0AAAAPAAAAAAAAAAAAAAAAAJgCAABkcnMv&#10;ZG93bnJldi54bWxQSwUGAAAAAAQABAD1AAAAigMAAAAA&#10;" strokeweight="2pt"/>
                  <v:shape id="AutoShape 4499" o:spid="_x0000_s2095" type="#_x0000_t32" style="position:absolute;left:5188;top:570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40LMYAAADdAAAADwAAAGRycy9kb3ducmV2LnhtbESPQWvCQBSE7wX/w/IKvTUbJdoaXUUK&#10;UimoJBW9PrKvSTD7NmS3Mf333YLQ4zAz3zDL9WAa0VPnassKxlEMgriwuuZSwelz+/wKwnlkjY1l&#10;UvBDDtar0cMSU21vnFGf+1IECLsUFVTet6mUrqjIoItsSxy8L9sZ9EF2pdQd3gLcNHISxzNpsOaw&#10;UGFLbxUV1/zbKOiP58PLtu3fj748J9lHMr+g2Sv19DhsFiA8Df4/fG/vtIJZMp7C35vw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uNCzGAAAA3QAAAA8AAAAAAAAA&#10;AAAAAAAAoQIAAGRycy9kb3ducmV2LnhtbFBLBQYAAAAABAAEAPkAAACUAwAAAAA=&#10;" strokeweight="2pt"/>
                </v:group>
                <v:rect id="Rectangle 4470" o:spid="_x0000_s2096" style="position:absolute;top:53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57sYA&#10;AADdAAAADwAAAGRycy9kb3ducmV2LnhtbESP3WrCQBSE7wu+w3IEb4pulBIkuooI0lAK0vhzfcge&#10;k2D2bMxuk/Ttu4WCl8PMfMOst4OpRUetqywrmM8iEMS51RUXCs6nw3QJwnlkjbVlUvBDDrab0csa&#10;E217/qIu84UIEHYJKii9bxIpXV6SQTezDXHwbrY16INsC6lb7APc1HIRRbE0WHFYKLGhfUn5Pfs2&#10;Cvr82F1Pn+/y+HpNLT/Sxz67fCg1GQ+7FQhPg3+G/9upVhC/zWP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L57sYAAADdAAAADwAAAAAAAAAAAAAAAACYAgAAZHJz&#10;L2Rvd25yZXYueG1sUEsFBgAAAAAEAAQA9QAAAIsDAAAAAA==&#10;" filled="f" stroked="f">
                  <v:textbox>
                    <w:txbxContent>
                      <w:p w14:paraId="16F9943F" w14:textId="77777777" w:rsidR="009502FA" w:rsidRPr="002F612C" w:rsidRDefault="009502FA" w:rsidP="00ED6A0B">
                        <w:pPr>
                          <w:rPr>
                            <w:rFonts w:cs="Arial"/>
                            <w:b/>
                            <w:sz w:val="24"/>
                            <w:szCs w:val="24"/>
                            <w:lang w:val="de-DE"/>
                          </w:rPr>
                        </w:pPr>
                        <w:r>
                          <w:rPr>
                            <w:rFonts w:cs="Arial"/>
                            <w:b/>
                            <w:sz w:val="24"/>
                            <w:szCs w:val="24"/>
                            <w:lang w:val="de-DE"/>
                          </w:rPr>
                          <w:t>0..*</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ED6A0B" w:rsidRPr="00D03092" w14:paraId="16F98FDA" w14:textId="77777777" w:rsidTr="002A4792">
        <w:trPr>
          <w:cantSplit/>
          <w:trHeight w:val="330"/>
          <w:tblHeader/>
        </w:trPr>
        <w:tc>
          <w:tcPr>
            <w:tcW w:w="1050" w:type="pct"/>
            <w:shd w:val="clear" w:color="auto" w:fill="FFFFCC"/>
            <w:noWrap/>
            <w:vAlign w:val="center"/>
            <w:hideMark/>
          </w:tcPr>
          <w:p w14:paraId="16F98FD3"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8FD4"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8FD5"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8FD6"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val="de-DE" w:eastAsia="de-DE"/>
              </w:rPr>
              <w:t>Level</w:t>
            </w:r>
          </w:p>
        </w:tc>
        <w:tc>
          <w:tcPr>
            <w:tcW w:w="950" w:type="pct"/>
            <w:shd w:val="clear" w:color="auto" w:fill="FFFFCC"/>
            <w:noWrap/>
            <w:vAlign w:val="center"/>
            <w:hideMark/>
          </w:tcPr>
          <w:p w14:paraId="16F98FD7"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val="de-DE" w:eastAsia="de-DE"/>
              </w:rPr>
              <w:t>Example</w:t>
            </w:r>
          </w:p>
        </w:tc>
        <w:tc>
          <w:tcPr>
            <w:tcW w:w="300" w:type="pct"/>
            <w:shd w:val="clear" w:color="auto" w:fill="FFFFCC"/>
            <w:noWrap/>
            <w:vAlign w:val="center"/>
            <w:hideMark/>
          </w:tcPr>
          <w:p w14:paraId="16F98FD8" w14:textId="77777777" w:rsidR="00ED6A0B" w:rsidRPr="00BC31F4" w:rsidRDefault="00ED6A0B" w:rsidP="002A4792">
            <w:pPr>
              <w:rPr>
                <w:rFonts w:eastAsia="Times New Roman"/>
                <w:b/>
                <w:bCs/>
                <w:color w:val="000000"/>
                <w:lang w:val="de-DE" w:eastAsia="de-DE"/>
              </w:rPr>
            </w:pPr>
            <w:r w:rsidRPr="00BC31F4">
              <w:rPr>
                <w:rFonts w:eastAsia="Times New Roman"/>
                <w:b/>
                <w:bCs/>
                <w:color w:val="000000"/>
                <w:lang w:eastAsia="de-DE"/>
              </w:rPr>
              <w:t>M/C</w:t>
            </w:r>
          </w:p>
        </w:tc>
        <w:tc>
          <w:tcPr>
            <w:tcW w:w="1500" w:type="pct"/>
            <w:shd w:val="clear" w:color="auto" w:fill="FFFFCC"/>
            <w:vAlign w:val="center"/>
          </w:tcPr>
          <w:p w14:paraId="16F98FD9" w14:textId="77777777" w:rsidR="00ED6A0B" w:rsidRPr="00BC31F4" w:rsidRDefault="00ED6A0B" w:rsidP="002A4792">
            <w:pPr>
              <w:rPr>
                <w:rFonts w:eastAsia="Times New Roman"/>
                <w:b/>
                <w:bCs/>
                <w:color w:val="000000"/>
                <w:lang w:eastAsia="de-DE"/>
              </w:rPr>
            </w:pPr>
            <w:r w:rsidRPr="00BC31F4">
              <w:rPr>
                <w:rFonts w:eastAsia="Times New Roman"/>
                <w:b/>
                <w:bCs/>
                <w:color w:val="000000"/>
                <w:lang w:eastAsia="de-DE"/>
              </w:rPr>
              <w:t>Description</w:t>
            </w:r>
          </w:p>
        </w:tc>
      </w:tr>
      <w:tr w:rsidR="00ED6A0B" w:rsidRPr="00D03092" w14:paraId="16F98FE2" w14:textId="77777777" w:rsidTr="002A4792">
        <w:trPr>
          <w:cantSplit/>
          <w:trHeight w:val="315"/>
        </w:trPr>
        <w:tc>
          <w:tcPr>
            <w:tcW w:w="1050" w:type="pct"/>
            <w:shd w:val="clear" w:color="auto" w:fill="92D050"/>
            <w:noWrap/>
            <w:vAlign w:val="center"/>
            <w:hideMark/>
          </w:tcPr>
          <w:p w14:paraId="16F98FDB" w14:textId="77777777" w:rsidR="00ED6A0B" w:rsidRPr="00C4190F" w:rsidRDefault="00ED6A0B" w:rsidP="002A4792">
            <w:pPr>
              <w:jc w:val="center"/>
              <w:rPr>
                <w:rFonts w:eastAsia="Times New Roman" w:cs="Arial"/>
                <w:bCs/>
                <w:color w:val="000000"/>
                <w:sz w:val="16"/>
                <w:szCs w:val="20"/>
                <w:lang w:eastAsia="de-DE"/>
              </w:rPr>
            </w:pPr>
            <w:r w:rsidRPr="00BC31F4">
              <w:rPr>
                <w:rFonts w:eastAsia="Times New Roman" w:cs="Arial"/>
                <w:bCs/>
                <w:color w:val="000000"/>
                <w:sz w:val="16"/>
                <w:szCs w:val="20"/>
                <w:lang w:eastAsia="de-DE"/>
              </w:rPr>
              <w:t>asram:CompleteNumberText</w:t>
            </w:r>
          </w:p>
        </w:tc>
        <w:tc>
          <w:tcPr>
            <w:tcW w:w="450" w:type="pct"/>
            <w:shd w:val="clear" w:color="auto" w:fill="92D050"/>
            <w:vAlign w:val="center"/>
            <w:hideMark/>
          </w:tcPr>
          <w:p w14:paraId="16F98FDC" w14:textId="77777777" w:rsidR="00ED6A0B" w:rsidRPr="00BC31F4" w:rsidRDefault="00ED6A0B"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8FDD"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25</w:t>
            </w:r>
          </w:p>
        </w:tc>
        <w:tc>
          <w:tcPr>
            <w:tcW w:w="350" w:type="pct"/>
            <w:shd w:val="clear" w:color="auto" w:fill="92D050"/>
            <w:noWrap/>
            <w:vAlign w:val="center"/>
            <w:hideMark/>
          </w:tcPr>
          <w:p w14:paraId="16F98FDE"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7</w:t>
            </w:r>
          </w:p>
        </w:tc>
        <w:tc>
          <w:tcPr>
            <w:tcW w:w="950" w:type="pct"/>
            <w:shd w:val="clear" w:color="auto" w:fill="92D050"/>
            <w:noWrap/>
            <w:vAlign w:val="center"/>
            <w:hideMark/>
          </w:tcPr>
          <w:p w14:paraId="16F98FDF"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+33 146200</w:t>
            </w:r>
          </w:p>
        </w:tc>
        <w:tc>
          <w:tcPr>
            <w:tcW w:w="300" w:type="pct"/>
            <w:shd w:val="clear" w:color="auto" w:fill="92D050"/>
            <w:noWrap/>
            <w:vAlign w:val="center"/>
            <w:hideMark/>
          </w:tcPr>
          <w:p w14:paraId="16F98FE0" w14:textId="77777777" w:rsidR="00ED6A0B" w:rsidRPr="00BC31F4" w:rsidRDefault="00ED6A0B"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C</w:t>
            </w:r>
          </w:p>
        </w:tc>
        <w:tc>
          <w:tcPr>
            <w:tcW w:w="1500" w:type="pct"/>
            <w:shd w:val="clear" w:color="auto" w:fill="92D050"/>
            <w:vAlign w:val="center"/>
          </w:tcPr>
          <w:p w14:paraId="16F98FE1" w14:textId="77777777" w:rsidR="00ED6A0B" w:rsidRPr="00BC31F4" w:rsidRDefault="00D97286" w:rsidP="002A4792">
            <w:pPr>
              <w:rPr>
                <w:rFonts w:eastAsia="Times New Roman" w:cs="Arial"/>
                <w:color w:val="000000"/>
                <w:sz w:val="16"/>
                <w:szCs w:val="20"/>
                <w:lang w:eastAsia="de-DE"/>
              </w:rPr>
            </w:pPr>
            <w:r>
              <w:rPr>
                <w:rFonts w:eastAsia="Times New Roman" w:cs="Arial"/>
                <w:color w:val="000000"/>
                <w:sz w:val="16"/>
                <w:szCs w:val="20"/>
                <w:lang w:eastAsia="de-DE"/>
              </w:rPr>
              <w:t>Ship to</w:t>
            </w:r>
            <w:r w:rsidR="00ED6A0B">
              <w:rPr>
                <w:rFonts w:eastAsia="Times New Roman" w:cs="Arial"/>
                <w:color w:val="000000"/>
                <w:sz w:val="16"/>
                <w:szCs w:val="20"/>
                <w:lang w:eastAsia="de-DE"/>
              </w:rPr>
              <w:t xml:space="preserve"> Contact Fax Number</w:t>
            </w:r>
          </w:p>
        </w:tc>
      </w:tr>
    </w:tbl>
    <w:p w14:paraId="16F98FE3" w14:textId="77777777" w:rsidR="00ED6A0B" w:rsidRDefault="00ED6A0B" w:rsidP="00ED6A0B"/>
    <w:p w14:paraId="16F98FE4" w14:textId="77777777" w:rsidR="00ED6A0B" w:rsidRDefault="00ED6A0B" w:rsidP="00ED6A0B">
      <w:pPr>
        <w:pStyle w:val="berschrift5"/>
      </w:pPr>
      <w:bookmarkStart w:id="99" w:name="_Toc347482226"/>
      <w:r w:rsidRPr="005971BD">
        <w:t>asram:TelephoneCIUniversalCommunication</w:t>
      </w:r>
      <w:bookmarkEnd w:id="99"/>
    </w:p>
    <w:p w14:paraId="16F98FE5" w14:textId="77777777" w:rsidR="00ED6A0B" w:rsidRPr="00D64925" w:rsidRDefault="00ED6A0B" w:rsidP="00ED6A0B"/>
    <w:p w14:paraId="16F98FE6" w14:textId="77777777" w:rsidR="00ED6A0B" w:rsidRPr="004D5795" w:rsidRDefault="00ED6A0B" w:rsidP="00ED6A0B"/>
    <w:p w14:paraId="16F98FE7" w14:textId="77777777" w:rsidR="00ED6A0B" w:rsidRDefault="00ED6A0B" w:rsidP="00ED6A0B">
      <w:r>
        <w:rPr>
          <w:noProof/>
          <w:lang w:eastAsia="zh-TW"/>
        </w:rPr>
        <mc:AlternateContent>
          <mc:Choice Requires="wpg">
            <w:drawing>
              <wp:inline distT="0" distB="0" distL="0" distR="0" wp14:anchorId="16F99238" wp14:editId="16F99239">
                <wp:extent cx="6025367" cy="531364"/>
                <wp:effectExtent l="0" t="0" r="13970" b="2540"/>
                <wp:docPr id="6417" name="Gruppieren 6417"/>
                <wp:cNvGraphicFramePr/>
                <a:graphic xmlns:a="http://schemas.openxmlformats.org/drawingml/2006/main">
                  <a:graphicData uri="http://schemas.microsoft.com/office/word/2010/wordprocessingGroup">
                    <wpg:wgp>
                      <wpg:cNvGrpSpPr/>
                      <wpg:grpSpPr>
                        <a:xfrm>
                          <a:off x="0" y="0"/>
                          <a:ext cx="6025367" cy="531364"/>
                          <a:chOff x="0" y="0"/>
                          <a:chExt cx="6025367" cy="531364"/>
                        </a:xfrm>
                      </wpg:grpSpPr>
                      <wps:wsp>
                        <wps:cNvPr id="6418" name="Rectangle 7912"/>
                        <wps:cNvSpPr>
                          <a:spLocks noChangeArrowheads="1"/>
                        </wps:cNvSpPr>
                        <wps:spPr bwMode="auto">
                          <a:xfrm>
                            <a:off x="390525" y="0"/>
                            <a:ext cx="2974106" cy="344651"/>
                          </a:xfrm>
                          <a:prstGeom prst="rect">
                            <a:avLst/>
                          </a:prstGeom>
                          <a:solidFill>
                            <a:srgbClr val="8DB3E2"/>
                          </a:solidFill>
                          <a:ln w="25400">
                            <a:solidFill>
                              <a:srgbClr val="000000"/>
                            </a:solidFill>
                            <a:miter lim="800000"/>
                            <a:headEnd/>
                            <a:tailEnd/>
                          </a:ln>
                        </wps:spPr>
                        <wps:txbx>
                          <w:txbxContent>
                            <w:p w14:paraId="16F99440" w14:textId="77777777" w:rsidR="009502FA" w:rsidRPr="00482F1A" w:rsidRDefault="009502FA" w:rsidP="00ED6A0B">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wps:txbx>
                        <wps:bodyPr rot="0" vert="horz" wrap="square" lIns="91440" tIns="45720" rIns="91440" bIns="45720" anchor="t" anchorCtr="0" upright="1">
                          <a:noAutofit/>
                        </wps:bodyPr>
                      </wps:wsp>
                      <wps:wsp>
                        <wps:cNvPr id="6419" name="AutoShape 7913"/>
                        <wps:cNvCnPr>
                          <a:cxnSpLocks noChangeShapeType="1"/>
                        </wps:cNvCnPr>
                        <wps:spPr bwMode="auto">
                          <a:xfrm>
                            <a:off x="3562350" y="190500"/>
                            <a:ext cx="57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20" name="Rectangle 7914"/>
                        <wps:cNvSpPr>
                          <a:spLocks noChangeArrowheads="1"/>
                        </wps:cNvSpPr>
                        <wps:spPr bwMode="auto">
                          <a:xfrm>
                            <a:off x="3762375" y="238125"/>
                            <a:ext cx="500976" cy="2932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1" w14:textId="77777777" w:rsidR="009502FA" w:rsidRPr="002F612C" w:rsidRDefault="009502FA" w:rsidP="00ED6A0B">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421" name="Rectangle 7915"/>
                        <wps:cNvSpPr>
                          <a:spLocks noChangeArrowheads="1"/>
                        </wps:cNvSpPr>
                        <wps:spPr bwMode="auto">
                          <a:xfrm>
                            <a:off x="4143375" y="0"/>
                            <a:ext cx="1881992" cy="34465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42" w14:textId="77777777" w:rsidR="009502FA" w:rsidRPr="00482F1A" w:rsidRDefault="009502FA" w:rsidP="00ED6A0B">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6422" name="Rectangle 7916"/>
                        <wps:cNvSpPr>
                          <a:spLocks noChangeArrowheads="1"/>
                        </wps:cNvSpPr>
                        <wps:spPr bwMode="auto">
                          <a:xfrm>
                            <a:off x="3371850" y="104775"/>
                            <a:ext cx="190485" cy="166296"/>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23" name="AutoShape 7917"/>
                        <wps:cNvCnPr>
                          <a:cxnSpLocks noChangeShapeType="1"/>
                        </wps:cNvCnPr>
                        <wps:spPr bwMode="auto">
                          <a:xfrm>
                            <a:off x="3371850" y="190500"/>
                            <a:ext cx="21588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24" name="Rechteck 6424"/>
                        <wps:cNvSpPr>
                          <a:spLocks noChangeArrowheads="1"/>
                        </wps:cNvSpPr>
                        <wps:spPr bwMode="auto">
                          <a:xfrm>
                            <a:off x="0" y="38100"/>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3" w14:textId="77777777" w:rsidR="009502FA" w:rsidRDefault="009502FA" w:rsidP="00ED6A0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417" o:spid="_x0000_s2097" style="width:474.45pt;height:41.85pt;mso-position-horizontal-relative:char;mso-position-vertical-relative:line" coordsize="60253,5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">
                <v:rect id="Rectangle 7912" o:spid="_x0000_s2098" style="position:absolute;left:3905;width:29741;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MtsIA&#10;AADdAAAADwAAAGRycy9kb3ducmV2LnhtbERPz2vCMBS+C/sfwhN209QyiqumRRwF2WGwKuz6bN6a&#10;sualNFE7//rlMPD48f3elpPtxZVG3zlWsFomIIgbpztuFZyO1WINwgdkjb1jUvBLHsriabbFXLsb&#10;f9K1Dq2IIexzVGBCGHIpfWPIol+6gThy3260GCIcW6lHvMVw28s0STJpsePYYHCgvaHmp75YBW+X&#10;L1PdnfHvH9Td9Rnd/jU9KPU8n3YbEIGm8BD/uw9aQfayinPjm/gEZP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zMy2wgAAAN0AAAAPAAAAAAAAAAAAAAAAAJgCAABkcnMvZG93&#10;bnJldi54bWxQSwUGAAAAAAQABAD1AAAAhwMAAAAA&#10;" fillcolor="#8db3e2" strokeweight="2pt">
                  <v:textbox>
                    <w:txbxContent>
                      <w:p w14:paraId="16F99440" w14:textId="77777777" w:rsidR="009502FA" w:rsidRPr="00482F1A" w:rsidRDefault="009502FA" w:rsidP="00ED6A0B">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v:textbox>
                </v:rect>
                <v:shape id="AutoShape 7913" o:spid="_x0000_s2099" type="#_x0000_t32" style="position:absolute;left:35623;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M+KcYAAADdAAAADwAAAGRycy9kb3ducmV2LnhtbESPQWvCQBSE74X+h+UVeqsbS4g1ukop&#10;SIugkrTY6yP7TEKzb0N2m8R/7wqCx2FmvmGW69E0oqfO1ZYVTCcRCOLC6ppLBT/fm5c3EM4ja2ws&#10;k4IzOVivHh+WmGo7cEZ97ksRIOxSVFB536ZSuqIig25iW+LgnWxn0AfZlVJ3OAS4aeRrFCXSYM1h&#10;ocKWPioq/vJ/o6A/HPezTdt/Hnx5jLNtPP9Fs1Pq+Wl8X4DwNPp7+Nb+0gqSeDqH65vwBOTq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jPinGAAAA3QAAAA8AAAAAAAAA&#10;AAAAAAAAoQIAAGRycy9kb3ducmV2LnhtbFBLBQYAAAAABAAEAPkAAACUAwAAAAA=&#10;" strokeweight="2pt"/>
                <v:rect id="Rectangle 7914" o:spid="_x0000_s2100" style="position:absolute;left:37623;top:2381;width:5010;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32qcMA&#10;AADdAAAADwAAAGRycy9kb3ducmV2LnhtbERPz2vCMBS+D/wfwhO8zUTXla0zigwKwtxhOtj10Tzb&#10;YvNSm9h2/705CB4/vt+rzWgb0VPna8caFnMFgrhwpuZSw+8xf34D4QOywcYxafgnD5v15GmFmXED&#10;/1B/CKWIIewz1FCF0GZS+qIii37uWuLInVxnMUTYldJ0OMRw28ilUqm0WHNsqLClz4qK8+FqNWCa&#10;mMv36WV//Lqm+F6OKn/9U1rPpuP2A0SgMTzEd/fOaEiTZdwf38Qn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32qcMAAADdAAAADwAAAAAAAAAAAAAAAACYAgAAZHJzL2Rv&#10;d25yZXYueG1sUEsFBgAAAAAEAAQA9QAAAIgDAAAAAA==&#10;" stroked="f">
                  <v:textbox>
                    <w:txbxContent>
                      <w:p w14:paraId="16F99441" w14:textId="77777777" w:rsidR="009502FA" w:rsidRPr="002F612C" w:rsidRDefault="009502FA" w:rsidP="00ED6A0B">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915" o:spid="_x0000_s2101" style="position:absolute;left:41433;width:18820;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trzMUA&#10;AADdAAAADwAAAGRycy9kb3ducmV2LnhtbESPQWsCMRCF70L/Q5hCL1KzK6JlaxRRSosnd5Weh810&#10;d+lmsiRR479vCoLHx5v3vXnLdTS9uJDznWUF+SQDQVxb3XGj4HT8eH0D4QOyxt4yKbiRh/XqabTE&#10;Qtsrl3SpQiMShH2BCtoQhkJKX7dk0E/sQJy8H+sMhiRdI7XDa4KbXk6zbC4NdpwaWhxo21L9W51N&#10;eiOP5Xf1Ob7Zvd2VXa7d7BAXSr08x807iEAxPI7v6S+tYD6b5vC/JiF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C2vMxQAAAN0AAAAPAAAAAAAAAAAAAAAAAJgCAABkcnMv&#10;ZG93bnJldi54bWxQSwUGAAAAAAQABAD1AAAAigMAAAAA&#10;" filled="f" fillcolor="#8db3e2" strokeweight="2pt">
                  <v:textbox>
                    <w:txbxContent>
                      <w:p w14:paraId="16F99442" w14:textId="77777777" w:rsidR="009502FA" w:rsidRPr="00482F1A" w:rsidRDefault="009502FA" w:rsidP="00ED6A0B">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7916" o:spid="_x0000_s2102" style="position:absolute;left:33718;top:1047;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9dLsYA&#10;AADdAAAADwAAAGRycy9kb3ducmV2LnhtbESP3WoCMRSE7wu+QziCdzXrYq2sRhGhtCCF1p/7w+a4&#10;u7g5WZOspn36plDo5TAz3zDLdTStuJHzjWUFk3EGgri0uuFKwfHw8jgH4QOyxtYyKfgiD+vV4GGJ&#10;hbZ3/qTbPlQiQdgXqKAOoSuk9GVNBv3YdsTJO1tnMCTpKqkd3hPctDLPspk02HBaqLGjbU3lZd8b&#10;Bd37U//6fN2579O8/yhxF23Io1KjYdwsQASK4T/8137TCmbTPI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9dLsYAAADdAAAADwAAAAAAAAAAAAAAAACYAgAAZHJz&#10;L2Rvd25yZXYueG1sUEsFBgAAAAAEAAQA9QAAAIsDAAAAAA==&#10;" strokeweight="2pt"/>
                <v:shape id="AutoShape 7917" o:spid="_x0000_s2103" type="#_x0000_t32" style="position:absolute;left:33718;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fDfsYAAADdAAAADwAAAGRycy9kb3ducmV2LnhtbESPW2vCQBSE3wv+h+UIvtWNNniJriIF&#10;UQpVvKCvh+wxCWbPhuwa03/fLRR8HGbmG2a+bE0pGqpdYVnBoB+BIE6tLjhTcD6t3ycgnEfWWFom&#10;BT/kYLnovM0x0fbJB2qOPhMBwi5BBbn3VSKlS3My6Pq2Ig7ezdYGfZB1JnWNzwA3pRxG0UgaLDgs&#10;5FjRZ07p/fgwCpr9ZTdeV81m77NLfPiKp1c030r1uu1qBsJT61/h//ZWKxjFww/4exOe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nw37GAAAA3QAAAA8AAAAAAAAA&#10;AAAAAAAAoQIAAGRycy9kb3ducmV2LnhtbFBLBQYAAAAABAAEAPkAAACUAwAAAAA=&#10;" strokeweight="2pt"/>
                <v:rect id="Rechteck 6424" o:spid="_x0000_s2104" style="position:absolute;top:381;width:4362;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Iv8YA&#10;AADdAAAADwAAAGRycy9kb3ducmV2LnhtbESP3WrCQBSE7wu+w3IEb4puFBGJriKCNEhBGn+uD9lj&#10;Esyejdltkr59t1DwcpiZb5j1tjeVaKlxpWUF00kEgjizuuRcweV8GC9BOI+ssbJMCn7IwXYzeFtj&#10;rG3HX9SmPhcBwi5GBYX3dSylywoy6Ca2Jg7e3TYGfZBNLnWDXYCbSs6iaCENlhwWCqxpX1D2SL+N&#10;gi47tbfz54c8vd8Sy8/kuU+vR6VGw363AuGp96/wfzvRChbz2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AIv8YAAADdAAAADwAAAAAAAAAAAAAAAACYAgAAZHJz&#10;L2Rvd25yZXYueG1sUEsFBgAAAAAEAAQA9QAAAIsDAAAAAA==&#10;" filled="f" stroked="f">
                  <v:textbox>
                    <w:txbxContent>
                      <w:p w14:paraId="16F99443" w14:textId="77777777" w:rsidR="009502FA" w:rsidRDefault="009502FA" w:rsidP="00ED6A0B">
                        <w:pPr>
                          <w:rPr>
                            <w:rFonts w:cs="Arial"/>
                            <w:b/>
                            <w:sz w:val="24"/>
                            <w:szCs w:val="24"/>
                            <w:lang w:val="de-DE"/>
                          </w:rPr>
                        </w:pPr>
                        <w:r>
                          <w:rPr>
                            <w:rFonts w:cs="Arial"/>
                            <w:b/>
                            <w:sz w:val="24"/>
                            <w:szCs w:val="24"/>
                            <w:lang w:val="de-DE"/>
                          </w:rPr>
                          <w:t>0..*</w:t>
                        </w:r>
                      </w:p>
                    </w:txbxContent>
                  </v:textbox>
                </v:rect>
                <w10:anchorlock/>
              </v:group>
            </w:pict>
          </mc:Fallback>
        </mc:AlternateContent>
      </w:r>
    </w:p>
    <w:p w14:paraId="16F98FE8" w14:textId="77777777" w:rsidR="00ED6A0B" w:rsidRDefault="00ED6A0B" w:rsidP="00ED6A0B">
      <w:r>
        <w:br w:type="page"/>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ED6A0B" w:rsidRPr="00AD4FE7" w14:paraId="16F98FF0" w14:textId="77777777" w:rsidTr="00ED6A0B">
        <w:trPr>
          <w:cantSplit/>
          <w:trHeight w:val="330"/>
        </w:trPr>
        <w:tc>
          <w:tcPr>
            <w:tcW w:w="1056" w:type="pct"/>
            <w:shd w:val="clear" w:color="auto" w:fill="FFFFCC"/>
            <w:noWrap/>
            <w:vAlign w:val="center"/>
            <w:hideMark/>
          </w:tcPr>
          <w:p w14:paraId="16F98FE9"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8FEA"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8FEB"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8FEC"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8FED"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8FEE" w14:textId="77777777" w:rsidR="00ED6A0B" w:rsidRPr="00A370B7" w:rsidRDefault="00ED6A0B"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8FEF" w14:textId="77777777" w:rsidR="00ED6A0B" w:rsidRPr="00A370B7" w:rsidRDefault="00ED6A0B"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ED6A0B" w:rsidRPr="00AD4FE7" w14:paraId="16F98FF8" w14:textId="77777777" w:rsidTr="00ED6A0B">
        <w:trPr>
          <w:cantSplit/>
          <w:trHeight w:val="315"/>
        </w:trPr>
        <w:tc>
          <w:tcPr>
            <w:tcW w:w="1056" w:type="pct"/>
            <w:shd w:val="clear" w:color="auto" w:fill="92D050"/>
            <w:noWrap/>
            <w:vAlign w:val="center"/>
            <w:hideMark/>
          </w:tcPr>
          <w:p w14:paraId="16F98FF1" w14:textId="77777777" w:rsidR="00ED6A0B" w:rsidRPr="00A370B7" w:rsidRDefault="00ED6A0B" w:rsidP="002A4792">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asram:CompleteNumberText</w:t>
            </w:r>
          </w:p>
        </w:tc>
        <w:tc>
          <w:tcPr>
            <w:tcW w:w="453" w:type="pct"/>
            <w:shd w:val="clear" w:color="auto" w:fill="92D050"/>
            <w:vAlign w:val="center"/>
            <w:hideMark/>
          </w:tcPr>
          <w:p w14:paraId="16F98FF2" w14:textId="77777777" w:rsidR="00ED6A0B" w:rsidRPr="00A370B7" w:rsidRDefault="00ED6A0B"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8FF3"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25</w:t>
            </w:r>
          </w:p>
        </w:tc>
        <w:tc>
          <w:tcPr>
            <w:tcW w:w="352" w:type="pct"/>
            <w:shd w:val="clear" w:color="auto" w:fill="92D050"/>
            <w:noWrap/>
            <w:vAlign w:val="center"/>
            <w:hideMark/>
          </w:tcPr>
          <w:p w14:paraId="16F98FF4"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7</w:t>
            </w:r>
          </w:p>
        </w:tc>
        <w:tc>
          <w:tcPr>
            <w:tcW w:w="955" w:type="pct"/>
            <w:shd w:val="clear" w:color="auto" w:fill="92D050"/>
            <w:noWrap/>
            <w:vAlign w:val="center"/>
            <w:hideMark/>
          </w:tcPr>
          <w:p w14:paraId="16F98FF5"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+33 146201</w:t>
            </w:r>
          </w:p>
        </w:tc>
        <w:tc>
          <w:tcPr>
            <w:tcW w:w="302" w:type="pct"/>
            <w:shd w:val="clear" w:color="auto" w:fill="92D050"/>
            <w:noWrap/>
            <w:vAlign w:val="center"/>
            <w:hideMark/>
          </w:tcPr>
          <w:p w14:paraId="16F98FF6" w14:textId="77777777" w:rsidR="00ED6A0B" w:rsidRPr="00A370B7" w:rsidRDefault="00ED6A0B"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8FF7" w14:textId="77777777" w:rsidR="00ED6A0B" w:rsidRPr="00A370B7" w:rsidRDefault="00D972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 xml:space="preserve">Ship to </w:t>
            </w:r>
            <w:r w:rsidR="00ED6A0B" w:rsidRPr="00A370B7">
              <w:rPr>
                <w:rFonts w:eastAsia="Times New Roman" w:cs="Arial"/>
                <w:color w:val="000000"/>
                <w:sz w:val="16"/>
                <w:szCs w:val="20"/>
                <w:lang w:eastAsia="de-DE"/>
              </w:rPr>
              <w:t>Contact</w:t>
            </w:r>
            <w:r w:rsidR="00ED6A0B">
              <w:rPr>
                <w:rFonts w:eastAsia="Times New Roman" w:cs="Arial"/>
                <w:color w:val="000000"/>
                <w:sz w:val="16"/>
                <w:szCs w:val="20"/>
                <w:lang w:eastAsia="de-DE"/>
              </w:rPr>
              <w:t xml:space="preserve"> </w:t>
            </w:r>
            <w:r w:rsidR="00ED6A0B" w:rsidRPr="00A370B7">
              <w:rPr>
                <w:rFonts w:eastAsia="Times New Roman" w:cs="Arial"/>
                <w:color w:val="000000"/>
                <w:sz w:val="16"/>
                <w:szCs w:val="20"/>
                <w:lang w:eastAsia="de-DE"/>
              </w:rPr>
              <w:t>phone</w:t>
            </w:r>
            <w:r>
              <w:rPr>
                <w:rFonts w:eastAsia="Times New Roman" w:cs="Arial"/>
                <w:color w:val="000000"/>
                <w:sz w:val="16"/>
                <w:szCs w:val="20"/>
                <w:lang w:eastAsia="de-DE"/>
              </w:rPr>
              <w:t xml:space="preserve"> number</w:t>
            </w:r>
          </w:p>
        </w:tc>
      </w:tr>
    </w:tbl>
    <w:p w14:paraId="16F98FF9" w14:textId="77777777" w:rsidR="00ED6A0B" w:rsidRDefault="00ED6A0B" w:rsidP="00ED6A0B"/>
    <w:p w14:paraId="16F98FFA" w14:textId="77777777" w:rsidR="00ED6A0B" w:rsidRPr="004D5795" w:rsidRDefault="00ED6A0B" w:rsidP="00ED6A0B"/>
    <w:p w14:paraId="16F98FFB" w14:textId="77777777" w:rsidR="00ED6A0B" w:rsidRDefault="00ED6A0B">
      <w:pPr>
        <w:spacing w:line="240" w:lineRule="auto"/>
      </w:pPr>
    </w:p>
    <w:p w14:paraId="16F98FFC" w14:textId="77777777" w:rsidR="00334A0E" w:rsidRDefault="00334A0E">
      <w:pPr>
        <w:spacing w:line="240" w:lineRule="auto"/>
        <w:rPr>
          <w:rFonts w:eastAsia="Times New Roman"/>
          <w:szCs w:val="20"/>
        </w:rPr>
      </w:pPr>
      <w:r>
        <w:br w:type="page"/>
      </w:r>
    </w:p>
    <w:p w14:paraId="16F98FFD" w14:textId="77777777" w:rsidR="00437BE9" w:rsidRPr="00C7140E" w:rsidRDefault="00437BE9" w:rsidP="00437BE9">
      <w:pPr>
        <w:pStyle w:val="berschrift2"/>
        <w:rPr>
          <w:szCs w:val="22"/>
        </w:rPr>
      </w:pPr>
      <w:bookmarkStart w:id="100" w:name="_asram:ApplicableCISHSupplyChainTrad"/>
      <w:bookmarkStart w:id="101" w:name="_Toc347482227"/>
      <w:bookmarkEnd w:id="95"/>
      <w:bookmarkEnd w:id="100"/>
      <w:r w:rsidRPr="00C7140E">
        <w:rPr>
          <w:szCs w:val="22"/>
        </w:rPr>
        <w:t>asram:ApplicableCISHSupplyChainTradeDelivery</w:t>
      </w:r>
      <w:bookmarkEnd w:id="101"/>
    </w:p>
    <w:p w14:paraId="16F98FFE" w14:textId="77777777" w:rsidR="00524BCC" w:rsidRPr="00524BCC" w:rsidRDefault="00524BCC" w:rsidP="00524BCC"/>
    <w:p w14:paraId="16F98FFF" w14:textId="77777777" w:rsidR="00437BE9" w:rsidRPr="00437BE9" w:rsidRDefault="00524BCC" w:rsidP="00437BE9">
      <w:r>
        <w:rPr>
          <w:noProof/>
          <w:lang w:eastAsia="zh-TW"/>
        </w:rPr>
        <mc:AlternateContent>
          <mc:Choice Requires="wpg">
            <w:drawing>
              <wp:inline distT="0" distB="0" distL="0" distR="0" wp14:anchorId="16F9923A" wp14:editId="16F9923B">
                <wp:extent cx="6911340" cy="1064260"/>
                <wp:effectExtent l="0" t="0" r="22860" b="2540"/>
                <wp:docPr id="6250" name="Gruppieren 6250"/>
                <wp:cNvGraphicFramePr/>
                <a:graphic xmlns:a="http://schemas.openxmlformats.org/drawingml/2006/main">
                  <a:graphicData uri="http://schemas.microsoft.com/office/word/2010/wordprocessingGroup">
                    <wpg:wgp>
                      <wpg:cNvGrpSpPr/>
                      <wpg:grpSpPr>
                        <a:xfrm>
                          <a:off x="0" y="0"/>
                          <a:ext cx="6911340" cy="1064260"/>
                          <a:chOff x="-72390" y="0"/>
                          <a:chExt cx="6911340" cy="1064260"/>
                        </a:xfrm>
                      </wpg:grpSpPr>
                      <wpg:grpSp>
                        <wpg:cNvPr id="221" name="Group 8102"/>
                        <wpg:cNvGrpSpPr>
                          <a:grpSpLocks/>
                        </wpg:cNvGrpSpPr>
                        <wpg:grpSpPr bwMode="auto">
                          <a:xfrm>
                            <a:off x="6210300" y="85725"/>
                            <a:ext cx="190500" cy="166370"/>
                            <a:chOff x="6283" y="5431"/>
                            <a:chExt cx="300" cy="262"/>
                          </a:xfrm>
                        </wpg:grpSpPr>
                        <wps:wsp>
                          <wps:cNvPr id="222" name="Rectangle 810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23" name="AutoShape 810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24" name="AutoShape 810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225" name="Group 8106"/>
                        <wpg:cNvGrpSpPr>
                          <a:grpSpLocks/>
                        </wpg:cNvGrpSpPr>
                        <wpg:grpSpPr bwMode="auto">
                          <a:xfrm>
                            <a:off x="6648450" y="657225"/>
                            <a:ext cx="190500" cy="166370"/>
                            <a:chOff x="6283" y="5431"/>
                            <a:chExt cx="300" cy="262"/>
                          </a:xfrm>
                        </wpg:grpSpPr>
                        <wps:wsp>
                          <wps:cNvPr id="226" name="Rectangle 810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27" name="AutoShape 810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28" name="AutoShape 810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30" name="Rectangle 8112"/>
                        <wps:cNvSpPr>
                          <a:spLocks noChangeArrowheads="1"/>
                        </wps:cNvSpPr>
                        <wps:spPr bwMode="auto">
                          <a:xfrm>
                            <a:off x="428625" y="295275"/>
                            <a:ext cx="3194685" cy="344805"/>
                          </a:xfrm>
                          <a:prstGeom prst="rect">
                            <a:avLst/>
                          </a:prstGeom>
                          <a:solidFill>
                            <a:srgbClr val="8DB3E2"/>
                          </a:solidFill>
                          <a:ln w="25400">
                            <a:solidFill>
                              <a:srgbClr val="000000"/>
                            </a:solidFill>
                            <a:miter lim="800000"/>
                            <a:headEnd/>
                            <a:tailEnd/>
                          </a:ln>
                        </wps:spPr>
                        <wps:txbx>
                          <w:txbxContent>
                            <w:p w14:paraId="16F99444" w14:textId="77777777" w:rsidR="009502FA" w:rsidRPr="00660040" w:rsidRDefault="009502FA" w:rsidP="0076285D">
                              <w:pPr>
                                <w:rPr>
                                  <w:szCs w:val="20"/>
                                </w:rPr>
                              </w:pPr>
                              <w:proofErr w:type="spellStart"/>
                              <w:proofErr w:type="gramStart"/>
                              <w:r w:rsidRPr="00660040">
                                <w:rPr>
                                  <w:rFonts w:cs="Arial"/>
                                  <w:b/>
                                  <w:bCs/>
                                  <w:szCs w:val="20"/>
                                </w:rPr>
                                <w:t>asram:</w:t>
                              </w:r>
                              <w:proofErr w:type="gramEnd"/>
                              <w:r w:rsidRPr="005828CF">
                                <w:rPr>
                                  <w:rFonts w:cs="Arial"/>
                                  <w:b/>
                                  <w:bCs/>
                                  <w:szCs w:val="20"/>
                                </w:rPr>
                                <w:t>ApplicableCISHSupplyChainTradeDelivery</w:t>
                              </w:r>
                              <w:proofErr w:type="spellEnd"/>
                            </w:p>
                          </w:txbxContent>
                        </wps:txbx>
                        <wps:bodyPr rot="0" vert="horz" wrap="square" lIns="91440" tIns="45720" rIns="91440" bIns="45720" anchor="t" anchorCtr="0" upright="1">
                          <a:noAutofit/>
                        </wps:bodyPr>
                      </wps:wsp>
                      <wps:wsp>
                        <wps:cNvPr id="232" name="Rectangle 8115"/>
                        <wps:cNvSpPr>
                          <a:spLocks noChangeArrowheads="1"/>
                        </wps:cNvSpPr>
                        <wps:spPr bwMode="auto">
                          <a:xfrm>
                            <a:off x="3629025" y="3905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33" name="Rectangle 8116"/>
                        <wps:cNvSpPr>
                          <a:spLocks noChangeArrowheads="1"/>
                        </wps:cNvSpPr>
                        <wps:spPr bwMode="auto">
                          <a:xfrm>
                            <a:off x="4410075" y="0"/>
                            <a:ext cx="17907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45" w14:textId="77777777" w:rsidR="009502FA" w:rsidRPr="002853CA" w:rsidRDefault="009502FA" w:rsidP="0076285D">
                              <w:proofErr w:type="spellStart"/>
                              <w:r w:rsidRPr="002853CA">
                                <w:rPr>
                                  <w:rFonts w:cs="Arial"/>
                                  <w:bCs/>
                                  <w:szCs w:val="20"/>
                                  <w:lang w:val="de-DE"/>
                                </w:rPr>
                                <w:t>asram:</w:t>
                              </w:r>
                              <w:r w:rsidRPr="005828CF">
                                <w:rPr>
                                  <w:rFonts w:cs="Arial"/>
                                  <w:bCs/>
                                  <w:szCs w:val="20"/>
                                  <w:lang w:val="de-DE"/>
                                </w:rPr>
                                <w:t>ShipToCITradeParty</w:t>
                              </w:r>
                              <w:proofErr w:type="spellEnd"/>
                            </w:p>
                          </w:txbxContent>
                        </wps:txbx>
                        <wps:bodyPr rot="0" vert="horz" wrap="square" lIns="91440" tIns="45720" rIns="91440" bIns="45720" anchor="t" anchorCtr="0" upright="1">
                          <a:noAutofit/>
                        </wps:bodyPr>
                      </wps:wsp>
                      <wps:wsp>
                        <wps:cNvPr id="234" name="AutoShape 8117"/>
                        <wps:cNvCnPr>
                          <a:cxnSpLocks noChangeShapeType="1"/>
                        </wps:cNvCnPr>
                        <wps:spPr bwMode="auto">
                          <a:xfrm>
                            <a:off x="4019550" y="190500"/>
                            <a:ext cx="38036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5" name="AutoShape 8118"/>
                        <wps:cNvCnPr>
                          <a:cxnSpLocks noChangeShapeType="1"/>
                        </wps:cNvCnPr>
                        <wps:spPr bwMode="auto">
                          <a:xfrm>
                            <a:off x="3619500" y="47625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6" name="Rectangle 8120"/>
                        <wps:cNvSpPr>
                          <a:spLocks noChangeArrowheads="1"/>
                        </wps:cNvSpPr>
                        <wps:spPr bwMode="auto">
                          <a:xfrm>
                            <a:off x="4410075" y="561975"/>
                            <a:ext cx="22269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46" w14:textId="77777777" w:rsidR="009502FA" w:rsidRPr="0076285D" w:rsidRDefault="009502FA" w:rsidP="0076285D">
                              <w:proofErr w:type="spellStart"/>
                              <w:r w:rsidRPr="0076285D">
                                <w:rPr>
                                  <w:rFonts w:cs="Arial"/>
                                  <w:bCs/>
                                  <w:szCs w:val="20"/>
                                  <w:lang w:val="de-DE"/>
                                </w:rPr>
                                <w:t>asram:UltimateShipToCITradeParty</w:t>
                              </w:r>
                              <w:proofErr w:type="spellEnd"/>
                            </w:p>
                          </w:txbxContent>
                        </wps:txbx>
                        <wps:bodyPr rot="0" vert="horz" wrap="square" lIns="91440" tIns="45720" rIns="91440" bIns="45720" anchor="t" anchorCtr="0" upright="1">
                          <a:noAutofit/>
                        </wps:bodyPr>
                      </wps:wsp>
                      <wps:wsp>
                        <wps:cNvPr id="237" name="AutoShape 8121"/>
                        <wps:cNvCnPr>
                          <a:cxnSpLocks noChangeShapeType="1"/>
                        </wps:cNvCnPr>
                        <wps:spPr bwMode="auto">
                          <a:xfrm>
                            <a:off x="4019550" y="190500"/>
                            <a:ext cx="5715" cy="5892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8" name="AutoShape 8122"/>
                        <wps:cNvCnPr>
                          <a:cxnSpLocks noChangeShapeType="1"/>
                        </wps:cNvCnPr>
                        <wps:spPr bwMode="auto">
                          <a:xfrm>
                            <a:off x="4019550" y="7620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9" name="AutoShape 8123"/>
                        <wps:cNvCnPr>
                          <a:cxnSpLocks noChangeShapeType="1"/>
                        </wps:cNvCnPr>
                        <wps:spPr bwMode="auto">
                          <a:xfrm>
                            <a:off x="3800475" y="47625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6" name="Rechteck 596"/>
                        <wps:cNvSpPr>
                          <a:spLocks noChangeArrowheads="1"/>
                        </wps:cNvSpPr>
                        <wps:spPr bwMode="auto">
                          <a:xfrm>
                            <a:off x="-72390" y="371475"/>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7" w14:textId="77777777" w:rsidR="009502FA" w:rsidRPr="00524BCC" w:rsidRDefault="009502FA" w:rsidP="001A3513">
                              <w:pPr>
                                <w:jc w:val="right"/>
                                <w:rPr>
                                  <w:rFonts w:cs="Arial"/>
                                  <w:b/>
                                  <w:sz w:val="24"/>
                                  <w:szCs w:val="24"/>
                                  <w:lang w:val="de-DE"/>
                                </w:rPr>
                              </w:pPr>
                              <w:r w:rsidRPr="00524BCC">
                                <w:rPr>
                                  <w:rFonts w:cs="Arial"/>
                                  <w:b/>
                                  <w:sz w:val="24"/>
                                  <w:szCs w:val="24"/>
                                  <w:lang w:val="de-DE"/>
                                </w:rPr>
                                <w:t>1</w:t>
                              </w:r>
                            </w:p>
                          </w:txbxContent>
                        </wps:txbx>
                        <wps:bodyPr rot="0" vert="horz" wrap="square" lIns="91440" tIns="45720" rIns="91440" bIns="45720" anchor="t" anchorCtr="0" upright="1">
                          <a:noAutofit/>
                        </wps:bodyPr>
                      </wps:wsp>
                      <wps:wsp>
                        <wps:cNvPr id="6113" name="Rechteck 6113"/>
                        <wps:cNvSpPr>
                          <a:spLocks noChangeArrowheads="1"/>
                        </wps:cNvSpPr>
                        <wps:spPr bwMode="auto">
                          <a:xfrm>
                            <a:off x="3962400" y="200025"/>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8" w14:textId="77777777" w:rsidR="009502FA" w:rsidRPr="00524BCC" w:rsidRDefault="009502FA" w:rsidP="001A3513">
                              <w:pPr>
                                <w:jc w:val="right"/>
                                <w:rPr>
                                  <w:rFonts w:cs="Arial"/>
                                  <w:b/>
                                  <w:sz w:val="24"/>
                                  <w:szCs w:val="24"/>
                                  <w:lang w:val="de-DE"/>
                                </w:rPr>
                              </w:pPr>
                              <w:r w:rsidRPr="00524BCC">
                                <w:rPr>
                                  <w:rFonts w:cs="Arial"/>
                                  <w:b/>
                                  <w:sz w:val="24"/>
                                  <w:szCs w:val="24"/>
                                  <w:lang w:val="de-DE"/>
                                </w:rPr>
                                <w:t>1</w:t>
                              </w:r>
                            </w:p>
                          </w:txbxContent>
                        </wps:txbx>
                        <wps:bodyPr rot="0" vert="horz" wrap="square" lIns="91440" tIns="45720" rIns="91440" bIns="45720" anchor="t" anchorCtr="0" upright="1">
                          <a:noAutofit/>
                        </wps:bodyPr>
                      </wps:wsp>
                      <wps:wsp>
                        <wps:cNvPr id="6233" name="Rechteck 6233"/>
                        <wps:cNvSpPr>
                          <a:spLocks noChangeArrowheads="1"/>
                        </wps:cNvSpPr>
                        <wps:spPr bwMode="auto">
                          <a:xfrm>
                            <a:off x="4019550" y="771525"/>
                            <a:ext cx="5010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9" w14:textId="77777777" w:rsidR="009502FA" w:rsidRDefault="009502FA" w:rsidP="00524BCC">
                              <w:pPr>
                                <w:pStyle w:val="StandardWeb"/>
                                <w:spacing w:before="0" w:beforeAutospacing="0" w:after="0" w:afterAutospacing="0" w:line="276" w:lineRule="auto"/>
                              </w:pPr>
                              <w:r>
                                <w:rPr>
                                  <w:rFonts w:ascii="Arial" w:eastAsia="PMingLiU" w:hAnsi="Arial" w:cs="Arial"/>
                                  <w:b/>
                                  <w:bCs/>
                                </w:rPr>
                                <w:t>0..1</w:t>
                              </w:r>
                            </w:p>
                          </w:txbxContent>
                        </wps:txbx>
                        <wps:bodyPr rot="0" vert="horz" wrap="square" lIns="91440" tIns="45720" rIns="91440" bIns="45720" anchor="t" anchorCtr="0" upright="1">
                          <a:noAutofit/>
                        </wps:bodyPr>
                      </wps:wsp>
                    </wpg:wgp>
                  </a:graphicData>
                </a:graphic>
              </wp:inline>
            </w:drawing>
          </mc:Choice>
          <mc:Fallback>
            <w:pict>
              <v:group id="Gruppieren 6250" o:spid="_x0000_s2105" style="width:544.2pt;height:83.8pt;mso-position-horizontal-relative:char;mso-position-vertical-relative:line" coordorigin="-723" coordsize="69113,10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">
                <v:group id="Group 8102" o:spid="_x0000_s2106" style="position:absolute;left:62103;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rect id="Rectangle 8103" o:spid="_x0000_s210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E7O8QA&#10;AADcAAAADwAAAGRycy9kb3ducmV2LnhtbESPQWsCMRSE7wX/Q3iCt5o1YCtboxRBWpBCa/X+2Lzu&#10;Lt28rElW0/76RhB6HGbmG2a5TrYTZ/KhdaxhNi1AEFfOtFxrOHxu7xcgQkQ22DkmDT8UYL0a3S2x&#10;NO7CH3Tex1pkCIcSNTQx9qWUoWrIYpi6njh7X85bjFn6WhqPlwy3nVRF8SAttpwXGuxp01D1vR+s&#10;hv5tPrw8nnb+97gY3ivcJRdV0noyTs9PICKl+B++tV+NBqUUXM/k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ROzvEAAAA3AAAAA8AAAAAAAAAAAAAAAAAmAIAAGRycy9k&#10;b3ducmV2LnhtbFBLBQYAAAAABAAEAPUAAACJAwAAAAA=&#10;" strokeweight="2pt"/>
                  <v:shape id="AutoShape 8104" o:spid="_x0000_s210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S4UcEAAADcAAAADwAAAGRycy9kb3ducmV2LnhtbESPQYvCMBSE7wv+h/AEb2tqFZVqFBEW&#10;vFbF86N5tsXmpTapzf57IyzscZiZb5jtPphGvKhztWUFs2kCgriwuuZSwfXy870G4TyyxsYyKfgl&#10;B/vd6GuLmbYD5/Q6+1JECLsMFVTet5mUrqjIoJvaljh6d9sZ9FF2pdQdDhFuGpkmyVIarDkuVNjS&#10;saLice6Ngjx/lrfeheGwvofV4qoXJulPSk3G4bAB4Sn4//Bf+6QVpOkcPmfiEZC7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1LhRwQAAANwAAAAPAAAAAAAAAAAAAAAA&#10;AKECAABkcnMvZG93bnJldi54bWxQSwUGAAAAAAQABAD5AAAAjwMAAAAA&#10;" strokeweight="1.25pt"/>
                  <v:shape id="AutoShape 8105" o:spid="_x0000_s210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1RccAAADcAAAADwAAAGRycy9kb3ducmV2LnhtbESPQWvCQBSE7wX/w/IEb3VjaKVEVxHb&#10;godaiK2H3p7ZZxLMvg3ZNYn++q4geBxm5htmvuxNJVpqXGlZwWQcgSDOrC45V/D78/n8BsJ5ZI2V&#10;ZVJwIQfLxeBpjom2HafU7nwuAoRdggoK7+tESpcVZNCNbU0cvKNtDPogm1zqBrsAN5WMo2gqDZYc&#10;FgqsaV1QdtqdjYLXc3f4m044XW0/3vfptc2+T/svpUbDfjUD4an3j/C9vdEK4vgFbmfCEZC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zrVFxwAAANwAAAAPAAAAAAAA&#10;AAAAAAAAAKECAABkcnMvZG93bnJldi54bWxQSwUGAAAAAAQABAD5AAAAlQMAAAAA&#10;" strokeweight="1.25pt"/>
                </v:group>
                <v:group id="Group 8106" o:spid="_x0000_s2110" style="position:absolute;left:66484;top:657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rect id="Rectangle 8107" o:spid="_x0000_s211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o9OMQA&#10;AADcAAAADwAAAGRycy9kb3ducmV2LnhtbESPUWvCMBSF3wX/Q7iCb5quMFc6o4yBOBBhc9v7pbm2&#10;xeamS1KN/vplMPDxcM75Dme5jqYTZ3K+tazgYZ6BIK6sbrlW8PW5mRUgfEDW2FkmBVfysF6NR0ss&#10;tb3wB50PoRYJwr5EBU0IfSmlrxoy6Oe2J07e0TqDIUlXS+3wkuCmk3mWLaTBltNCgz29NlSdDoNR&#10;0O8fh+3Tz87dvovhvcJdtCGPSk0n8eUZRKAY7uH/9ptWkOcL+Du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qPTjEAAAA3AAAAA8AAAAAAAAAAAAAAAAAmAIAAGRycy9k&#10;b3ducmV2LnhtbFBLBQYAAAAABAAEAPUAAACJAwAAAAA=&#10;" strokeweight="2pt"/>
                  <v:shape id="AutoShape 8108" o:spid="_x0000_s211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UsAAAADcAAAADwAAAGRycy9kb3ducmV2LnhtbESPQYvCMBSE74L/ITzBm6YWWaUaRYQF&#10;r3XF86N5tsXmpTapzf57Iwgeh5n5htnug2nEkzpXW1awmCcgiAuray4VXP5+Z2sQziNrbCyTgn9y&#10;sN+NR1vMtB04p+fZlyJC2GWooPK+zaR0RUUG3dy2xNG72c6gj7Irpe5wiHDTyDRJfqTBmuNChS0d&#10;Kyru594oyPNHee1dGA7rW1gtL3ppkv6k1HQSDhsQnoL/hj/tk1aQpit4n4lHQO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HvvlLAAAAA3AAAAA8AAAAAAAAAAAAAAAAA&#10;oQIAAGRycy9kb3ducmV2LnhtbFBLBQYAAAAABAAEAPkAAACOAwAAAAA=&#10;" strokeweight="1.25pt"/>
                  <v:shape id="AutoShape 8109" o:spid="_x0000_s211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O/QMQAAADcAAAADwAAAGRycy9kb3ducmV2LnhtbERPTWvCQBC9C/0PyxR6MxsDFUldRdoK&#10;HlSI1kNv0+w0CWZnQ3ZNor/ePQgeH+97vhxMLTpqXWVZwSSKQRDnVldcKPg5rsczEM4ja6wtk4Ir&#10;OVguXkZzTLXtOaPu4AsRQtilqKD0vkmldHlJBl1kG+LA/dvWoA+wLaRusQ/hppZJHE+lwYpDQ4kN&#10;fZaUnw8Xo+D90v/9TiecrXbfX6fs1uX782mr1NvrsPoA4WnwT/HDvdEKkiSsDWfCEZ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g79AxAAAANwAAAAPAAAAAAAAAAAA&#10;AAAAAKECAABkcnMvZG93bnJldi54bWxQSwUGAAAAAAQABAD5AAAAkgMAAAAA&#10;" strokeweight="1.25pt"/>
                </v:group>
                <v:rect id="Rectangle 8112" o:spid="_x0000_s2114" style="position:absolute;left:4286;top:2952;width:319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03MIA&#10;AADcAAAADwAAAGRycy9kb3ducmV2LnhtbERPz2vCMBS+C/4P4QneNF0HY+tMy+gQyg6DqbDrW/Ns&#10;is1LaVJb/euXw2DHj+/3rphtJ640+NaxgodtAoK4drrlRsHpuN88g/ABWWPnmBTcyEORLxc7zLSb&#10;+Iuuh9CIGMI+QwUmhD6T0teGLPqt64kjd3aDxRDh0Eg94BTDbSfTJHmSFluODQZ7Kg3Vl8NoFbyP&#10;32Z/d8Z/fFJ71z/oype0Umq9mt9eQQSaw7/4z11pBeljnB/PxCM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jTcwgAAANwAAAAPAAAAAAAAAAAAAAAAAJgCAABkcnMvZG93&#10;bnJldi54bWxQSwUGAAAAAAQABAD1AAAAhwMAAAAA&#10;" fillcolor="#8db3e2" strokeweight="2pt">
                  <v:textbox>
                    <w:txbxContent>
                      <w:p w14:paraId="16F99444" w14:textId="77777777" w:rsidR="009502FA" w:rsidRPr="00660040" w:rsidRDefault="009502FA" w:rsidP="0076285D">
                        <w:pPr>
                          <w:rPr>
                            <w:szCs w:val="20"/>
                          </w:rPr>
                        </w:pPr>
                        <w:proofErr w:type="spellStart"/>
                        <w:proofErr w:type="gramStart"/>
                        <w:r w:rsidRPr="00660040">
                          <w:rPr>
                            <w:rFonts w:cs="Arial"/>
                            <w:b/>
                            <w:bCs/>
                            <w:szCs w:val="20"/>
                          </w:rPr>
                          <w:t>asram:</w:t>
                        </w:r>
                        <w:proofErr w:type="gramEnd"/>
                        <w:r w:rsidRPr="005828CF">
                          <w:rPr>
                            <w:rFonts w:cs="Arial"/>
                            <w:b/>
                            <w:bCs/>
                            <w:szCs w:val="20"/>
                          </w:rPr>
                          <w:t>ApplicableCISHSupplyChainTradeDelivery</w:t>
                        </w:r>
                        <w:proofErr w:type="spellEnd"/>
                      </w:p>
                    </w:txbxContent>
                  </v:textbox>
                </v:rect>
                <v:rect id="Rectangle 8115" o:spid="_x0000_s2115" style="position:absolute;left:36290;top:3905;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it5sQA&#10;AADcAAAADwAAAGRycy9kb3ducmV2LnhtbESP3WoCMRSE7wu+QzhC72rWlVZZjSKFYkEK9e/+sDnu&#10;Lm5O1iSraZ++KRR6OczMN8xiFU0rbuR8Y1nBeJSBIC6tbrhScDy8Pc1A+ICssbVMCr7Iw2o5eFhg&#10;oe2dd3Tbh0okCPsCFdQhdIWUvqzJoB/Zjjh5Z+sMhiRdJbXDe4KbVuZZ9iINNpwWauzotabysu+N&#10;gu7jud9Mr1v3fZr1nyVuow15VOpxGNdzEIFi+A//td+1gnySw++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IrebEAAAA3AAAAA8AAAAAAAAAAAAAAAAAmAIAAGRycy9k&#10;b3ducmV2LnhtbFBLBQYAAAAABAAEAPUAAACJAwAAAAA=&#10;" strokeweight="2pt"/>
                <v:rect id="Rectangle 8116" o:spid="_x0000_s2116" style="position:absolute;left:44100;width:179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LkasUA&#10;AADcAAAADwAAAGRycy9kb3ducmV2LnhtbESPQWsCMRCF7wX/QxjBS9HsatGyNUqpSEtP7lp6Hjbj&#10;7uJmsiRR479vCoUeH2/e9+att9H04krOd5YV5LMMBHFtdceNgq/jfvoMwgdkjb1lUnAnD9vN6GGN&#10;hbY3LulahUYkCPsCFbQhDIWUvm7JoJ/ZgTh5J+sMhiRdI7XDW4KbXs6zbCkNdpwaWhzoraX6XF1M&#10;eiOP5Xf1/ni3n3ZXdrl2T4e4Umoyjq8vIALF8H/8l/7QCuaLBfyOSQS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cuRqxQAAANwAAAAPAAAAAAAAAAAAAAAAAJgCAABkcnMv&#10;ZG93bnJldi54bWxQSwUGAAAAAAQABAD1AAAAigMAAAAA&#10;" filled="f" fillcolor="#8db3e2" strokeweight="2pt">
                  <v:textbox>
                    <w:txbxContent>
                      <w:p w14:paraId="16F99445" w14:textId="77777777" w:rsidR="009502FA" w:rsidRPr="002853CA" w:rsidRDefault="009502FA" w:rsidP="0076285D">
                        <w:proofErr w:type="spellStart"/>
                        <w:r w:rsidRPr="002853CA">
                          <w:rPr>
                            <w:rFonts w:cs="Arial"/>
                            <w:bCs/>
                            <w:szCs w:val="20"/>
                            <w:lang w:val="de-DE"/>
                          </w:rPr>
                          <w:t>asram:</w:t>
                        </w:r>
                        <w:r w:rsidRPr="005828CF">
                          <w:rPr>
                            <w:rFonts w:cs="Arial"/>
                            <w:bCs/>
                            <w:szCs w:val="20"/>
                            <w:lang w:val="de-DE"/>
                          </w:rPr>
                          <w:t>ShipToCITradeParty</w:t>
                        </w:r>
                        <w:proofErr w:type="spellEnd"/>
                      </w:p>
                    </w:txbxContent>
                  </v:textbox>
                </v:rect>
                <v:shape id="AutoShape 8117" o:spid="_x0000_s2117" type="#_x0000_t32" style="position:absolute;left:40195;top:1905;width:380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3U8UAAADcAAAADwAAAGRycy9kb3ducmV2LnhtbESP3WrCQBSE7wu+w3KE3tWNNtiauooI&#10;oghW/EFvD9nTJJg9G7JrjG/vCkIvh5n5hhlPW1OKhmpXWFbQ70UgiFOrC84UHA+Lj28QziNrLC2T&#10;gjs5mE46b2NMtL3xjpq9z0SAsEtQQe59lUjp0pwMup6tiIP3Z2uDPsg6k7rGW4CbUg6iaCgNFhwW&#10;cqxonlN62V+NgmZ7+v1aVM1y67NTvFvHozOajVLv3Xb2A8JT6//Dr/ZKKxh8xvA8E46An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3U8UAAADcAAAADwAAAAAAAAAA&#10;AAAAAAChAgAAZHJzL2Rvd25yZXYueG1sUEsFBgAAAAAEAAQA+QAAAJMDAAAAAA==&#10;" strokeweight="2pt"/>
                <v:shape id="AutoShape 8118" o:spid="_x0000_s2118" type="#_x0000_t32" style="position:absolute;left:36195;top:4762;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LSyMYAAADcAAAADwAAAGRycy9kb3ducmV2LnhtbESPQWvCQBSE74X+h+UVetNNrVaNrlIK&#10;UinYYJR4fWSfSWj2bchuY/z3XUHocZiZb5jluje16Kh1lWUFL8MIBHFudcWFguNhM5iBcB5ZY22Z&#10;FFzJwXr1+LDEWNsL76lLfSEChF2MCkrvm1hKl5dk0A1tQxy8s20N+iDbQuoWLwFuajmKojdpsOKw&#10;UGJDHyXlP+mvUdAl2fd003SfiS+y8f5rPD+h2Sn1/NS/L0B46v1/+N7eagWj1wnczo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S0sjGAAAA3AAAAA8AAAAAAAAA&#10;AAAAAAAAoQIAAGRycy9kb3ducmV2LnhtbFBLBQYAAAAABAAEAPkAAACUAwAAAAA=&#10;" strokeweight="2pt"/>
                <v:rect id="Rectangle 8120" o:spid="_x0000_s2119" style="position:absolute;left:44100;top:5619;width:2227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VH8sUA&#10;AADcAAAADwAAAGRycy9kb3ducmV2LnhtbESPQWsCMRCF7wX/QxjBS9Hs2qJla5TSIi09uWvpediM&#10;u4ubyZKkGv99IwgeH2/e9+atNtH04kTOd5YV5LMMBHFtdceNgp/9dvoCwgdkjb1lUnAhD5v16GGF&#10;hbZnLulUhUYkCPsCFbQhDIWUvm7JoJ/ZgTh5B+sMhiRdI7XDc4KbXs6zbCENdpwaWhzovaX6WP2Z&#10;9EYey9/q8/Fiv+1H2eXaPe/iUqnJOL69gggUw/34lv7SCuZPC7iOSQS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BUfyxQAAANwAAAAPAAAAAAAAAAAAAAAAAJgCAABkcnMv&#10;ZG93bnJldi54bWxQSwUGAAAAAAQABAD1AAAAigMAAAAA&#10;" filled="f" fillcolor="#8db3e2" strokeweight="2pt">
                  <v:textbox>
                    <w:txbxContent>
                      <w:p w14:paraId="16F99446" w14:textId="77777777" w:rsidR="009502FA" w:rsidRPr="0076285D" w:rsidRDefault="009502FA" w:rsidP="0076285D">
                        <w:proofErr w:type="spellStart"/>
                        <w:r w:rsidRPr="0076285D">
                          <w:rPr>
                            <w:rFonts w:cs="Arial"/>
                            <w:bCs/>
                            <w:szCs w:val="20"/>
                            <w:lang w:val="de-DE"/>
                          </w:rPr>
                          <w:t>asram:UltimateShipToCITradeParty</w:t>
                        </w:r>
                        <w:proofErr w:type="spellEnd"/>
                      </w:p>
                    </w:txbxContent>
                  </v:textbox>
                </v:rect>
                <v:shape id="AutoShape 8121" o:spid="_x0000_s2120" type="#_x0000_t32" style="position:absolute;left:40195;top:1905;width:57;height:58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zpJMYAAADcAAAADwAAAGRycy9kb3ducmV2LnhtbESPQWvCQBSE74L/YXmCN7NRQ7XRVUpB&#10;WgpVTIu9PrLPJJh9G7LbJP333ULB4zAz3zDb/WBq0VHrKssK5lEMgji3uuJCwefHYbYG4Tyyxtoy&#10;KfghB/vdeLTFVNuez9RlvhABwi5FBaX3TSqly0sy6CLbEAfvaluDPsi2kLrFPsBNLRdx/CANVhwW&#10;SmzouaT8ln0bBd3pclwdmu7l5ItLcn5LHr/QvCs1nQxPGxCeBn8P/7dftYLFcgV/Z8IRk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M6STGAAAA3AAAAA8AAAAAAAAA&#10;AAAAAAAAoQIAAGRycy9kb3ducmV2LnhtbFBLBQYAAAAABAAEAPkAAACUAwAAAAA=&#10;" strokeweight="2pt"/>
                <v:shape id="AutoShape 8122" o:spid="_x0000_s2121" type="#_x0000_t32" style="position:absolute;left:40195;top:762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N9VsEAAADcAAAADwAAAGRycy9kb3ducmV2LnhtbERPy4rCMBTdD/gP4QruxtQHo1ajiCCK&#10;MIoPdHtprm2xuSlNrPXvzWJglofzni0aU4iaKpdbVtDrRiCIE6tzThVczuvvMQjnkTUWlknBmxws&#10;5q2vGcbavvhI9cmnIoSwi1FB5n0ZS+mSjAy6ri2JA3e3lUEfYJVKXeErhJtC9qPoRxrMOTRkWNIq&#10;o+RxehoF9eG6H63LenPw6XV43A0nNzS/SnXazXIKwlPj/8V/7q1W0B+EteFMOAJy/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U31WwQAAANwAAAAPAAAAAAAAAAAAAAAA&#10;AKECAABkcnMvZG93bnJldi54bWxQSwUGAAAAAAQABAD5AAAAjwMAAAAA&#10;" strokeweight="2pt"/>
                <v:shape id="AutoShape 8123" o:spid="_x0000_s2122" type="#_x0000_t32" style="position:absolute;left:38004;top:4762;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YzcUAAADcAAAADwAAAGRycy9kb3ducmV2LnhtbESP3YrCMBSE7xd8h3CEvVtTXXG1axQR&#10;RBFU/EFvD83ZtticlCbW+vZGEPZymJlvmPG0MYWoqXK5ZQXdTgSCOLE651TB6bj4GoJwHlljYZkU&#10;PMjBdNL6GGOs7Z33VB98KgKEXYwKMu/LWEqXZGTQdWxJHLw/Wxn0QVap1BXeA9wUshdFA2kw57CQ&#10;YUnzjJLr4WYU1Lvz9mdR1sudT8/9/bo/uqDZKPXZbma/IDw1/j/8bq+0gt73CF5nwhGQk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x/YzcUAAADcAAAADwAAAAAAAAAA&#10;AAAAAAChAgAAZHJzL2Rvd25yZXYueG1sUEsFBgAAAAAEAAQA+QAAAJMDAAAAAA==&#10;" strokeweight="2pt"/>
                <v:rect id="Rechteck 596" o:spid="_x0000_s2123" style="position:absolute;left:-723;top:3714;width:5009;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fY8UA&#10;AADcAAAADwAAAGRycy9kb3ducmV2LnhtbESPQWvCQBSE74X+h+UJvUjdWFA0dZUiSIMIYrSeH9nX&#10;JJh9G7PbJP57VxB6HGbmG2ax6k0lWmpcaVnBeBSBIM6sLjlXcDpu3mcgnEfWWFkmBTdysFq+viww&#10;1rbjA7Wpz0WAsItRQeF9HUvpsoIMupGtiYP3axuDPsgml7rBLsBNJT+iaCoNlhwWCqxpXVB2Sf+M&#10;gi7bt+fj7lvuh+fE8jW5rtOfrVJvg/7rE4Sn3v+Hn+1EK5j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p9jxQAAANwAAAAPAAAAAAAAAAAAAAAAAJgCAABkcnMv&#10;ZG93bnJldi54bWxQSwUGAAAAAAQABAD1AAAAigMAAAAA&#10;" filled="f" stroked="f">
                  <v:textbox>
                    <w:txbxContent>
                      <w:p w14:paraId="16F99447" w14:textId="77777777" w:rsidR="009502FA" w:rsidRPr="00524BCC" w:rsidRDefault="009502FA" w:rsidP="001A3513">
                        <w:pPr>
                          <w:jc w:val="right"/>
                          <w:rPr>
                            <w:rFonts w:cs="Arial"/>
                            <w:b/>
                            <w:sz w:val="24"/>
                            <w:szCs w:val="24"/>
                            <w:lang w:val="de-DE"/>
                          </w:rPr>
                        </w:pPr>
                        <w:r w:rsidRPr="00524BCC">
                          <w:rPr>
                            <w:rFonts w:cs="Arial"/>
                            <w:b/>
                            <w:sz w:val="24"/>
                            <w:szCs w:val="24"/>
                            <w:lang w:val="de-DE"/>
                          </w:rPr>
                          <w:t>1</w:t>
                        </w:r>
                      </w:p>
                    </w:txbxContent>
                  </v:textbox>
                </v:rect>
                <v:rect id="Rechteck 6113" o:spid="_x0000_s2124" style="position:absolute;left:39624;top:2000;width:5010;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58sYA&#10;AADdAAAADwAAAGRycy9kb3ducmV2LnhtbESP3WrCQBSE7wu+w3IEb4puYkFKdBURpEEK0vhzfcge&#10;k2D2bMxuk/j23UKhl8PMfMOsNoOpRUetqywriGcRCOLc6ooLBefTfvoOwnlkjbVlUvAkB5v16GWF&#10;ibY9f1GX+UIECLsEFZTeN4mULi/JoJvZhjh4N9sa9EG2hdQt9gFuajmPooU0WHFYKLGhXUn5Pfs2&#10;Cvr82F1Pnx/y+HpNLT/Sxy67HJSajIftEoSnwf+H/9qpVrCI4z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58sYAAADdAAAADwAAAAAAAAAAAAAAAACYAgAAZHJz&#10;L2Rvd25yZXYueG1sUEsFBgAAAAAEAAQA9QAAAIsDAAAAAA==&#10;" filled="f" stroked="f">
                  <v:textbox>
                    <w:txbxContent>
                      <w:p w14:paraId="16F99448" w14:textId="77777777" w:rsidR="009502FA" w:rsidRPr="00524BCC" w:rsidRDefault="009502FA" w:rsidP="001A3513">
                        <w:pPr>
                          <w:jc w:val="right"/>
                          <w:rPr>
                            <w:rFonts w:cs="Arial"/>
                            <w:b/>
                            <w:sz w:val="24"/>
                            <w:szCs w:val="24"/>
                            <w:lang w:val="de-DE"/>
                          </w:rPr>
                        </w:pPr>
                        <w:r w:rsidRPr="00524BCC">
                          <w:rPr>
                            <w:rFonts w:cs="Arial"/>
                            <w:b/>
                            <w:sz w:val="24"/>
                            <w:szCs w:val="24"/>
                            <w:lang w:val="de-DE"/>
                          </w:rPr>
                          <w:t>1</w:t>
                        </w:r>
                      </w:p>
                    </w:txbxContent>
                  </v:textbox>
                </v:rect>
                <v:rect id="Rechteck 6233" o:spid="_x0000_s2125" style="position:absolute;left:40195;top:7715;width:501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vE7sYA&#10;AADdAAAADwAAAGRycy9kb3ducmV2LnhtbESP3WrCQBSE7wu+w3IEb4puVBCJriKCNEhBGn+uD9lj&#10;Esyejdltkr59t1DwcpiZb5j1tjeVaKlxpWUF00kEgjizuuRcweV8GC9BOI+ssbJMCn7IwXYzeFtj&#10;rG3HX9SmPhcBwi5GBYX3dSylywoy6Ca2Jg7e3TYGfZBNLnWDXYCbSs6iaCENlhwWCqxpX1D2SL+N&#10;gi47tbfz54c8vd8Sy8/kuU+vR6VGw363AuGp96/wfzvRChaz+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vE7sYAAADdAAAADwAAAAAAAAAAAAAAAACYAgAAZHJz&#10;L2Rvd25yZXYueG1sUEsFBgAAAAAEAAQA9QAAAIsDAAAAAA==&#10;" filled="f" stroked="f">
                  <v:textbox>
                    <w:txbxContent>
                      <w:p w14:paraId="16F99449" w14:textId="77777777" w:rsidR="009502FA" w:rsidRDefault="009502FA" w:rsidP="00524BCC">
                        <w:pPr>
                          <w:pStyle w:val="StandardWeb"/>
                          <w:spacing w:before="0" w:beforeAutospacing="0" w:after="0" w:afterAutospacing="0" w:line="276" w:lineRule="auto"/>
                        </w:pPr>
                        <w:r>
                          <w:rPr>
                            <w:rFonts w:ascii="Arial" w:eastAsia="PMingLiU" w:hAnsi="Arial" w:cs="Arial"/>
                            <w:b/>
                            <w:bCs/>
                          </w:rPr>
                          <w:t>0..1</w:t>
                        </w:r>
                      </w:p>
                    </w:txbxContent>
                  </v:textbox>
                </v:rect>
                <w10:anchorlock/>
              </v:group>
            </w:pict>
          </mc:Fallback>
        </mc:AlternateContent>
      </w:r>
    </w:p>
    <w:p w14:paraId="16F99000" w14:textId="77777777" w:rsidR="009C341A" w:rsidRDefault="009C341A" w:rsidP="00A07FC2"/>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FA535F" w:rsidRPr="00AD4FE7" w14:paraId="16F99002" w14:textId="77777777" w:rsidTr="00DD1805">
        <w:trPr>
          <w:cantSplit/>
          <w:trHeight w:val="329"/>
        </w:trPr>
        <w:tc>
          <w:tcPr>
            <w:tcW w:w="5000" w:type="pct"/>
            <w:shd w:val="clear" w:color="auto" w:fill="FFFFCC"/>
            <w:vAlign w:val="center"/>
          </w:tcPr>
          <w:p w14:paraId="16F99001" w14:textId="77777777" w:rsidR="00FA535F" w:rsidRPr="00A370B7" w:rsidRDefault="00FA535F" w:rsidP="008B3EF9">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FA535F" w:rsidRPr="00AD4FE7" w14:paraId="16F99004" w14:textId="77777777" w:rsidTr="003B67ED">
        <w:trPr>
          <w:cantSplit/>
          <w:trHeight w:val="317"/>
        </w:trPr>
        <w:tc>
          <w:tcPr>
            <w:tcW w:w="5000" w:type="pct"/>
            <w:vAlign w:val="center"/>
          </w:tcPr>
          <w:p w14:paraId="16F99003" w14:textId="77777777" w:rsidR="00FA535F" w:rsidRPr="00A370B7" w:rsidRDefault="00FA535F" w:rsidP="00524BCC">
            <w:pPr>
              <w:spacing w:line="240" w:lineRule="auto"/>
            </w:pPr>
            <w:r w:rsidRPr="00A370B7">
              <w:rPr>
                <w:rFonts w:cs="Arial"/>
                <w:b/>
                <w:bCs/>
                <w:szCs w:val="20"/>
              </w:rPr>
              <w:t xml:space="preserve">“asram:ApplicableCISHSupplyChainTradeDelivery” </w:t>
            </w:r>
            <w:r w:rsidRPr="00A370B7">
              <w:rPr>
                <w:rFonts w:cs="Arial"/>
                <w:bCs/>
                <w:szCs w:val="20"/>
              </w:rPr>
              <w:t>contains message information about the delivery location.</w:t>
            </w:r>
          </w:p>
        </w:tc>
      </w:tr>
    </w:tbl>
    <w:p w14:paraId="16F99005" w14:textId="77777777" w:rsidR="00FA535F" w:rsidRDefault="00FA535F" w:rsidP="00A07FC2"/>
    <w:p w14:paraId="16F99006" w14:textId="77777777" w:rsidR="009C341A" w:rsidRDefault="009C341A" w:rsidP="00913FF0">
      <w:pPr>
        <w:jc w:val="center"/>
      </w:pPr>
    </w:p>
    <w:p w14:paraId="16F99007" w14:textId="77777777" w:rsidR="005828CF" w:rsidRPr="00C7140E" w:rsidRDefault="005828CF" w:rsidP="005828CF">
      <w:pPr>
        <w:pStyle w:val="berschrift3"/>
      </w:pPr>
      <w:bookmarkStart w:id="102" w:name="_Toc347482228"/>
      <w:r w:rsidRPr="00C7140E">
        <w:t>asram:ShipToCITradeParty</w:t>
      </w:r>
      <w:bookmarkEnd w:id="102"/>
    </w:p>
    <w:p w14:paraId="16F99008" w14:textId="77777777" w:rsidR="00524BCC" w:rsidRPr="00524BCC" w:rsidRDefault="00524BCC" w:rsidP="00524BCC"/>
    <w:p w14:paraId="16F99009" w14:textId="77777777" w:rsidR="005828CF" w:rsidRDefault="00524BCC" w:rsidP="00A07FC2">
      <w:r>
        <w:rPr>
          <w:noProof/>
          <w:lang w:eastAsia="zh-TW"/>
        </w:rPr>
        <mc:AlternateContent>
          <mc:Choice Requires="wpg">
            <w:drawing>
              <wp:inline distT="0" distB="0" distL="0" distR="0" wp14:anchorId="16F9923C" wp14:editId="16F9923D">
                <wp:extent cx="4900930" cy="1365250"/>
                <wp:effectExtent l="0" t="0" r="13970" b="6350"/>
                <wp:docPr id="6258" name="Gruppieren 6258"/>
                <wp:cNvGraphicFramePr/>
                <a:graphic xmlns:a="http://schemas.openxmlformats.org/drawingml/2006/main">
                  <a:graphicData uri="http://schemas.microsoft.com/office/word/2010/wordprocessingGroup">
                    <wpg:wgp>
                      <wpg:cNvGrpSpPr/>
                      <wpg:grpSpPr>
                        <a:xfrm>
                          <a:off x="0" y="0"/>
                          <a:ext cx="4900930" cy="1365250"/>
                          <a:chOff x="57150" y="0"/>
                          <a:chExt cx="4900930" cy="1365250"/>
                        </a:xfrm>
                      </wpg:grpSpPr>
                      <wps:wsp>
                        <wps:cNvPr id="211" name="Rectangle 8136"/>
                        <wps:cNvSpPr>
                          <a:spLocks noChangeArrowheads="1"/>
                        </wps:cNvSpPr>
                        <wps:spPr bwMode="auto">
                          <a:xfrm>
                            <a:off x="409575" y="409575"/>
                            <a:ext cx="1911985" cy="344805"/>
                          </a:xfrm>
                          <a:prstGeom prst="rect">
                            <a:avLst/>
                          </a:prstGeom>
                          <a:solidFill>
                            <a:srgbClr val="8DB3E2"/>
                          </a:solidFill>
                          <a:ln w="25400">
                            <a:solidFill>
                              <a:srgbClr val="000000"/>
                            </a:solidFill>
                            <a:miter lim="800000"/>
                            <a:headEnd/>
                            <a:tailEnd/>
                          </a:ln>
                        </wps:spPr>
                        <wps:txbx>
                          <w:txbxContent>
                            <w:p w14:paraId="16F9944A" w14:textId="77777777" w:rsidR="009502FA" w:rsidRPr="00C532BE" w:rsidRDefault="009502FA" w:rsidP="00524BCC">
                              <w:pPr>
                                <w:rPr>
                                  <w:b/>
                                  <w:szCs w:val="20"/>
                                </w:rPr>
                              </w:pPr>
                              <w:proofErr w:type="spellStart"/>
                              <w:r w:rsidRPr="00E46777">
                                <w:rPr>
                                  <w:rFonts w:cs="Arial"/>
                                  <w:b/>
                                  <w:bCs/>
                                  <w:szCs w:val="20"/>
                                  <w:lang w:val="de-DE"/>
                                </w:rPr>
                                <w:t>asram</w:t>
                              </w:r>
                              <w:proofErr w:type="spellEnd"/>
                              <w:r w:rsidRPr="00E46777">
                                <w:rPr>
                                  <w:rFonts w:cs="Arial"/>
                                  <w:b/>
                                  <w:bCs/>
                                  <w:szCs w:val="20"/>
                                  <w:lang w:val="de-DE"/>
                                </w:rPr>
                                <w:t>:</w:t>
                              </w:r>
                              <w:proofErr w:type="spellStart"/>
                              <w:r w:rsidRPr="00D655C4">
                                <w:rPr>
                                  <w:rFonts w:cs="Arial"/>
                                  <w:b/>
                                  <w:bCs/>
                                  <w:szCs w:val="20"/>
                                </w:rPr>
                                <w:t>ShipToCITradeParty</w:t>
                              </w:r>
                              <w:proofErr w:type="spellEnd"/>
                            </w:p>
                          </w:txbxContent>
                        </wps:txbx>
                        <wps:bodyPr rot="0" vert="horz" wrap="square" lIns="91440" tIns="45720" rIns="91440" bIns="45720" anchor="t" anchorCtr="0" upright="1">
                          <a:noAutofit/>
                        </wps:bodyPr>
                      </wps:wsp>
                      <wps:wsp>
                        <wps:cNvPr id="212" name="AutoShape 8137"/>
                        <wps:cNvCnPr>
                          <a:cxnSpLocks noChangeShapeType="1"/>
                        </wps:cNvCnPr>
                        <wps:spPr bwMode="auto">
                          <a:xfrm>
                            <a:off x="272415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3" name="Rectangle 8138"/>
                        <wps:cNvSpPr>
                          <a:spLocks noChangeArrowheads="1"/>
                        </wps:cNvSpPr>
                        <wps:spPr bwMode="auto">
                          <a:xfrm>
                            <a:off x="233362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14" name="Rectangle 8139"/>
                        <wps:cNvSpPr>
                          <a:spLocks noChangeArrowheads="1"/>
                        </wps:cNvSpPr>
                        <wps:spPr bwMode="auto">
                          <a:xfrm>
                            <a:off x="3114675" y="866775"/>
                            <a:ext cx="12319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4B" w14:textId="77777777" w:rsidR="009502FA" w:rsidRPr="00825609" w:rsidRDefault="009502FA" w:rsidP="009C341A">
                              <w:pPr>
                                <w:spacing w:line="240" w:lineRule="auto"/>
                              </w:pPr>
                              <w:proofErr w:type="spellStart"/>
                              <w:r w:rsidRPr="00703083">
                                <w:rPr>
                                  <w:rFonts w:cs="Arial"/>
                                  <w:bCs/>
                                  <w:szCs w:val="20"/>
                                  <w:lang w:val="de-DE"/>
                                </w:rPr>
                                <w:t>asram</w:t>
                              </w:r>
                              <w:proofErr w:type="spellEnd"/>
                              <w:r w:rsidRPr="00703083">
                                <w:rPr>
                                  <w:rFonts w:cs="Arial"/>
                                  <w:bCs/>
                                  <w:szCs w:val="20"/>
                                  <w:lang w:val="de-DE"/>
                                </w:rPr>
                                <w:t>:</w:t>
                              </w:r>
                              <w:proofErr w:type="spellStart"/>
                              <w:r w:rsidRPr="006E3E62">
                                <w:rPr>
                                  <w:rFonts w:cs="Arial"/>
                                  <w:bCs/>
                                  <w:szCs w:val="20"/>
                                </w:rPr>
                                <w:t>NameText</w:t>
                              </w:r>
                              <w:proofErr w:type="spellEnd"/>
                            </w:p>
                          </w:txbxContent>
                        </wps:txbx>
                        <wps:bodyPr rot="0" vert="horz" wrap="square" lIns="91440" tIns="45720" rIns="91440" bIns="45720" anchor="t" anchorCtr="0" upright="1">
                          <a:noAutofit/>
                        </wps:bodyPr>
                      </wps:wsp>
                      <wps:wsp>
                        <wps:cNvPr id="215" name="AutoShape 8140"/>
                        <wps:cNvCnPr>
                          <a:cxnSpLocks noChangeShapeType="1"/>
                        </wps:cNvCnPr>
                        <wps:spPr bwMode="auto">
                          <a:xfrm>
                            <a:off x="25241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6" name="AutoShape 8141"/>
                        <wps:cNvCnPr>
                          <a:cxnSpLocks noChangeShapeType="1"/>
                        </wps:cNvCnPr>
                        <wps:spPr bwMode="auto">
                          <a:xfrm>
                            <a:off x="23241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7" name="Rectangle 8142"/>
                        <wps:cNvSpPr>
                          <a:spLocks noChangeArrowheads="1"/>
                        </wps:cNvSpPr>
                        <wps:spPr bwMode="auto">
                          <a:xfrm>
                            <a:off x="3114675" y="0"/>
                            <a:ext cx="18434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4C" w14:textId="77777777" w:rsidR="009502FA" w:rsidRPr="00825609" w:rsidRDefault="009502FA" w:rsidP="009C341A">
                              <w:pPr>
                                <w:spacing w:line="240" w:lineRule="auto"/>
                                <w:rPr>
                                  <w:szCs w:val="20"/>
                                </w:rPr>
                              </w:pPr>
                              <w:proofErr w:type="spellStart"/>
                              <w:r w:rsidRPr="008E0F34">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218" name="AutoShape 8143"/>
                        <wps:cNvCnPr>
                          <a:cxnSpLocks noChangeShapeType="1"/>
                        </wps:cNvCnPr>
                        <wps:spPr bwMode="auto">
                          <a:xfrm>
                            <a:off x="272415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9" name="AutoShape 8144"/>
                        <wps:cNvCnPr>
                          <a:cxnSpLocks noChangeShapeType="1"/>
                        </wps:cNvCnPr>
                        <wps:spPr bwMode="auto">
                          <a:xfrm>
                            <a:off x="2724150"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52" name="Rechteck 6252"/>
                        <wps:cNvSpPr>
                          <a:spLocks noChangeArrowheads="1"/>
                        </wps:cNvSpPr>
                        <wps:spPr bwMode="auto">
                          <a:xfrm>
                            <a:off x="57150" y="428625"/>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D" w14:textId="77777777" w:rsidR="009502FA" w:rsidRPr="00524BCC" w:rsidRDefault="009502FA" w:rsidP="00913FF0">
                              <w:pPr>
                                <w:jc w:val="center"/>
                                <w:rPr>
                                  <w:rFonts w:cs="Arial"/>
                                  <w:b/>
                                  <w:sz w:val="24"/>
                                  <w:szCs w:val="24"/>
                                  <w:lang w:val="de-DE"/>
                                </w:rPr>
                              </w:pPr>
                              <w:r w:rsidRPr="00524BCC">
                                <w:rPr>
                                  <w:rFonts w:cs="Arial"/>
                                  <w:b/>
                                  <w:sz w:val="24"/>
                                  <w:szCs w:val="24"/>
                                  <w:lang w:val="de-DE"/>
                                </w:rPr>
                                <w:t>1</w:t>
                              </w:r>
                            </w:p>
                          </w:txbxContent>
                        </wps:txbx>
                        <wps:bodyPr rot="0" vert="horz" wrap="square" lIns="91440" tIns="45720" rIns="91440" bIns="45720" anchor="t" anchorCtr="0" upright="1">
                          <a:noAutofit/>
                        </wps:bodyPr>
                      </wps:wsp>
                      <wps:wsp>
                        <wps:cNvPr id="6255" name="Rechteck 6255"/>
                        <wps:cNvSpPr>
                          <a:spLocks noChangeArrowheads="1"/>
                        </wps:cNvSpPr>
                        <wps:spPr bwMode="auto">
                          <a:xfrm>
                            <a:off x="2619375" y="161925"/>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E" w14:textId="77777777" w:rsidR="009502FA" w:rsidRDefault="009502FA" w:rsidP="00913FF0">
                              <w:pPr>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57" name="Rechteck 6257"/>
                        <wps:cNvSpPr>
                          <a:spLocks noChangeArrowheads="1"/>
                        </wps:cNvSpPr>
                        <wps:spPr bwMode="auto">
                          <a:xfrm>
                            <a:off x="2619375" y="1066800"/>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4F" w14:textId="77777777" w:rsidR="009502FA" w:rsidRDefault="009502FA" w:rsidP="00913FF0">
                              <w:pPr>
                                <w:jc w:val="right"/>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58" o:spid="_x0000_s2126" style="width:385.9pt;height:107.5pt;mso-position-horizontal-relative:char;mso-position-vertical-relative:line" coordorigin="571" coordsize="49009,13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">
                <v:rect id="Rectangle 8136" o:spid="_x0000_s2127" style="position:absolute;left:4095;top:4095;width:1912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NJ8QA&#10;AADcAAAADwAAAGRycy9kb3ducmV2LnhtbESPzWrDMBCE74W+g9hCb7VsH0rjWgkhJRB6KOQHet1a&#10;W8vEWhlLjl0/fVQI5DjMzDdMuZpsKy7U+8axgixJQRBXTjdcKzgdty9vIHxA1tg6JgV/5GG1fHwo&#10;sdBu5D1dDqEWEcK+QAUmhK6Q0leGLPrEdcTR+3W9xRBlX0vd4xjhtpV5mr5Kiw3HBYMdbQxV58Ng&#10;FXwM32Y7O+M/v6iZ9Q+6zSLfKfX8NK3fQQSawj18a++0gjzL4P9MPA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DzSfEAAAA3AAAAA8AAAAAAAAAAAAAAAAAmAIAAGRycy9k&#10;b3ducmV2LnhtbFBLBQYAAAAABAAEAPUAAACJAwAAAAA=&#10;" fillcolor="#8db3e2" strokeweight="2pt">
                  <v:textbox>
                    <w:txbxContent>
                      <w:p w14:paraId="16F9944A" w14:textId="77777777" w:rsidR="009502FA" w:rsidRPr="00C532BE" w:rsidRDefault="009502FA" w:rsidP="00524BCC">
                        <w:pPr>
                          <w:rPr>
                            <w:b/>
                            <w:szCs w:val="20"/>
                          </w:rPr>
                        </w:pPr>
                        <w:proofErr w:type="spellStart"/>
                        <w:r w:rsidRPr="00E46777">
                          <w:rPr>
                            <w:rFonts w:cs="Arial"/>
                            <w:b/>
                            <w:bCs/>
                            <w:szCs w:val="20"/>
                            <w:lang w:val="de-DE"/>
                          </w:rPr>
                          <w:t>asram</w:t>
                        </w:r>
                        <w:proofErr w:type="spellEnd"/>
                        <w:r w:rsidRPr="00E46777">
                          <w:rPr>
                            <w:rFonts w:cs="Arial"/>
                            <w:b/>
                            <w:bCs/>
                            <w:szCs w:val="20"/>
                            <w:lang w:val="de-DE"/>
                          </w:rPr>
                          <w:t>:</w:t>
                        </w:r>
                        <w:proofErr w:type="spellStart"/>
                        <w:r w:rsidRPr="00D655C4">
                          <w:rPr>
                            <w:rFonts w:cs="Arial"/>
                            <w:b/>
                            <w:bCs/>
                            <w:szCs w:val="20"/>
                          </w:rPr>
                          <w:t>ShipToCITradeParty</w:t>
                        </w:r>
                        <w:proofErr w:type="spellEnd"/>
                      </w:p>
                    </w:txbxContent>
                  </v:textbox>
                </v:rect>
                <v:shape id="AutoShape 8137" o:spid="_x0000_s2128" type="#_x0000_t32" style="position:absolute;left:27241;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4W3MQAAADcAAAADwAAAGRycy9kb3ducmV2LnhtbESP3YrCMBSE74V9h3CEvdPUIqtWoywL&#10;siKo+IPeHppjW2xOSpOt3bc3guDlMDPfMLNFa0rRUO0KywoG/QgEcWp1wZmC03HZG4NwHlljaZkU&#10;/JODxfyjM8NE2zvvqTn4TAQIuwQV5N5XiZQuzcmg69uKOHhXWxv0QdaZ1DXeA9yUMo6iL2mw4LCQ&#10;Y0U/OaW3w59R0OzO29Gyan53PjsP9+vh5IJmo9Rnt/2egvDU+nf41V5pBfEghu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DhbcxAAAANwAAAAPAAAAAAAAAAAA&#10;AAAAAKECAABkcnMvZG93bnJldi54bWxQSwUGAAAAAAQABAD5AAAAkgMAAAAA&#10;" strokeweight="2pt"/>
                <v:rect id="Rectangle 8138" o:spid="_x0000_s2129" style="position:absolute;left:23336;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FUHcUA&#10;AADcAAAADwAAAGRycy9kb3ducmV2LnhtbESP3WoCMRSE7wu+QzhC7zTrSltZjSKFYkEKrT/3h81x&#10;d3FzsiZZTfv0TUHo5TAz3zCLVTStuJLzjWUFk3EGgri0uuFKwWH/NpqB8AFZY2uZFHyTh9Vy8LDA&#10;Qtsbf9F1FyqRIOwLVFCH0BVS+rImg35sO+LknawzGJJ0ldQObwluWpln2bM02HBaqLGj15rK8643&#10;CrqPp37zctm6n+Os/yxxG23Io1KPw7iegwgUw3/43n7XCvLJF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cVQdxQAAANwAAAAPAAAAAAAAAAAAAAAAAJgCAABkcnMv&#10;ZG93bnJldi54bWxQSwUGAAAAAAQABAD1AAAAigMAAAAA&#10;" strokeweight="2pt"/>
                <v:rect id="Rectangle 8139" o:spid="_x0000_s2130" style="position:absolute;left:31146;top:8667;width:1231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4gfsQA&#10;AADcAAAADwAAAGRycy9kb3ducmV2LnhtbESPQWsCMRCF7wX/Q5hCL0WzK9LK1iiilIqn7lY8D5vp&#10;7tLNZElSjf/eCILHx5v3vXmLVTS9OJHznWUF+SQDQVxb3XGj4PDzOZ6D8AFZY2+ZFFzIw2o5elpg&#10;oe2ZSzpVoREJwr5ABW0IQyGlr1sy6Cd2IE7er3UGQ5KukdrhOcFNL6dZ9iYNdpwaWhxo01L9V/2b&#10;9EYey2P19Xqxe7stu1y72Xd8V+rlOa4/QASK4XF8T++0gmk+g9uYRA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uIH7EAAAA3AAAAA8AAAAAAAAAAAAAAAAAmAIAAGRycy9k&#10;b3ducmV2LnhtbFBLBQYAAAAABAAEAPUAAACJAwAAAAA=&#10;" filled="f" fillcolor="#8db3e2" strokeweight="2pt">
                  <v:textbox>
                    <w:txbxContent>
                      <w:p w14:paraId="16F9944B" w14:textId="77777777" w:rsidR="009502FA" w:rsidRPr="00825609" w:rsidRDefault="009502FA" w:rsidP="009C341A">
                        <w:pPr>
                          <w:spacing w:line="240" w:lineRule="auto"/>
                        </w:pPr>
                        <w:proofErr w:type="spellStart"/>
                        <w:r w:rsidRPr="00703083">
                          <w:rPr>
                            <w:rFonts w:cs="Arial"/>
                            <w:bCs/>
                            <w:szCs w:val="20"/>
                            <w:lang w:val="de-DE"/>
                          </w:rPr>
                          <w:t>asram</w:t>
                        </w:r>
                        <w:proofErr w:type="spellEnd"/>
                        <w:r w:rsidRPr="00703083">
                          <w:rPr>
                            <w:rFonts w:cs="Arial"/>
                            <w:bCs/>
                            <w:szCs w:val="20"/>
                            <w:lang w:val="de-DE"/>
                          </w:rPr>
                          <w:t>:</w:t>
                        </w:r>
                        <w:proofErr w:type="spellStart"/>
                        <w:r w:rsidRPr="006E3E62">
                          <w:rPr>
                            <w:rFonts w:cs="Arial"/>
                            <w:bCs/>
                            <w:szCs w:val="20"/>
                          </w:rPr>
                          <w:t>NameText</w:t>
                        </w:r>
                        <w:proofErr w:type="spellEnd"/>
                      </w:p>
                    </w:txbxContent>
                  </v:textbox>
                </v:rect>
                <v:shape id="AutoShape 8140" o:spid="_x0000_s2131" type="#_x0000_t32" style="position:absolute;left:25241;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eOqMYAAADcAAAADwAAAGRycy9kb3ducmV2LnhtbESPQWvCQBSE74L/YXmF3sxGsdqmriJC&#10;aCmoaEt6fWRfk2D2bchuk/TfdwXB4zAz3zCrzWBq0VHrKssKplEMgji3uuJCwddnOnkG4Tyyxtoy&#10;KfgjB5v1eLTCRNueT9SdfSEChF2CCkrvm0RKl5dk0EW2IQ7ej20N+iDbQuoW+wA3tZzF8UIarDgs&#10;lNjQrqT8cv41CrpjdlimTfd29EU2P33MX77R7JV6fBi2ryA8Df4evrXftYLZ9AmuZ8IRkO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3njqjGAAAA3AAAAA8AAAAAAAAA&#10;AAAAAAAAoQIAAGRycy9kb3ducmV2LnhtbFBLBQYAAAAABAAEAPkAAACUAwAAAAA=&#10;" strokeweight="2pt"/>
                <v:shape id="AutoShape 8141" o:spid="_x0000_s2132" type="#_x0000_t32" style="position:absolute;left:23241;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UQ38QAAADcAAAADwAAAGRycy9kb3ducmV2LnhtbESPQYvCMBSE74L/ITxhb5oqoms1igiy&#10;i6BSV/T6aN62ZZuX0mRr/fdGEDwOM/MNs1i1phQN1a6wrGA4iEAQp1YXnCk4/2z7nyCcR9ZYWiYF&#10;d3KwWnY7C4y1vXFCzclnIkDYxagg976KpXRpTgbdwFbEwfu1tUEfZJ1JXeMtwE0pR1E0kQYLDgs5&#10;VrTJKf07/RsFzfFymG6r5uvos8s42Y1nVzR7pT567XoOwlPr3+FX+1srGA0n8DwTj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RDfxAAAANwAAAAPAAAAAAAAAAAA&#10;AAAAAKECAABkcnMvZG93bnJldi54bWxQSwUGAAAAAAQABAD5AAAAkgMAAAAA&#10;" strokeweight="2pt"/>
                <v:rect id="Rectangle 8142" o:spid="_x0000_s2133" style="position:absolute;left:31146;width:1843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y+CcQA&#10;AADcAAAADwAAAGRycy9kb3ducmV2LnhtbESPQWsCMRCF7wX/QxjBS9HsSqmyGkUs0uKpuy2eh824&#10;u7iZLEmq8d83QqHHx5v3vXnrbTS9uJLznWUF+SwDQVxb3XGj4PvrMF2C8AFZY2+ZFNzJw3Yzelpj&#10;oe2NS7pWoREJwr5ABW0IQyGlr1sy6Gd2IE7e2TqDIUnXSO3wluCml/Mse5UGO04NLQ60b6m+VD8m&#10;vZHH8lS9P9/t0b6VXa7dy2dcKDUZx90KRKAY/o//0h9awTxfwGNMI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8vgnEAAAA3AAAAA8AAAAAAAAAAAAAAAAAmAIAAGRycy9k&#10;b3ducmV2LnhtbFBLBQYAAAAABAAEAPUAAACJAwAAAAA=&#10;" filled="f" fillcolor="#8db3e2" strokeweight="2pt">
                  <v:textbox>
                    <w:txbxContent>
                      <w:p w14:paraId="16F9944C" w14:textId="77777777" w:rsidR="009502FA" w:rsidRPr="00825609" w:rsidRDefault="009502FA" w:rsidP="009C341A">
                        <w:pPr>
                          <w:spacing w:line="240" w:lineRule="auto"/>
                          <w:rPr>
                            <w:szCs w:val="20"/>
                          </w:rPr>
                        </w:pPr>
                        <w:proofErr w:type="spellStart"/>
                        <w:r w:rsidRPr="008E0F34">
                          <w:rPr>
                            <w:rFonts w:cs="Arial"/>
                            <w:bCs/>
                            <w:szCs w:val="20"/>
                            <w:lang w:val="de-DE"/>
                          </w:rPr>
                          <w:t>asram:IdentificationIdentifier</w:t>
                        </w:r>
                        <w:proofErr w:type="spellEnd"/>
                      </w:p>
                    </w:txbxContent>
                  </v:textbox>
                </v:rect>
                <v:shape id="AutoShape 8143" o:spid="_x0000_s2134" type="#_x0000_t32" style="position:absolute;left:27241;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hNsIAAADcAAAADwAAAGRycy9kb3ducmV2LnhtbERPTWvCQBC9C/6HZYTedKOEVqOriCAt&#10;hVYSRa9DdkyC2dmQ3Sbpv+8eCh4f73uzG0wtOmpdZVnBfBaBIM6trrhQcDkfp0sQziNrrC2Tgl9y&#10;sNuORxtMtO05pS7zhQgh7BJUUHrfJFK6vCSDbmYb4sDdbWvQB9gWUrfYh3BTy0UUvUqDFYeGEhs6&#10;lJQ/sh+joDtdv9+OTfd+8sU1Tj/j1Q3Nl1Ivk2G/BuFp8E/xv/tDK1jMw9pwJhw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YhNsIAAADcAAAADwAAAAAAAAAAAAAA&#10;AAChAgAAZHJzL2Rvd25yZXYueG1sUEsFBgAAAAAEAAQA+QAAAJADAAAAAA==&#10;" strokeweight="2pt"/>
                <v:shape id="AutoShape 8144" o:spid="_x0000_s2135" type="#_x0000_t32" style="position:absolute;left:27241;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qErcQAAADcAAAADwAAAGRycy9kb3ducmV2LnhtbESP3YrCMBSE7xd8h3AE79ZUEX+6RhFB&#10;FMGV6uLeHpqzbbE5KU2s9e3NguDlMDPfMPNla0rRUO0KywoG/QgEcWp1wZmCn/PmcwrCeWSNpWVS&#10;8CAHy0XnY46xtndOqDn5TAQIuxgV5N5XsZQuzcmg69uKOHh/tjbog6wzqWu8B7gp5TCKxtJgwWEh&#10;x4rWOaXX080oaI6X78mmarZHn11GyX40+0VzUKrXbVdfIDy1/h1+tXdawXAwg/8z4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qoStxAAAANwAAAAPAAAAAAAAAAAA&#10;AAAAAKECAABkcnMvZG93bnJldi54bWxQSwUGAAAAAAQABAD5AAAAkgMAAAAA&#10;" strokeweight="2pt"/>
                <v:rect id="Rechteck 6252" o:spid="_x0000_s2136" style="position:absolute;left:571;top:4286;width:5010;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E1cYA&#10;AADdAAAADwAAAGRycy9kb3ducmV2LnhtbESP3WrCQBSE7wXfYTmCN6KbBioluooI0lAK0vhzfcge&#10;k2D2bMyuSfr23UKhl8PMfMOst4OpRUetqywreFlEIIhzqysuFJxPh/kbCOeRNdaWScE3OdhuxqM1&#10;Jtr2/EVd5gsRIOwSVFB63yRSurwkg25hG+Lg3Wxr0AfZFlK32Ae4qWUcRUtpsOKwUGJD+5Lye/Y0&#10;Cvr82F1Pn+/yOLumlh/pY59dPpSaTobdCoSnwf+H/9qpVrCMX2P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iE1cYAAADdAAAADwAAAAAAAAAAAAAAAACYAgAAZHJz&#10;L2Rvd25yZXYueG1sUEsFBgAAAAAEAAQA9QAAAIsDAAAAAA==&#10;" filled="f" stroked="f">
                  <v:textbox>
                    <w:txbxContent>
                      <w:p w14:paraId="16F9944D" w14:textId="77777777" w:rsidR="009502FA" w:rsidRPr="00524BCC" w:rsidRDefault="009502FA" w:rsidP="00913FF0">
                        <w:pPr>
                          <w:jc w:val="center"/>
                          <w:rPr>
                            <w:rFonts w:cs="Arial"/>
                            <w:b/>
                            <w:sz w:val="24"/>
                            <w:szCs w:val="24"/>
                            <w:lang w:val="de-DE"/>
                          </w:rPr>
                        </w:pPr>
                        <w:r w:rsidRPr="00524BCC">
                          <w:rPr>
                            <w:rFonts w:cs="Arial"/>
                            <w:b/>
                            <w:sz w:val="24"/>
                            <w:szCs w:val="24"/>
                            <w:lang w:val="de-DE"/>
                          </w:rPr>
                          <w:t>1</w:t>
                        </w:r>
                      </w:p>
                    </w:txbxContent>
                  </v:textbox>
                </v:rect>
                <v:rect id="Rechteck 6255" o:spid="_x0000_s2137" style="position:absolute;left:26193;top:1619;width:5010;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EcocYA&#10;AADdAAAADwAAAGRycy9kb3ducmV2LnhtbESP3WrCQBSE7wu+w3IEb4puFBSJriKCNEhBGn+uD9lj&#10;Esyejdltkr59t1DwcpiZb5j1tjeVaKlxpWUF00kEgjizuuRcweV8GC9BOI+ssbJMCn7IwXYzeFtj&#10;rG3HX9SmPhcBwi5GBYX3dSylywoy6Ca2Jg7e3TYGfZBNLnWDXYCbSs6iaCENlhwWCqxpX1D2SL+N&#10;gi47tbfz54c8vd8Sy8/kuU+vR6VGw363AuGp96/wfzvRChaz+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EcocYAAADdAAAADwAAAAAAAAAAAAAAAACYAgAAZHJz&#10;L2Rvd25yZXYueG1sUEsFBgAAAAAEAAQA9QAAAIsDAAAAAA==&#10;" filled="f" stroked="f">
                  <v:textbox>
                    <w:txbxContent>
                      <w:p w14:paraId="16F9944E" w14:textId="77777777" w:rsidR="009502FA" w:rsidRDefault="009502FA" w:rsidP="00913FF0">
                        <w:pPr>
                          <w:jc w:val="right"/>
                          <w:rPr>
                            <w:rFonts w:cs="Arial"/>
                            <w:b/>
                            <w:sz w:val="24"/>
                            <w:szCs w:val="24"/>
                            <w:lang w:val="de-DE"/>
                          </w:rPr>
                        </w:pPr>
                        <w:r>
                          <w:rPr>
                            <w:rFonts w:cs="Arial"/>
                            <w:b/>
                            <w:sz w:val="24"/>
                            <w:szCs w:val="24"/>
                            <w:lang w:val="de-DE"/>
                          </w:rPr>
                          <w:t>1</w:t>
                        </w:r>
                      </w:p>
                    </w:txbxContent>
                  </v:textbox>
                </v:rect>
                <v:rect id="Rechteck 6257" o:spid="_x0000_s2138" style="position:absolute;left:26193;top:10668;width:5010;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8nTcYA&#10;AADdAAAADwAAAGRycy9kb3ducmV2LnhtbESPQWvCQBSE74L/YXlCL6VuFGpLdBURxFAEMVbPj+xr&#10;Epp9G7PbJP57Vyh4HGbmG2ax6k0lWmpcaVnBZByBIM6sLjlX8H3avn2CcB5ZY2WZFNzIwWo5HCww&#10;1rbjI7Wpz0WAsItRQeF9HUvpsoIMurGtiYP3YxuDPsgml7rBLsBNJadRNJMGSw4LBda0KSj7Tf+M&#10;gi47tJfTficPr5fE8jW5btLzl1Ivo349B+Gp98/wfzvRCmbT9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8nTcYAAADdAAAADwAAAAAAAAAAAAAAAACYAgAAZHJz&#10;L2Rvd25yZXYueG1sUEsFBgAAAAAEAAQA9QAAAIsDAAAAAA==&#10;" filled="f" stroked="f">
                  <v:textbox>
                    <w:txbxContent>
                      <w:p w14:paraId="16F9944F" w14:textId="77777777" w:rsidR="009502FA" w:rsidRDefault="009502FA" w:rsidP="00913FF0">
                        <w:pPr>
                          <w:jc w:val="right"/>
                          <w:rPr>
                            <w:rFonts w:cs="Arial"/>
                            <w:b/>
                            <w:sz w:val="24"/>
                            <w:szCs w:val="24"/>
                            <w:lang w:val="de-DE"/>
                          </w:rPr>
                        </w:pPr>
                        <w:r>
                          <w:rPr>
                            <w:rFonts w:cs="Arial"/>
                            <w:b/>
                            <w:sz w:val="24"/>
                            <w:szCs w:val="24"/>
                            <w:lang w:val="de-DE"/>
                          </w:rPr>
                          <w:t>1</w:t>
                        </w:r>
                      </w:p>
                    </w:txbxContent>
                  </v:textbox>
                </v:rect>
                <w10:anchorlock/>
              </v:group>
            </w:pict>
          </mc:Fallback>
        </mc:AlternateContent>
      </w:r>
    </w:p>
    <w:p w14:paraId="16F9900A" w14:textId="77777777" w:rsidR="00524BCC" w:rsidRDefault="00524BCC" w:rsidP="00A07FC2"/>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9012" w14:textId="77777777" w:rsidTr="00DD1805">
        <w:trPr>
          <w:cantSplit/>
          <w:trHeight w:val="330"/>
        </w:trPr>
        <w:tc>
          <w:tcPr>
            <w:tcW w:w="1056" w:type="pct"/>
            <w:shd w:val="clear" w:color="auto" w:fill="FFFFCC"/>
            <w:noWrap/>
            <w:vAlign w:val="center"/>
            <w:hideMark/>
          </w:tcPr>
          <w:p w14:paraId="16F9900B" w14:textId="77777777" w:rsidR="00A370B7" w:rsidRPr="00A370B7" w:rsidRDefault="00A370B7" w:rsidP="00524BCC">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900C" w14:textId="77777777" w:rsidR="00A370B7" w:rsidRPr="00A370B7" w:rsidRDefault="00A370B7" w:rsidP="00524BCC">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900D" w14:textId="77777777" w:rsidR="00A370B7" w:rsidRPr="00A370B7" w:rsidRDefault="00A370B7" w:rsidP="00524BCC">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900E" w14:textId="77777777" w:rsidR="00A370B7" w:rsidRPr="00A370B7" w:rsidRDefault="00A370B7" w:rsidP="00524BCC">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900F" w14:textId="77777777" w:rsidR="00A370B7" w:rsidRPr="00A370B7" w:rsidRDefault="00A370B7" w:rsidP="00524BCC">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9010" w14:textId="77777777" w:rsidR="00A370B7" w:rsidRPr="00A370B7" w:rsidRDefault="00A370B7" w:rsidP="00524BCC">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9011" w14:textId="77777777" w:rsidR="00A370B7" w:rsidRPr="00A370B7" w:rsidRDefault="00A370B7" w:rsidP="00524BCC">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901A" w14:textId="77777777" w:rsidTr="00B2672A">
        <w:trPr>
          <w:cantSplit/>
          <w:trHeight w:val="315"/>
        </w:trPr>
        <w:tc>
          <w:tcPr>
            <w:tcW w:w="1056" w:type="pct"/>
            <w:shd w:val="clear" w:color="auto" w:fill="C00000"/>
            <w:noWrap/>
            <w:vAlign w:val="center"/>
            <w:hideMark/>
          </w:tcPr>
          <w:p w14:paraId="16F99013"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asram:IdentificationIdentifier</w:t>
            </w:r>
          </w:p>
        </w:tc>
        <w:tc>
          <w:tcPr>
            <w:tcW w:w="453" w:type="pct"/>
            <w:shd w:val="clear" w:color="auto" w:fill="C00000"/>
            <w:vAlign w:val="center"/>
            <w:hideMark/>
          </w:tcPr>
          <w:p w14:paraId="16F99014"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9015"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20</w:t>
            </w:r>
          </w:p>
        </w:tc>
        <w:tc>
          <w:tcPr>
            <w:tcW w:w="352" w:type="pct"/>
            <w:shd w:val="clear" w:color="auto" w:fill="C00000"/>
            <w:noWrap/>
            <w:vAlign w:val="center"/>
            <w:hideMark/>
          </w:tcPr>
          <w:p w14:paraId="16F99016"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955" w:type="pct"/>
            <w:shd w:val="clear" w:color="auto" w:fill="C00000"/>
            <w:noWrap/>
            <w:vAlign w:val="center"/>
            <w:hideMark/>
          </w:tcPr>
          <w:p w14:paraId="16F99017"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TOF</w:t>
            </w:r>
          </w:p>
        </w:tc>
        <w:tc>
          <w:tcPr>
            <w:tcW w:w="301" w:type="pct"/>
            <w:shd w:val="clear" w:color="auto" w:fill="C00000"/>
            <w:noWrap/>
            <w:vAlign w:val="center"/>
            <w:hideMark/>
          </w:tcPr>
          <w:p w14:paraId="16F99018" w14:textId="77777777" w:rsidR="00A370B7" w:rsidRPr="00B2672A" w:rsidRDefault="00A370B7" w:rsidP="00524BCC">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M</w:t>
            </w:r>
          </w:p>
        </w:tc>
        <w:tc>
          <w:tcPr>
            <w:tcW w:w="1481" w:type="pct"/>
            <w:shd w:val="clear" w:color="auto" w:fill="C00000"/>
            <w:vAlign w:val="center"/>
          </w:tcPr>
          <w:p w14:paraId="16F99019" w14:textId="77777777" w:rsidR="00A370B7" w:rsidRPr="00B2672A" w:rsidRDefault="00524BCC" w:rsidP="00524BCC">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Customer</w:t>
            </w:r>
            <w:r w:rsidR="006D1646" w:rsidRPr="00B2672A">
              <w:rPr>
                <w:rFonts w:eastAsia="Times New Roman"/>
                <w:color w:val="FFFFFF" w:themeColor="background1"/>
                <w:sz w:val="16"/>
                <w:lang w:val="de-DE" w:eastAsia="de-DE"/>
              </w:rPr>
              <w:t xml:space="preserve"> </w:t>
            </w:r>
            <w:r w:rsidRPr="00B2672A">
              <w:rPr>
                <w:rFonts w:eastAsia="Times New Roman"/>
                <w:color w:val="FFFFFF" w:themeColor="background1"/>
                <w:sz w:val="16"/>
                <w:lang w:val="de-DE" w:eastAsia="de-DE"/>
              </w:rPr>
              <w:t>Plant</w:t>
            </w:r>
            <w:r w:rsidR="006D1646" w:rsidRPr="00B2672A">
              <w:rPr>
                <w:rFonts w:eastAsia="Times New Roman"/>
                <w:color w:val="FFFFFF" w:themeColor="background1"/>
                <w:sz w:val="16"/>
                <w:lang w:val="de-DE" w:eastAsia="de-DE"/>
              </w:rPr>
              <w:t xml:space="preserve"> </w:t>
            </w:r>
            <w:r w:rsidRPr="00B2672A">
              <w:rPr>
                <w:rFonts w:eastAsia="Times New Roman"/>
                <w:color w:val="FFFFFF" w:themeColor="background1"/>
                <w:sz w:val="16"/>
                <w:lang w:val="de-DE" w:eastAsia="de-DE"/>
              </w:rPr>
              <w:t>Code:</w:t>
            </w:r>
          </w:p>
        </w:tc>
      </w:tr>
      <w:tr w:rsidR="00A370B7" w:rsidRPr="00AD4FE7" w14:paraId="16F99022" w14:textId="77777777" w:rsidTr="00B2672A">
        <w:trPr>
          <w:cantSplit/>
          <w:trHeight w:val="315"/>
        </w:trPr>
        <w:tc>
          <w:tcPr>
            <w:tcW w:w="1056" w:type="pct"/>
            <w:shd w:val="clear" w:color="auto" w:fill="C00000"/>
            <w:noWrap/>
            <w:vAlign w:val="center"/>
            <w:hideMark/>
          </w:tcPr>
          <w:p w14:paraId="16F9901B" w14:textId="77777777" w:rsidR="00A370B7" w:rsidRPr="00B2672A" w:rsidRDefault="00A370B7" w:rsidP="00524BCC">
            <w:pPr>
              <w:spacing w:line="240" w:lineRule="auto"/>
              <w:rPr>
                <w:rFonts w:eastAsia="Times New Roman" w:cs="Arial"/>
                <w:bCs/>
                <w:color w:val="FFFFFF" w:themeColor="background1"/>
                <w:sz w:val="16"/>
                <w:szCs w:val="20"/>
                <w:lang w:eastAsia="de-DE"/>
              </w:rPr>
            </w:pPr>
            <w:r w:rsidRPr="00B2672A">
              <w:rPr>
                <w:rFonts w:eastAsia="Times New Roman" w:cs="Arial"/>
                <w:bCs/>
                <w:color w:val="FFFFFF" w:themeColor="background1"/>
                <w:sz w:val="16"/>
                <w:szCs w:val="20"/>
                <w:lang w:eastAsia="de-DE"/>
              </w:rPr>
              <w:t>asram:</w:t>
            </w:r>
            <w:r w:rsidRPr="00B2672A">
              <w:rPr>
                <w:rFonts w:cs="Arial"/>
                <w:bCs/>
                <w:color w:val="FFFFFF" w:themeColor="background1"/>
                <w:sz w:val="16"/>
                <w:szCs w:val="20"/>
              </w:rPr>
              <w:t>NameText</w:t>
            </w:r>
          </w:p>
        </w:tc>
        <w:tc>
          <w:tcPr>
            <w:tcW w:w="453" w:type="pct"/>
            <w:shd w:val="clear" w:color="auto" w:fill="C00000"/>
            <w:vAlign w:val="center"/>
            <w:hideMark/>
          </w:tcPr>
          <w:p w14:paraId="16F9901C"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901D"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20</w:t>
            </w:r>
          </w:p>
        </w:tc>
        <w:tc>
          <w:tcPr>
            <w:tcW w:w="352" w:type="pct"/>
            <w:shd w:val="clear" w:color="auto" w:fill="C00000"/>
            <w:noWrap/>
            <w:vAlign w:val="center"/>
            <w:hideMark/>
          </w:tcPr>
          <w:p w14:paraId="16F9901E" w14:textId="77777777" w:rsidR="00A370B7" w:rsidRPr="00B2672A" w:rsidRDefault="00A370B7" w:rsidP="00524BCC">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955" w:type="pct"/>
            <w:shd w:val="clear" w:color="auto" w:fill="C00000"/>
            <w:noWrap/>
            <w:vAlign w:val="center"/>
            <w:hideMark/>
          </w:tcPr>
          <w:p w14:paraId="16F9901F" w14:textId="77777777" w:rsidR="00A370B7" w:rsidRPr="00B2672A" w:rsidRDefault="00FC365E" w:rsidP="00524BCC">
            <w:pPr>
              <w:spacing w:line="240" w:lineRule="auto"/>
              <w:rPr>
                <w:rFonts w:eastAsia="Times New Roman" w:cs="Arial"/>
                <w:color w:val="FFFFFF" w:themeColor="background1"/>
                <w:sz w:val="16"/>
                <w:szCs w:val="20"/>
                <w:lang w:val="de-DE" w:eastAsia="de-DE"/>
              </w:rPr>
            </w:pPr>
            <w:r w:rsidRPr="00B2672A">
              <w:rPr>
                <w:rFonts w:cs="Arial"/>
                <w:color w:val="FFFFFF" w:themeColor="background1"/>
                <w:sz w:val="16"/>
                <w:szCs w:val="20"/>
              </w:rPr>
              <w:t>Airplane Inc. Site 1</w:t>
            </w:r>
          </w:p>
        </w:tc>
        <w:tc>
          <w:tcPr>
            <w:tcW w:w="301" w:type="pct"/>
            <w:shd w:val="clear" w:color="auto" w:fill="C00000"/>
            <w:noWrap/>
            <w:vAlign w:val="center"/>
            <w:hideMark/>
          </w:tcPr>
          <w:p w14:paraId="16F99020" w14:textId="77777777" w:rsidR="00A370B7" w:rsidRPr="00B2672A" w:rsidRDefault="00A370B7" w:rsidP="00524BCC">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M</w:t>
            </w:r>
          </w:p>
        </w:tc>
        <w:tc>
          <w:tcPr>
            <w:tcW w:w="1481" w:type="pct"/>
            <w:shd w:val="clear" w:color="auto" w:fill="C00000"/>
            <w:vAlign w:val="center"/>
          </w:tcPr>
          <w:p w14:paraId="16F99021" w14:textId="77777777" w:rsidR="00A370B7" w:rsidRPr="00B2672A" w:rsidRDefault="00A370B7" w:rsidP="00524BCC">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Customer</w:t>
            </w:r>
            <w:r w:rsidR="006D1646" w:rsidRPr="00B2672A">
              <w:rPr>
                <w:rFonts w:eastAsia="Times New Roman"/>
                <w:color w:val="FFFFFF" w:themeColor="background1"/>
                <w:sz w:val="16"/>
                <w:lang w:val="de-DE" w:eastAsia="de-DE"/>
              </w:rPr>
              <w:t xml:space="preserve"> </w:t>
            </w:r>
            <w:r w:rsidRPr="00B2672A">
              <w:rPr>
                <w:rFonts w:eastAsia="Times New Roman"/>
                <w:color w:val="FFFFFF" w:themeColor="background1"/>
                <w:sz w:val="16"/>
                <w:lang w:val="de-DE" w:eastAsia="de-DE"/>
              </w:rPr>
              <w:t>Plant</w:t>
            </w:r>
            <w:r w:rsidR="006D1646" w:rsidRPr="00B2672A">
              <w:rPr>
                <w:rFonts w:eastAsia="Times New Roman"/>
                <w:color w:val="FFFFFF" w:themeColor="background1"/>
                <w:sz w:val="16"/>
                <w:lang w:val="de-DE" w:eastAsia="de-DE"/>
              </w:rPr>
              <w:t xml:space="preserve"> </w:t>
            </w:r>
            <w:r w:rsidRPr="00B2672A">
              <w:rPr>
                <w:rFonts w:eastAsia="Times New Roman"/>
                <w:color w:val="FFFFFF" w:themeColor="background1"/>
                <w:sz w:val="16"/>
                <w:lang w:val="de-DE" w:eastAsia="de-DE"/>
              </w:rPr>
              <w:t>Name</w:t>
            </w:r>
          </w:p>
        </w:tc>
      </w:tr>
    </w:tbl>
    <w:p w14:paraId="16F99023" w14:textId="77777777" w:rsidR="00524BCC" w:rsidRDefault="00524BCC" w:rsidP="0076285D"/>
    <w:p w14:paraId="16F99024" w14:textId="77777777" w:rsidR="00524BCC" w:rsidRDefault="00524BCC">
      <w:pPr>
        <w:spacing w:line="240" w:lineRule="auto"/>
      </w:pPr>
      <w:r>
        <w:br w:type="page"/>
      </w:r>
    </w:p>
    <w:p w14:paraId="16F99025" w14:textId="77777777" w:rsidR="0076285D" w:rsidRDefault="0076285D" w:rsidP="0076285D"/>
    <w:p w14:paraId="16F99026" w14:textId="77777777" w:rsidR="0076285D" w:rsidRPr="00C7140E" w:rsidRDefault="0076285D" w:rsidP="0076285D">
      <w:pPr>
        <w:pStyle w:val="berschrift3"/>
      </w:pPr>
      <w:bookmarkStart w:id="103" w:name="_Toc347482229"/>
      <w:r w:rsidRPr="00C7140E">
        <w:t>asram:UltimateShipToCITradeParty</w:t>
      </w:r>
      <w:bookmarkEnd w:id="103"/>
    </w:p>
    <w:p w14:paraId="16F99027" w14:textId="77777777" w:rsidR="00361366" w:rsidRPr="00361366" w:rsidRDefault="00361366" w:rsidP="00361366"/>
    <w:p w14:paraId="16F99028" w14:textId="77777777" w:rsidR="0076285D" w:rsidRDefault="00361366" w:rsidP="0076285D">
      <w:r>
        <w:rPr>
          <w:noProof/>
          <w:lang w:eastAsia="zh-TW"/>
        </w:rPr>
        <mc:AlternateContent>
          <mc:Choice Requires="wpg">
            <w:drawing>
              <wp:inline distT="0" distB="0" distL="0" distR="0" wp14:anchorId="16F9923E" wp14:editId="16F9923F">
                <wp:extent cx="5350510" cy="527050"/>
                <wp:effectExtent l="0" t="0" r="21590" b="6350"/>
                <wp:docPr id="6271" name="Gruppieren 6271"/>
                <wp:cNvGraphicFramePr/>
                <a:graphic xmlns:a="http://schemas.openxmlformats.org/drawingml/2006/main">
                  <a:graphicData uri="http://schemas.microsoft.com/office/word/2010/wordprocessingGroup">
                    <wpg:wgp>
                      <wpg:cNvGrpSpPr/>
                      <wpg:grpSpPr>
                        <a:xfrm>
                          <a:off x="0" y="0"/>
                          <a:ext cx="5350510" cy="527050"/>
                          <a:chOff x="0" y="0"/>
                          <a:chExt cx="5350510" cy="527050"/>
                        </a:xfrm>
                      </wpg:grpSpPr>
                      <wps:wsp>
                        <wps:cNvPr id="6270" name="Rechteck 6270"/>
                        <wps:cNvSpPr>
                          <a:spLocks noChangeArrowheads="1"/>
                        </wps:cNvSpPr>
                        <wps:spPr bwMode="auto">
                          <a:xfrm>
                            <a:off x="3056255" y="228600"/>
                            <a:ext cx="501015" cy="29845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0" w14:textId="77777777" w:rsidR="009502FA" w:rsidRDefault="009502FA" w:rsidP="001A3513">
                              <w:pPr>
                                <w:jc w:val="right"/>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203" name="Rectangle 8127"/>
                        <wps:cNvSpPr>
                          <a:spLocks noChangeArrowheads="1"/>
                        </wps:cNvSpPr>
                        <wps:spPr bwMode="auto">
                          <a:xfrm>
                            <a:off x="419100" y="0"/>
                            <a:ext cx="2359025" cy="344805"/>
                          </a:xfrm>
                          <a:prstGeom prst="rect">
                            <a:avLst/>
                          </a:prstGeom>
                          <a:solidFill>
                            <a:srgbClr val="8DB3E2"/>
                          </a:solidFill>
                          <a:ln w="25400">
                            <a:solidFill>
                              <a:srgbClr val="000000"/>
                            </a:solidFill>
                            <a:miter lim="800000"/>
                            <a:headEnd/>
                            <a:tailEnd/>
                          </a:ln>
                        </wps:spPr>
                        <wps:txbx>
                          <w:txbxContent>
                            <w:p w14:paraId="16F99451" w14:textId="77777777" w:rsidR="009502FA" w:rsidRPr="00D655C4" w:rsidRDefault="009502FA" w:rsidP="0076285D">
                              <w:pPr>
                                <w:spacing w:line="240" w:lineRule="auto"/>
                                <w:rPr>
                                  <w:szCs w:val="24"/>
                                </w:rPr>
                              </w:pPr>
                              <w:proofErr w:type="spellStart"/>
                              <w:proofErr w:type="gramStart"/>
                              <w:r w:rsidRPr="00D655C4">
                                <w:rPr>
                                  <w:rFonts w:cs="Arial"/>
                                  <w:b/>
                                  <w:bCs/>
                                  <w:szCs w:val="20"/>
                                </w:rPr>
                                <w:t>asram</w:t>
                              </w:r>
                              <w:proofErr w:type="spellEnd"/>
                              <w:r w:rsidRPr="00D655C4">
                                <w:rPr>
                                  <w:rFonts w:cs="Arial"/>
                                  <w:b/>
                                  <w:bCs/>
                                  <w:szCs w:val="20"/>
                                </w:rPr>
                                <w:t>:</w:t>
                              </w:r>
                              <w:proofErr w:type="spellStart"/>
                              <w:proofErr w:type="gramEnd"/>
                              <w:r w:rsidRPr="0076285D">
                                <w:rPr>
                                  <w:rFonts w:cs="Arial"/>
                                  <w:b/>
                                  <w:bCs/>
                                  <w:szCs w:val="20"/>
                                  <w:lang w:val="de-DE"/>
                                </w:rPr>
                                <w:t>UltimateShipToCITradeParty</w:t>
                              </w:r>
                              <w:proofErr w:type="spellEnd"/>
                            </w:p>
                          </w:txbxContent>
                        </wps:txbx>
                        <wps:bodyPr rot="0" vert="horz" wrap="square" lIns="91440" tIns="45720" rIns="91440" bIns="45720" anchor="t" anchorCtr="0" upright="1">
                          <a:noAutofit/>
                        </wps:bodyPr>
                      </wps:wsp>
                      <wps:wsp>
                        <wps:cNvPr id="204" name="Rectangle 8128"/>
                        <wps:cNvSpPr>
                          <a:spLocks noChangeArrowheads="1"/>
                        </wps:cNvSpPr>
                        <wps:spPr bwMode="auto">
                          <a:xfrm>
                            <a:off x="279082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05" name="Rectangle 8129"/>
                        <wps:cNvSpPr>
                          <a:spLocks noChangeArrowheads="1"/>
                        </wps:cNvSpPr>
                        <wps:spPr bwMode="auto">
                          <a:xfrm>
                            <a:off x="3552825" y="0"/>
                            <a:ext cx="17976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52" w14:textId="77777777" w:rsidR="009502FA" w:rsidRPr="00D655C4" w:rsidRDefault="009502FA" w:rsidP="0076285D">
                              <w:pPr>
                                <w:spacing w:line="240" w:lineRule="auto"/>
                              </w:pPr>
                              <w:proofErr w:type="spellStart"/>
                              <w:r w:rsidRPr="00D655C4">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206" name="AutoShape 8130"/>
                        <wps:cNvCnPr>
                          <a:cxnSpLocks noChangeShapeType="1"/>
                        </wps:cNvCnPr>
                        <wps:spPr bwMode="auto">
                          <a:xfrm>
                            <a:off x="298132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7" name="AutoShape 8131"/>
                        <wps:cNvCnPr>
                          <a:cxnSpLocks noChangeShapeType="1"/>
                        </wps:cNvCnPr>
                        <wps:spPr bwMode="auto">
                          <a:xfrm>
                            <a:off x="278130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67" name="Rechteck 6267"/>
                        <wps:cNvSpPr>
                          <a:spLocks noChangeArrowheads="1"/>
                        </wps:cNvSpPr>
                        <wps:spPr bwMode="auto">
                          <a:xfrm>
                            <a:off x="0" y="57150"/>
                            <a:ext cx="5010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3" w14:textId="77777777" w:rsidR="009502FA" w:rsidRDefault="009502FA" w:rsidP="00361366">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71" o:spid="_x0000_s2139" style="width:421.3pt;height:41.5pt;mso-position-horizontal-relative:char;mso-position-vertical-relative:line" coordsize="53505,5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">
                <v:rect id="Rechteck 6270" o:spid="_x0000_s2140" style="position:absolute;left:30562;top:2286;width:5010;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PjWcQA&#10;AADdAAAADwAAAGRycy9kb3ducmV2LnhtbERPy2qDQBTdF/IPww1kU5qxLmywmYQghEophJrH+uLc&#10;qtS5o85E7d93FoUuD+e93c+mFSMNrrGs4HkdgSAurW64UnA5H582IJxH1thaJgU/5GC/WzxsMdV2&#10;4k8aC1+JEMIuRQW1910qpStrMujWtiMO3JcdDPoAh0rqAacQbloZR1EiDTYcGmrsKKup/C7uRsFU&#10;nsbb+eNNnh5vueU+77Pi+q7UajkfXkF4mv2/+M+dawVJ/BL2hzfh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D41nEAAAA3QAAAA8AAAAAAAAAAAAAAAAAmAIAAGRycy9k&#10;b3ducmV2LnhtbFBLBQYAAAAABAAEAPUAAACJAwAAAAA=&#10;" filled="f" stroked="f">
                  <v:textbox>
                    <w:txbxContent>
                      <w:p w14:paraId="16F99450" w14:textId="77777777" w:rsidR="009502FA" w:rsidRDefault="009502FA" w:rsidP="001A3513">
                        <w:pPr>
                          <w:jc w:val="right"/>
                          <w:rPr>
                            <w:rFonts w:cs="Arial"/>
                            <w:b/>
                            <w:color w:val="C00000"/>
                            <w:sz w:val="24"/>
                            <w:szCs w:val="24"/>
                            <w:lang w:val="de-DE"/>
                          </w:rPr>
                        </w:pPr>
                        <w:r>
                          <w:rPr>
                            <w:rFonts w:cs="Arial"/>
                            <w:b/>
                            <w:color w:val="C00000"/>
                            <w:sz w:val="24"/>
                            <w:szCs w:val="24"/>
                            <w:lang w:val="de-DE"/>
                          </w:rPr>
                          <w:t>1</w:t>
                        </w:r>
                      </w:p>
                    </w:txbxContent>
                  </v:textbox>
                </v:rect>
                <v:rect id="Rectangle 8127" o:spid="_x0000_s2141" style="position:absolute;left:4191;width:2359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gFsQA&#10;AADcAAAADwAAAGRycy9kb3ducmV2LnhtbESPzWrDMBCE74G8g9hCb4lcF0riRgklIWB6CDQJ9Lq1&#10;tpaptTKW/FM/fVQo5DjMzDfMZjfaWvTU+sqxgqdlAoK4cLriUsH1clysQPiArLF2TAp+ycNuO59t&#10;MNNu4A/qz6EUEcI+QwUmhCaT0heGLPqla4ij9+1aiyHKtpS6xSHCbS3TJHmRFiuOCwYb2hsqfs6d&#10;VXDoPs1xcsa/n6ia9Be6/TrNlXp8GN9eQQQawz383861gjR5hr8z8Qj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EYBbEAAAA3AAAAA8AAAAAAAAAAAAAAAAAmAIAAGRycy9k&#10;b3ducmV2LnhtbFBLBQYAAAAABAAEAPUAAACJAwAAAAA=&#10;" fillcolor="#8db3e2" strokeweight="2pt">
                  <v:textbox>
                    <w:txbxContent>
                      <w:p w14:paraId="16F99451" w14:textId="77777777" w:rsidR="009502FA" w:rsidRPr="00D655C4" w:rsidRDefault="009502FA" w:rsidP="0076285D">
                        <w:pPr>
                          <w:spacing w:line="240" w:lineRule="auto"/>
                          <w:rPr>
                            <w:szCs w:val="24"/>
                          </w:rPr>
                        </w:pPr>
                        <w:proofErr w:type="spellStart"/>
                        <w:proofErr w:type="gramStart"/>
                        <w:r w:rsidRPr="00D655C4">
                          <w:rPr>
                            <w:rFonts w:cs="Arial"/>
                            <w:b/>
                            <w:bCs/>
                            <w:szCs w:val="20"/>
                          </w:rPr>
                          <w:t>asram</w:t>
                        </w:r>
                        <w:proofErr w:type="spellEnd"/>
                        <w:r w:rsidRPr="00D655C4">
                          <w:rPr>
                            <w:rFonts w:cs="Arial"/>
                            <w:b/>
                            <w:bCs/>
                            <w:szCs w:val="20"/>
                          </w:rPr>
                          <w:t>:</w:t>
                        </w:r>
                        <w:proofErr w:type="spellStart"/>
                        <w:proofErr w:type="gramEnd"/>
                        <w:r w:rsidRPr="0076285D">
                          <w:rPr>
                            <w:rFonts w:cs="Arial"/>
                            <w:b/>
                            <w:bCs/>
                            <w:szCs w:val="20"/>
                            <w:lang w:val="de-DE"/>
                          </w:rPr>
                          <w:t>UltimateShipToCITradeParty</w:t>
                        </w:r>
                        <w:proofErr w:type="spellEnd"/>
                      </w:p>
                    </w:txbxContent>
                  </v:textbox>
                </v:rect>
                <v:rect id="Rectangle 8128" o:spid="_x0000_s2142" style="position:absolute;left:27908;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atMQA&#10;AADcAAAADwAAAGRycy9kb3ducmV2LnhtbESPQWsCMRSE7wX/Q3iCN812qa2sRpFCqSBCte39sXnu&#10;Lt28rElWY399Iwg9DjPzDbNYRdOKMznfWFbwOMlAEJdWN1wp+Pp8G89A+ICssbVMCq7kYbUcPCyw&#10;0PbCezofQiUShH2BCuoQukJKX9Zk0E9sR5y8o3UGQ5KuktrhJcFNK/Mse5YGG04LNXb0WlP5c+iN&#10;gm437d9fTlv3+z3rP0rcRhvyqNRoGNdzEIFi+A/f2xutIM+e4HYmH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BWrTEAAAA3AAAAA8AAAAAAAAAAAAAAAAAmAIAAGRycy9k&#10;b3ducmV2LnhtbFBLBQYAAAAABAAEAPUAAACJAwAAAAA=&#10;" strokeweight="2pt"/>
                <v:rect id="Rectangle 8129" o:spid="_x0000_s2143" style="position:absolute;left:35528;width:179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sTOMUA&#10;AADcAAAADwAAAGRycy9kb3ducmV2LnhtbESPQWsCMRCF7wX/Q5hCL0WzK22V1ShiKZWeuqt4Hjbj&#10;7tLNZEmixn/fCIUeH2/e9+Yt19H04kLOd5YV5JMMBHFtdceNgsP+YzwH4QOyxt4yKbiRh/Vq9LDE&#10;Qtsrl3SpQiMShH2BCtoQhkJKX7dk0E/sQJy8k3UGQ5KukdrhNcFNL6dZ9iYNdpwaWhxo21L9U51N&#10;eiOP5bH6fL7ZL/tedrl2L99xptTTY9wsQASK4f/4L73TCqbZK9zHJ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xM4xQAAANwAAAAPAAAAAAAAAAAAAAAAAJgCAABkcnMv&#10;ZG93bnJldi54bWxQSwUGAAAAAAQABAD1AAAAigMAAAAA&#10;" filled="f" fillcolor="#8db3e2" strokeweight="2pt">
                  <v:textbox>
                    <w:txbxContent>
                      <w:p w14:paraId="16F99452" w14:textId="77777777" w:rsidR="009502FA" w:rsidRPr="00D655C4" w:rsidRDefault="009502FA" w:rsidP="0076285D">
                        <w:pPr>
                          <w:spacing w:line="240" w:lineRule="auto"/>
                        </w:pPr>
                        <w:proofErr w:type="spellStart"/>
                        <w:r w:rsidRPr="00D655C4">
                          <w:rPr>
                            <w:rFonts w:cs="Arial"/>
                            <w:bCs/>
                            <w:szCs w:val="20"/>
                            <w:lang w:val="de-DE"/>
                          </w:rPr>
                          <w:t>asram:IdentificationIdentifier</w:t>
                        </w:r>
                        <w:proofErr w:type="spellEnd"/>
                      </w:p>
                    </w:txbxContent>
                  </v:textbox>
                </v:rect>
                <v:shape id="AutoShape 8130" o:spid="_x0000_s2144" type="#_x0000_t32" style="position:absolute;left:29813;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yGAsUAAADcAAAADwAAAGRycy9kb3ducmV2LnhtbESPQWvCQBSE70L/w/IKvemmEtI2dRUR&#10;pCLUECt6fWRfk9Ds25Bdk/jvu0Khx2FmvmEWq9E0oqfO1ZYVPM8iEMSF1TWXCk5f2+krCOeRNTaW&#10;ScGNHKyWD5MFptoOnFN/9KUIEHYpKqi8b1MpXVGRQTezLXHwvm1n0AfZlVJ3OAS4aeQ8ihJpsOaw&#10;UGFLm4qKn+PVKOiz8+Fl2/YfmS/Pcb6P3y5oPpV6ehzX7yA8jf4//NfeaQXzKIH7mXAE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yGAsUAAADcAAAADwAAAAAAAAAA&#10;AAAAAAChAgAAZHJzL2Rvd25yZXYueG1sUEsFBgAAAAAEAAQA+QAAAJMDAAAAAA==&#10;" strokeweight="2pt"/>
                <v:shape id="AutoShape 8131" o:spid="_x0000_s2145" type="#_x0000_t32" style="position:absolute;left:27813;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AjmcUAAADcAAAADwAAAGRycy9kb3ducmV2LnhtbESPQWvCQBSE74X+h+UVequbSjA2dRUR&#10;pCLYECt6fWRfk9Ds25Bdk/Tfd4WCx2FmvmEWq9E0oqfO1ZYVvE4iEMSF1TWXCk5f25c5COeRNTaW&#10;ScEvOVgtHx8WmGo7cE790ZciQNilqKDyvk2ldEVFBt3EtsTB+7adQR9kV0rd4RDgppHTKJpJgzWH&#10;hQpb2lRU/ByvRkGfnT+Tbdt/ZL48x/k+frugOSj1/DSu30F4Gv09/N/eaQXTKIHbmXA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6AjmcUAAADcAAAADwAAAAAAAAAA&#10;AAAAAAChAgAAZHJzL2Rvd25yZXYueG1sUEsFBgAAAAAEAAQA+QAAAJMDAAAAAA==&#10;" strokeweight="2pt"/>
                <v:rect id="Rechteck 6267" o:spid="_x0000_s2146" style="position:absolute;top:571;width:501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t8MYA&#10;AADdAAAADwAAAGRycy9kb3ducmV2LnhtbESPT2vCQBTE7wW/w/IEL0U39ZBKdBURpKEUpPHP+ZF9&#10;JsHs25hdk/TbdwsFj8PM/IZZbQZTi45aV1lW8DaLQBDnVldcKDgd99MFCOeRNdaWScEPOdisRy8r&#10;TLTt+Zu6zBciQNglqKD0vkmkdHlJBt3MNsTBu9rWoA+yLaRusQ9wU8t5FMXSYMVhocSGdiXlt+xh&#10;FPT5obscvz7k4fWSWr6n9112/lRqMh62SxCeBv8M/7dTrSCex+/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t8MYAAADdAAAADwAAAAAAAAAAAAAAAACYAgAAZHJz&#10;L2Rvd25yZXYueG1sUEsFBgAAAAAEAAQA9QAAAIsDAAAAAA==&#10;" filled="f" stroked="f">
                  <v:textbox>
                    <w:txbxContent>
                      <w:p w14:paraId="16F99453" w14:textId="77777777" w:rsidR="009502FA" w:rsidRDefault="009502FA" w:rsidP="00361366">
                        <w:pPr>
                          <w:rPr>
                            <w:rFonts w:cs="Arial"/>
                            <w:b/>
                            <w:sz w:val="24"/>
                            <w:szCs w:val="24"/>
                            <w:lang w:val="de-DE"/>
                          </w:rPr>
                        </w:pPr>
                        <w:r>
                          <w:rPr>
                            <w:rFonts w:cs="Arial"/>
                            <w:b/>
                            <w:sz w:val="24"/>
                            <w:szCs w:val="24"/>
                            <w:lang w:val="de-DE"/>
                          </w:rPr>
                          <w:t>0..1</w:t>
                        </w:r>
                      </w:p>
                    </w:txbxContent>
                  </v:textbox>
                </v:rect>
                <w10:anchorlock/>
              </v:group>
            </w:pict>
          </mc:Fallback>
        </mc:AlternateContent>
      </w:r>
    </w:p>
    <w:p w14:paraId="16F99029" w14:textId="77777777" w:rsidR="0076285D" w:rsidRDefault="0076285D" w:rsidP="0076285D"/>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9031" w14:textId="77777777" w:rsidTr="009A7DB3">
        <w:trPr>
          <w:cantSplit/>
          <w:trHeight w:val="330"/>
        </w:trPr>
        <w:tc>
          <w:tcPr>
            <w:tcW w:w="1056" w:type="pct"/>
            <w:shd w:val="clear" w:color="auto" w:fill="FFFFCC"/>
            <w:noWrap/>
            <w:vAlign w:val="center"/>
            <w:hideMark/>
          </w:tcPr>
          <w:p w14:paraId="16F9902A" w14:textId="77777777" w:rsidR="00A370B7" w:rsidRPr="00A370B7" w:rsidRDefault="00A370B7" w:rsidP="00361366">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902B" w14:textId="77777777" w:rsidR="00A370B7" w:rsidRPr="00A370B7" w:rsidRDefault="00A370B7" w:rsidP="00361366">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902C" w14:textId="77777777" w:rsidR="00A370B7" w:rsidRPr="00A370B7" w:rsidRDefault="00A370B7" w:rsidP="00361366">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902D" w14:textId="77777777" w:rsidR="00A370B7" w:rsidRPr="00A370B7" w:rsidRDefault="00A370B7" w:rsidP="00361366">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902E" w14:textId="77777777" w:rsidR="00A370B7" w:rsidRPr="00A370B7" w:rsidRDefault="00A370B7" w:rsidP="00361366">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902F" w14:textId="77777777" w:rsidR="00A370B7" w:rsidRPr="00A370B7" w:rsidRDefault="00A370B7" w:rsidP="00361366">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9030" w14:textId="77777777" w:rsidR="00A370B7" w:rsidRPr="00A370B7" w:rsidRDefault="00A370B7" w:rsidP="00361366">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903D" w14:textId="77777777" w:rsidTr="00B2672A">
        <w:trPr>
          <w:cantSplit/>
          <w:trHeight w:val="315"/>
        </w:trPr>
        <w:tc>
          <w:tcPr>
            <w:tcW w:w="1056" w:type="pct"/>
            <w:shd w:val="clear" w:color="auto" w:fill="C00000"/>
            <w:noWrap/>
            <w:vAlign w:val="center"/>
            <w:hideMark/>
          </w:tcPr>
          <w:p w14:paraId="16F99032" w14:textId="77777777" w:rsidR="00A370B7" w:rsidRPr="00B2672A" w:rsidRDefault="00A370B7" w:rsidP="00361366">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asram:IdentificationIdentifier</w:t>
            </w:r>
          </w:p>
        </w:tc>
        <w:tc>
          <w:tcPr>
            <w:tcW w:w="453" w:type="pct"/>
            <w:shd w:val="clear" w:color="auto" w:fill="C00000"/>
            <w:vAlign w:val="center"/>
            <w:hideMark/>
          </w:tcPr>
          <w:p w14:paraId="16F99033" w14:textId="77777777" w:rsidR="00A370B7" w:rsidRPr="00B2672A" w:rsidRDefault="00A370B7" w:rsidP="00361366">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9034" w14:textId="77777777" w:rsidR="00A370B7" w:rsidRPr="00B2672A" w:rsidRDefault="00A370B7" w:rsidP="00361366">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20</w:t>
            </w:r>
          </w:p>
        </w:tc>
        <w:tc>
          <w:tcPr>
            <w:tcW w:w="352" w:type="pct"/>
            <w:shd w:val="clear" w:color="auto" w:fill="C00000"/>
            <w:noWrap/>
            <w:vAlign w:val="center"/>
            <w:hideMark/>
          </w:tcPr>
          <w:p w14:paraId="16F99035" w14:textId="77777777" w:rsidR="00A370B7" w:rsidRPr="00B2672A" w:rsidRDefault="00A370B7" w:rsidP="00361366">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5</w:t>
            </w:r>
          </w:p>
        </w:tc>
        <w:tc>
          <w:tcPr>
            <w:tcW w:w="955" w:type="pct"/>
            <w:shd w:val="clear" w:color="auto" w:fill="C00000"/>
            <w:noWrap/>
            <w:vAlign w:val="center"/>
            <w:hideMark/>
          </w:tcPr>
          <w:p w14:paraId="16F99036" w14:textId="77777777" w:rsidR="00A370B7" w:rsidRPr="00B2672A" w:rsidRDefault="00A370B7" w:rsidP="00361366">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TOF</w:t>
            </w:r>
          </w:p>
        </w:tc>
        <w:tc>
          <w:tcPr>
            <w:tcW w:w="301" w:type="pct"/>
            <w:shd w:val="clear" w:color="auto" w:fill="C00000"/>
            <w:noWrap/>
            <w:vAlign w:val="center"/>
            <w:hideMark/>
          </w:tcPr>
          <w:p w14:paraId="16F99037" w14:textId="77777777" w:rsidR="00A370B7" w:rsidRPr="00B2672A" w:rsidRDefault="00A370B7" w:rsidP="00361366">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M</w:t>
            </w:r>
          </w:p>
        </w:tc>
        <w:tc>
          <w:tcPr>
            <w:tcW w:w="1481" w:type="pct"/>
            <w:shd w:val="clear" w:color="auto" w:fill="C00000"/>
            <w:vAlign w:val="center"/>
          </w:tcPr>
          <w:p w14:paraId="16F99038" w14:textId="77777777" w:rsidR="00A370B7" w:rsidRPr="00B2672A" w:rsidRDefault="00A370B7" w:rsidP="00361366">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Final</w:t>
            </w:r>
            <w:r w:rsidR="00361366"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Delivery</w:t>
            </w:r>
            <w:r w:rsidR="00361366" w:rsidRPr="00B2672A">
              <w:rPr>
                <w:rFonts w:eastAsia="Times New Roman"/>
                <w:color w:val="FFFFFF" w:themeColor="background1"/>
                <w:sz w:val="16"/>
                <w:lang w:eastAsia="de-DE"/>
              </w:rPr>
              <w:t xml:space="preserve"> </w:t>
            </w:r>
            <w:r w:rsidRPr="00B2672A">
              <w:rPr>
                <w:rFonts w:eastAsia="Times New Roman"/>
                <w:color w:val="FFFFFF" w:themeColor="background1"/>
                <w:sz w:val="16"/>
                <w:lang w:eastAsia="de-DE"/>
              </w:rPr>
              <w:t>Location:</w:t>
            </w:r>
          </w:p>
          <w:p w14:paraId="16F99039" w14:textId="77777777" w:rsidR="00A370B7" w:rsidRPr="00B2672A" w:rsidRDefault="00A370B7" w:rsidP="00361366">
            <w:pPr>
              <w:spacing w:line="240" w:lineRule="auto"/>
              <w:rPr>
                <w:rFonts w:eastAsia="Times New Roman"/>
                <w:color w:val="FFFFFF" w:themeColor="background1"/>
                <w:sz w:val="16"/>
                <w:lang w:eastAsia="de-DE"/>
              </w:rPr>
            </w:pPr>
          </w:p>
          <w:p w14:paraId="16F9903A" w14:textId="77777777" w:rsidR="00A370B7" w:rsidRPr="00B2672A" w:rsidRDefault="00A370B7" w:rsidP="00361366">
            <w:pPr>
              <w:spacing w:line="240" w:lineRule="auto"/>
              <w:rPr>
                <w:rFonts w:eastAsia="Times New Roman"/>
                <w:color w:val="FFFFFF" w:themeColor="background1"/>
                <w:sz w:val="16"/>
                <w:lang w:eastAsia="de-DE"/>
              </w:rPr>
            </w:pPr>
            <w:r w:rsidRPr="00B2672A">
              <w:rPr>
                <w:rFonts w:eastAsia="Times New Roman"/>
                <w:color w:val="FFFFFF" w:themeColor="background1"/>
                <w:sz w:val="16"/>
                <w:lang w:eastAsia="de-DE"/>
              </w:rPr>
              <w:t>Defines the final place of delivery (could be a warehouse, an assembly station number. This field is used by the supplier as a search and grouping criteria for dispatch advice creation</w:t>
            </w:r>
          </w:p>
          <w:p w14:paraId="16F9903B" w14:textId="77777777" w:rsidR="00A370B7" w:rsidRPr="00B2672A" w:rsidRDefault="00A370B7" w:rsidP="00361366">
            <w:pPr>
              <w:spacing w:line="240" w:lineRule="auto"/>
              <w:rPr>
                <w:rFonts w:eastAsia="Times New Roman"/>
                <w:color w:val="FFFFFF" w:themeColor="background1"/>
                <w:sz w:val="16"/>
                <w:lang w:eastAsia="de-DE"/>
              </w:rPr>
            </w:pPr>
          </w:p>
          <w:p w14:paraId="16F9903C" w14:textId="77777777" w:rsidR="00A370B7" w:rsidRPr="00B2672A" w:rsidRDefault="00A370B7" w:rsidP="00361366">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eastAsia="de-DE"/>
              </w:rPr>
              <w:t>ERP storage location.</w:t>
            </w:r>
            <w:r w:rsidRPr="00B2672A">
              <w:rPr>
                <w:rFonts w:eastAsia="Times New Roman"/>
                <w:color w:val="FFFFFF" w:themeColor="background1"/>
                <w:sz w:val="16"/>
                <w:lang w:val="de-DE" w:eastAsia="de-DE"/>
              </w:rPr>
              <w:t xml:space="preserve"> </w:t>
            </w:r>
          </w:p>
        </w:tc>
      </w:tr>
    </w:tbl>
    <w:p w14:paraId="16F9903E" w14:textId="77777777" w:rsidR="0041304C" w:rsidRDefault="0041304C" w:rsidP="00A07FC2"/>
    <w:p w14:paraId="16F9903F" w14:textId="77777777" w:rsidR="00361366" w:rsidRDefault="00361366">
      <w:pPr>
        <w:spacing w:line="240" w:lineRule="auto"/>
      </w:pPr>
      <w:r>
        <w:br w:type="page"/>
      </w:r>
    </w:p>
    <w:p w14:paraId="16F99040" w14:textId="77777777" w:rsidR="0041304C" w:rsidRPr="00C7140E" w:rsidRDefault="0041304C" w:rsidP="0012625C">
      <w:pPr>
        <w:pStyle w:val="berschrift2"/>
        <w:spacing w:after="0"/>
        <w:rPr>
          <w:szCs w:val="22"/>
          <w:lang w:val="de-DE"/>
        </w:rPr>
      </w:pPr>
      <w:bookmarkStart w:id="104" w:name="_asram:ApplicableCISHSupplyChainTrad_1"/>
      <w:bookmarkStart w:id="105" w:name="_Toc347482230"/>
      <w:bookmarkEnd w:id="104"/>
      <w:r w:rsidRPr="00C7140E">
        <w:rPr>
          <w:szCs w:val="22"/>
        </w:rPr>
        <w:t>asram:ApplicableCISHSupplyChainTradeSettlement</w:t>
      </w:r>
      <w:bookmarkEnd w:id="105"/>
    </w:p>
    <w:p w14:paraId="16F99041" w14:textId="77777777" w:rsidR="0041304C" w:rsidRDefault="0041304C" w:rsidP="00A07FC2"/>
    <w:p w14:paraId="16F99042" w14:textId="77777777" w:rsidR="001E0CB2" w:rsidRDefault="00A442D7" w:rsidP="00A07FC2">
      <w:r>
        <w:rPr>
          <w:noProof/>
          <w:lang w:eastAsia="zh-TW"/>
        </w:rPr>
        <mc:AlternateContent>
          <mc:Choice Requires="wpg">
            <w:drawing>
              <wp:inline distT="0" distB="0" distL="0" distR="0" wp14:anchorId="16F99240" wp14:editId="16F99241">
                <wp:extent cx="7258050" cy="1636395"/>
                <wp:effectExtent l="0" t="0" r="19050" b="1905"/>
                <wp:docPr id="773" name="Gruppieren 773"/>
                <wp:cNvGraphicFramePr/>
                <a:graphic xmlns:a="http://schemas.openxmlformats.org/drawingml/2006/main">
                  <a:graphicData uri="http://schemas.microsoft.com/office/word/2010/wordprocessingGroup">
                    <wpg:wgp>
                      <wpg:cNvGrpSpPr/>
                      <wpg:grpSpPr>
                        <a:xfrm>
                          <a:off x="0" y="0"/>
                          <a:ext cx="7258050" cy="1636395"/>
                          <a:chOff x="0" y="0"/>
                          <a:chExt cx="7258050" cy="1636395"/>
                        </a:xfrm>
                      </wpg:grpSpPr>
                      <wpg:grpSp>
                        <wpg:cNvPr id="180" name="Group 6756"/>
                        <wpg:cNvGrpSpPr>
                          <a:grpSpLocks/>
                        </wpg:cNvGrpSpPr>
                        <wpg:grpSpPr bwMode="auto">
                          <a:xfrm>
                            <a:off x="6496050" y="647700"/>
                            <a:ext cx="190500" cy="166370"/>
                            <a:chOff x="6283" y="5431"/>
                            <a:chExt cx="300" cy="262"/>
                          </a:xfrm>
                        </wpg:grpSpPr>
                        <wps:wsp>
                          <wps:cNvPr id="181" name="Rectangle 675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82" name="AutoShape 675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83" name="AutoShape 675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184" name="Group 6760"/>
                        <wpg:cNvGrpSpPr>
                          <a:grpSpLocks/>
                        </wpg:cNvGrpSpPr>
                        <wpg:grpSpPr bwMode="auto">
                          <a:xfrm>
                            <a:off x="7067550" y="1219200"/>
                            <a:ext cx="190500" cy="166370"/>
                            <a:chOff x="6283" y="5431"/>
                            <a:chExt cx="300" cy="262"/>
                          </a:xfrm>
                        </wpg:grpSpPr>
                        <wps:wsp>
                          <wps:cNvPr id="185" name="Rectangle 676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86" name="AutoShape 676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87" name="AutoShape 676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90" name="Rectangle 6743"/>
                        <wps:cNvSpPr>
                          <a:spLocks noChangeArrowheads="1"/>
                        </wps:cNvSpPr>
                        <wps:spPr bwMode="auto">
                          <a:xfrm>
                            <a:off x="419100" y="571500"/>
                            <a:ext cx="3413125" cy="344805"/>
                          </a:xfrm>
                          <a:prstGeom prst="rect">
                            <a:avLst/>
                          </a:prstGeom>
                          <a:solidFill>
                            <a:srgbClr val="8DB3E2"/>
                          </a:solidFill>
                          <a:ln w="25400">
                            <a:solidFill>
                              <a:srgbClr val="000000"/>
                            </a:solidFill>
                            <a:miter lim="800000"/>
                            <a:headEnd/>
                            <a:tailEnd/>
                          </a:ln>
                        </wps:spPr>
                        <wps:txbx>
                          <w:txbxContent>
                            <w:p w14:paraId="16F99454" w14:textId="77777777" w:rsidR="009502FA" w:rsidRPr="00660040" w:rsidRDefault="009502FA" w:rsidP="00660040">
                              <w:pPr>
                                <w:rPr>
                                  <w:szCs w:val="20"/>
                                </w:rPr>
                              </w:pPr>
                              <w:proofErr w:type="spellStart"/>
                              <w:proofErr w:type="gramStart"/>
                              <w:r w:rsidRPr="00660040">
                                <w:rPr>
                                  <w:rFonts w:cs="Arial"/>
                                  <w:b/>
                                  <w:bCs/>
                                  <w:szCs w:val="20"/>
                                </w:rPr>
                                <w:t>asram:</w:t>
                              </w:r>
                              <w:proofErr w:type="gramEnd"/>
                              <w:r w:rsidRPr="00660040">
                                <w:rPr>
                                  <w:rFonts w:cs="Arial"/>
                                  <w:b/>
                                  <w:bCs/>
                                  <w:szCs w:val="20"/>
                                </w:rPr>
                                <w:t>ApplicableCISHSupplyChainTradeSettlement</w:t>
                              </w:r>
                              <w:proofErr w:type="spellEnd"/>
                            </w:p>
                          </w:txbxContent>
                        </wps:txbx>
                        <wps:bodyPr rot="0" vert="horz" wrap="square" lIns="91440" tIns="45720" rIns="91440" bIns="45720" anchor="t" anchorCtr="0" upright="1">
                          <a:noAutofit/>
                        </wps:bodyPr>
                      </wps:wsp>
                      <wps:wsp>
                        <wps:cNvPr id="192" name="AutoShape 6745"/>
                        <wps:cNvCnPr>
                          <a:cxnSpLocks noChangeShapeType="1"/>
                        </wps:cNvCnPr>
                        <wps:spPr bwMode="auto">
                          <a:xfrm>
                            <a:off x="421957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3" name="Rectangle 6746"/>
                        <wps:cNvSpPr>
                          <a:spLocks noChangeArrowheads="1"/>
                        </wps:cNvSpPr>
                        <wps:spPr bwMode="auto">
                          <a:xfrm>
                            <a:off x="3838575" y="676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94" name="Rectangle 6747"/>
                        <wps:cNvSpPr>
                          <a:spLocks noChangeArrowheads="1"/>
                        </wps:cNvSpPr>
                        <wps:spPr bwMode="auto">
                          <a:xfrm>
                            <a:off x="4619625" y="561975"/>
                            <a:ext cx="18732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55" w14:textId="77777777" w:rsidR="009502FA" w:rsidRPr="002853CA" w:rsidRDefault="009502FA" w:rsidP="002853CA">
                              <w:proofErr w:type="spellStart"/>
                              <w:r w:rsidRPr="002853CA">
                                <w:rPr>
                                  <w:rFonts w:cs="Arial"/>
                                  <w:bCs/>
                                  <w:szCs w:val="20"/>
                                  <w:lang w:val="de-DE"/>
                                </w:rPr>
                                <w:t>asram:InvoiceeCITradeParty</w:t>
                              </w:r>
                              <w:proofErr w:type="spellEnd"/>
                            </w:p>
                          </w:txbxContent>
                        </wps:txbx>
                        <wps:bodyPr rot="0" vert="horz" wrap="square" lIns="91440" tIns="45720" rIns="91440" bIns="45720" anchor="t" anchorCtr="0" upright="1">
                          <a:noAutofit/>
                        </wps:bodyPr>
                      </wps:wsp>
                      <wps:wsp>
                        <wps:cNvPr id="195" name="AutoShape 6748"/>
                        <wps:cNvCnPr>
                          <a:cxnSpLocks noChangeShapeType="1"/>
                        </wps:cNvCnPr>
                        <wps:spPr bwMode="auto">
                          <a:xfrm>
                            <a:off x="4029075" y="7524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6" name="AutoShape 6749"/>
                        <wps:cNvCnPr>
                          <a:cxnSpLocks noChangeShapeType="1"/>
                        </wps:cNvCnPr>
                        <wps:spPr bwMode="auto">
                          <a:xfrm>
                            <a:off x="3829050" y="7524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7" name="Rectangle 6750"/>
                        <wps:cNvSpPr>
                          <a:spLocks noChangeArrowheads="1"/>
                        </wps:cNvSpPr>
                        <wps:spPr bwMode="auto">
                          <a:xfrm>
                            <a:off x="4619625" y="0"/>
                            <a:ext cx="18770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56" w14:textId="77777777" w:rsidR="009502FA" w:rsidRPr="001E0CB2" w:rsidRDefault="009502FA" w:rsidP="001E0CB2">
                              <w:pPr>
                                <w:rPr>
                                  <w:szCs w:val="20"/>
                                </w:rPr>
                              </w:pPr>
                              <w:proofErr w:type="spellStart"/>
                              <w:proofErr w:type="gramStart"/>
                              <w:r w:rsidRPr="001E0CB2">
                                <w:rPr>
                                  <w:rFonts w:cs="Arial"/>
                                  <w:bCs/>
                                  <w:szCs w:val="20"/>
                                </w:rPr>
                                <w:t>asram:</w:t>
                              </w:r>
                              <w:proofErr w:type="gramEnd"/>
                              <w:r w:rsidRPr="001E0CB2">
                                <w:rPr>
                                  <w:rFonts w:cs="Arial"/>
                                  <w:bCs/>
                                  <w:szCs w:val="20"/>
                                </w:rPr>
                                <w:t>InvoiceCurrencyCode</w:t>
                              </w:r>
                              <w:proofErr w:type="spellEnd"/>
                            </w:p>
                          </w:txbxContent>
                        </wps:txbx>
                        <wps:bodyPr rot="0" vert="horz" wrap="square" lIns="91440" tIns="45720" rIns="91440" bIns="45720" anchor="t" anchorCtr="0" upright="1">
                          <a:noAutofit/>
                        </wps:bodyPr>
                      </wps:wsp>
                      <wps:wsp>
                        <wps:cNvPr id="198" name="Rectangle 6751"/>
                        <wps:cNvSpPr>
                          <a:spLocks noChangeArrowheads="1"/>
                        </wps:cNvSpPr>
                        <wps:spPr bwMode="auto">
                          <a:xfrm>
                            <a:off x="4619625" y="1133475"/>
                            <a:ext cx="24472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57" w14:textId="77777777" w:rsidR="009502FA" w:rsidRPr="001E0CB2" w:rsidRDefault="009502FA" w:rsidP="001E0CB2">
                              <w:proofErr w:type="spellStart"/>
                              <w:r w:rsidRPr="001E0CB2">
                                <w:rPr>
                                  <w:rFonts w:cs="Arial"/>
                                  <w:bCs/>
                                  <w:szCs w:val="20"/>
                                  <w:lang w:val="de-DE"/>
                                </w:rPr>
                                <w:t>asram:SpecifiedCITradePaymentTerms</w:t>
                              </w:r>
                              <w:proofErr w:type="spellEnd"/>
                            </w:p>
                          </w:txbxContent>
                        </wps:txbx>
                        <wps:bodyPr rot="0" vert="horz" wrap="square" lIns="91440" tIns="45720" rIns="91440" bIns="45720" anchor="t" anchorCtr="0" upright="1">
                          <a:noAutofit/>
                        </wps:bodyPr>
                      </wps:wsp>
                      <wps:wsp>
                        <wps:cNvPr id="199" name="AutoShape 6752"/>
                        <wps:cNvCnPr>
                          <a:cxnSpLocks noChangeShapeType="1"/>
                        </wps:cNvCnPr>
                        <wps:spPr bwMode="auto">
                          <a:xfrm>
                            <a:off x="4229100" y="14287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0" name="AutoShape 6753"/>
                        <wps:cNvCnPr>
                          <a:cxnSpLocks noChangeShapeType="1"/>
                        </wps:cNvCnPr>
                        <wps:spPr bwMode="auto">
                          <a:xfrm>
                            <a:off x="4229100"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47" name="Rechteck 747"/>
                        <wps:cNvSpPr>
                          <a:spLocks noChangeArrowheads="1"/>
                        </wps:cNvSpPr>
                        <wps:spPr bwMode="auto">
                          <a:xfrm>
                            <a:off x="0" y="609600"/>
                            <a:ext cx="5010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8" w14:textId="77777777" w:rsidR="009502FA" w:rsidRDefault="009502FA" w:rsidP="00A442D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51" name="Rechteck 751"/>
                        <wps:cNvSpPr>
                          <a:spLocks noChangeArrowheads="1"/>
                        </wps:cNvSpPr>
                        <wps:spPr bwMode="auto">
                          <a:xfrm>
                            <a:off x="4210050" y="152400"/>
                            <a:ext cx="5010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9" w14:textId="77777777" w:rsidR="009502FA" w:rsidRDefault="009502FA" w:rsidP="00A442D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57" name="Rechteck 757"/>
                        <wps:cNvSpPr>
                          <a:spLocks noChangeArrowheads="1"/>
                        </wps:cNvSpPr>
                        <wps:spPr bwMode="auto">
                          <a:xfrm>
                            <a:off x="4200525" y="762000"/>
                            <a:ext cx="501015" cy="29273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A" w14:textId="77777777" w:rsidR="009502FA" w:rsidRDefault="009502FA" w:rsidP="00A442D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758" name="Rechteck 758"/>
                        <wps:cNvSpPr>
                          <a:spLocks noChangeArrowheads="1"/>
                        </wps:cNvSpPr>
                        <wps:spPr bwMode="auto">
                          <a:xfrm>
                            <a:off x="4238625" y="13430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B" w14:textId="77777777" w:rsidR="009502FA" w:rsidRDefault="009502FA" w:rsidP="00A442D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773" o:spid="_x0000_s2147" style="width:571.5pt;height:128.85pt;mso-position-horizontal-relative:char;mso-position-vertical-relative:line" coordsize="72580,16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">
                <v:group id="Group 6756" o:spid="_x0000_s2148" style="position:absolute;left:64960;top:647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rect id="Rectangle 6757" o:spid="_x0000_s214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CbCsIA&#10;AADcAAAADwAAAGRycy9kb3ducmV2LnhtbERP22oCMRB9L/gPYYS+1axC22U1ighFQQqtl/dhM+4u&#10;bibbJKvRr28KBd/mcK4zW0TTigs531hWMB5lIIhLqxuuFBz2Hy85CB+QNbaWScGNPCzmg6cZFtpe&#10;+Zsuu1CJFMK+QAV1CF0hpS9rMuhHtiNO3Mk6gyFBV0nt8JrCTSsnWfYmDTacGmrsaFVTed71RkH3&#10;+dqv33+27n7M+68St9GGSVTqeRiXUxCBYniI/90bnebnY/h7Jl0g5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JsKwgAAANwAAAAPAAAAAAAAAAAAAAAAAJgCAABkcnMvZG93&#10;bnJldi54bWxQSwUGAAAAAAQABAD1AAAAhwMAAAAA&#10;" strokeweight="2pt"/>
                  <v:shape id="AutoShape 6758" o:spid="_x0000_s215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sjjL8AAADcAAAADwAAAGRycy9kb3ducmV2LnhtbERPTYvCMBC9C/sfwizsTdMV0VKNpSws&#10;eK2K56EZ22Iz6Tapjf/eLAje5vE+Z5cH04k7Da61rOB7kYAgrqxuuVZwPv3OUxDOI2vsLJOCBznI&#10;9x+zHWbaTlzS/ehrEUPYZaig8b7PpHRVQwbdwvbEkbvawaCPcKilHnCK4aaTyyRZS4Mtx4YGe/pp&#10;qLodR6OgLP/qy+jCVKTXsFmd9cok40Gpr89QbEF4Cv4tfrkPOs5Pl/D/TLxA7p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NsjjL8AAADcAAAADwAAAAAAAAAAAAAAAACh&#10;AgAAZHJzL2Rvd25yZXYueG1sUEsFBgAAAAAEAAQA+QAAAI0DAAAAAA==&#10;" strokeweight="1.25pt"/>
                  <v:shape id="AutoShape 6759" o:spid="_x0000_s215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QTd8UAAADcAAAADwAAAGRycy9kb3ducmV2LnhtbERPS2vCQBC+F/wPywi91Y2VikQ3QbRC&#10;D20hPg7exuyYBLOzIbsmaX99t1DobT6+56zSwdSio9ZVlhVMJxEI4tzqigsFx8PuaQHCeWSNtWVS&#10;8EUO0mT0sMJY254z6va+ECGEXYwKSu+bWEqXl2TQTWxDHLirbQ36ANtC6hb7EG5q+RxFc2mw4tBQ&#10;YkObkvLb/m4UvNz7y3k+5Wz98bo9Zd9d/nk7vSv1OB7WSxCeBv8v/nO/6TB/MYPfZ8IFMv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QTd8UAAADcAAAADwAAAAAAAAAA&#10;AAAAAAChAgAAZHJzL2Rvd25yZXYueG1sUEsFBgAAAAAEAAQA+QAAAJMDAAAAAA==&#10;" strokeweight="1.25pt"/>
                </v:group>
                <v:group id="Group 6760" o:spid="_x0000_s2152" style="position:absolute;left:70675;top:1219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rect id="Rectangle 6761" o:spid="_x0000_s215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udCcIA&#10;AADcAAAADwAAAGRycy9kb3ducmV2LnhtbERP22oCMRB9L/gPYYS+1ayC7bIaRYTSghRaL+/DZtxd&#10;3EzWJKvRr28KBd/mcK4zX0bTigs531hWMB5lIIhLqxuuFOx37y85CB+QNbaWScGNPCwXg6c5Ftpe&#10;+Ycu21CJFMK+QAV1CF0hpS9rMuhHtiNO3NE6gyFBV0nt8JrCTSsnWfYqDTacGmrsaF1Tedr2RkH3&#10;Ne0/3s4bdz/k/XeJm2jDJCr1PIyrGYhAMTzE/+5PnebnU/h7Jl0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0JwgAAANwAAAAPAAAAAAAAAAAAAAAAAJgCAABkcnMvZG93&#10;bnJldi54bWxQSwUGAAAAAAQABAD1AAAAhwMAAAAA&#10;" strokeweight="2pt"/>
                  <v:shape id="AutoShape 6762" o:spid="_x0000_s215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lj78AAADcAAAADwAAAGRycy9kb3ducmV2LnhtbERPTYvCMBC9C/6HMII3TV1ES7epiCB4&#10;rSueh2ZsyzaT2qQ2++/NwsLe5vE+Jz8E04kXDa61rGCzTkAQV1a3XCu4fZ1XKQjnkTV2lknBDzk4&#10;FPNZjpm2E5f0uvpaxBB2GSpovO8zKV3VkEG3tj1x5B52MOgjHGqpB5xiuOnkR5LspMGWY0ODPZ0a&#10;qr6vo1FQls/6ProwHdNH2G9vemuS8aLUchGOnyA8Bf8v/nNfdJyf7uD3mXiBLN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Alj78AAADcAAAADwAAAAAAAAAAAAAAAACh&#10;AgAAZHJzL2Rvd25yZXYueG1sUEsFBgAAAAAEAAQA+QAAAI0DAAAAAA==&#10;" strokeweight="1.25pt"/>
                  <v:shape id="AutoShape 6763" o:spid="_x0000_s215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8VdMUAAADcAAAADwAAAGRycy9kb3ducmV2LnhtbERPS2vCQBC+F/wPywje6kZBK6mriA/w&#10;UAvxcehtmp0mwexsyK5J6q/vFgRv8/E9Z77sTCkaql1hWcFoGIEgTq0uOFNwPu1eZyCcR9ZYWiYF&#10;v+Rguei9zDHWtuWEmqPPRAhhF6OC3PsqltKlORl0Q1sRB+7H1gZ9gHUmdY1tCDelHEfRVBosODTk&#10;WNE6p/R6vBkFk1v7/TUdcbI6bDeX5N6kn9fLh1KDfrd6B+Gp80/xw73XYf7sDf6fCRf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8VdMUAAADcAAAADwAAAAAAAAAA&#10;AAAAAAChAgAAZHJzL2Rvd25yZXYueG1sUEsFBgAAAAAEAAQA+QAAAJMDAAAAAA==&#10;" strokeweight="1.25pt"/>
                </v:group>
                <v:rect id="Rectangle 6743" o:spid="_x0000_s2156" style="position:absolute;left:4191;top:5715;width:341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KmsUA&#10;AADcAAAADwAAAGRycy9kb3ducmV2LnhtbESPQWvDMAyF74X9B6PBbq2zHsaS1S2joxB2GDQt9KrF&#10;WhwWyyF206y/vjoMepN4T+99Wm0m36mRhtgGNvC8yEAR18G23Bg4HnbzV1AxIVvsApOBP4qwWT/M&#10;VljYcOE9jVVqlIRwLNCAS6kvtI61I49xEXpi0X7C4DHJOjTaDniRcN/pZZa9aI8tS4PDnraO6t/q&#10;7A18nE9udw0ufn5Re7XfGLb5sjTm6XF6fwOVaEp38/91aQU/F3x5Rib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uQqaxQAAANwAAAAPAAAAAAAAAAAAAAAAAJgCAABkcnMv&#10;ZG93bnJldi54bWxQSwUGAAAAAAQABAD1AAAAigMAAAAA&#10;" fillcolor="#8db3e2" strokeweight="2pt">
                  <v:textbox>
                    <w:txbxContent>
                      <w:p w14:paraId="16F99454" w14:textId="77777777" w:rsidR="009502FA" w:rsidRPr="00660040" w:rsidRDefault="009502FA" w:rsidP="00660040">
                        <w:pPr>
                          <w:rPr>
                            <w:szCs w:val="20"/>
                          </w:rPr>
                        </w:pPr>
                        <w:proofErr w:type="spellStart"/>
                        <w:proofErr w:type="gramStart"/>
                        <w:r w:rsidRPr="00660040">
                          <w:rPr>
                            <w:rFonts w:cs="Arial"/>
                            <w:b/>
                            <w:bCs/>
                            <w:szCs w:val="20"/>
                          </w:rPr>
                          <w:t>asram:</w:t>
                        </w:r>
                        <w:proofErr w:type="gramEnd"/>
                        <w:r w:rsidRPr="00660040">
                          <w:rPr>
                            <w:rFonts w:cs="Arial"/>
                            <w:b/>
                            <w:bCs/>
                            <w:szCs w:val="20"/>
                          </w:rPr>
                          <w:t>ApplicableCISHSupplyChainTradeSettlement</w:t>
                        </w:r>
                        <w:proofErr w:type="spellEnd"/>
                      </w:p>
                    </w:txbxContent>
                  </v:textbox>
                </v:rect>
                <v:shape id="AutoShape 6745" o:spid="_x0000_s2157" type="#_x0000_t32" style="position:absolute;left:42195;top:1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h0+sMAAADcAAAADwAAAGRycy9kb3ducmV2LnhtbERPTWvCQBC9F/wPywi91Y0i2kRXkYK0&#10;FDSYFr0O2WkSmp0N2W0S/70rCL3N433OejuYWnTUusqygukkAkGcW11xoeD7a//yCsJ5ZI21ZVJw&#10;JQfbzehpjYm2PZ+oy3whQgi7BBWU3jeJlC4vyaCb2IY4cD+2NegDbAupW+xDuKnlLIoW0mDFoaHE&#10;ht5Kyn+zP6OgS8/H5b7p3lNfnOenz3l8QXNQ6nk87FYgPA3+X/xwf+gwP57B/Zlwgd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4dPrDAAAA3AAAAA8AAAAAAAAAAAAA&#10;AAAAoQIAAGRycy9kb3ducmV2LnhtbFBLBQYAAAAABAAEAPkAAACRAwAAAAA=&#10;" strokeweight="2pt"/>
                <v:rect id="Rectangle 6746" o:spid="_x0000_s2158" style="position:absolute;left:38385;top:676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c2O8IA&#10;AADcAAAADwAAAGRycy9kb3ducmV2LnhtbERPTWsCMRC9C/6HMIK3mlWptVujSEEsiNDa9j5sxt3F&#10;zWSbZDXtrzdCwds83ucsVtE04kzO15YVjEcZCOLC6ppLBV+fm4c5CB+QNTaWScEveVgt+70F5tpe&#10;+IPOh1CKFMI+RwVVCG0upS8qMuhHtiVO3NE6gyFBV0rt8JLCTSMnWTaTBmtODRW29FpRcTp0RkG7&#10;f+y2Tz879/c9794L3EUbJlGp4SCuX0AEiuEu/ne/6TT/eQq3Z9IFc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hzY7wgAAANwAAAAPAAAAAAAAAAAAAAAAAJgCAABkcnMvZG93&#10;bnJldi54bWxQSwUGAAAAAAQABAD1AAAAhwMAAAAA&#10;" strokeweight="2pt"/>
                <v:rect id="Rectangle 6747" o:spid="_x0000_s2159" style="position:absolute;left:46196;top:5619;width:1873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CWMUA&#10;AADcAAAADwAAAGRycy9kb3ducmV2LnhtbESPQWsCMRCF7wX/Q5hCL0WzW6TqahRpKZae3FU8D5tx&#10;d+lmsiSpxn9vCoXeZnjve/NmtYmmFxdyvrOsIJ9kIIhrqztuFBwPH+M5CB+QNfaWScGNPGzWo4cV&#10;FtpeuaRLFRqRQtgXqKANYSik9HVLBv3EDsRJO1tnMKTVNVI7vKZw08uXLHuVBjtOF1oc6K2l+rv6&#10;MalGHstTtXu+2S/7Xna5dtN9nCn19Bi3SxCBYvg3/9GfOnGLKfw+kya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2EJYxQAAANwAAAAPAAAAAAAAAAAAAAAAAJgCAABkcnMv&#10;ZG93bnJldi54bWxQSwUGAAAAAAQABAD1AAAAigMAAAAA&#10;" filled="f" fillcolor="#8db3e2" strokeweight="2pt">
                  <v:textbox>
                    <w:txbxContent>
                      <w:p w14:paraId="16F99455" w14:textId="77777777" w:rsidR="009502FA" w:rsidRPr="002853CA" w:rsidRDefault="009502FA" w:rsidP="002853CA">
                        <w:proofErr w:type="spellStart"/>
                        <w:r w:rsidRPr="002853CA">
                          <w:rPr>
                            <w:rFonts w:cs="Arial"/>
                            <w:bCs/>
                            <w:szCs w:val="20"/>
                            <w:lang w:val="de-DE"/>
                          </w:rPr>
                          <w:t>asram:InvoiceeCITradeParty</w:t>
                        </w:r>
                        <w:proofErr w:type="spellEnd"/>
                      </w:p>
                    </w:txbxContent>
                  </v:textbox>
                </v:rect>
                <v:shape id="AutoShape 6748" o:spid="_x0000_s2160" type="#_x0000_t32" style="position:absolute;left:40290;top:7524;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sjsMAAADcAAAADwAAAGRycy9kb3ducmV2LnhtbERP22rCQBB9F/oPyxR8M5uKvSS6igii&#10;FGrQFn0dstMkmJ0N2TVJ/75bKPg2h3OdxWowteiodZVlBU9RDII4t7riQsHX53byBsJ5ZI21ZVLw&#10;Qw5Wy4fRAlNtez5Sd/KFCCHsUlRQet+kUrq8JIMusg1x4L5ta9AH2BZSt9iHcFPLaRy/SIMVh4YS&#10;G9qUlF9PN6Ogy86H123T7TJfnGfH91lyQfOh1PhxWM9BeBr8Xfzv3uswP3mGv2fCBX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R7I7DAAAA3AAAAA8AAAAAAAAAAAAA&#10;AAAAoQIAAGRycy9kb3ducmV2LnhtbFBLBQYAAAAABAAEAPkAAACRAwAAAAA=&#10;" strokeweight="2pt"/>
                <v:shape id="AutoShape 6749" o:spid="_x0000_s2161" type="#_x0000_t32" style="position:absolute;left:38290;top:752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Ny+cMAAADcAAAADwAAAGRycy9kb3ducmV2LnhtbERPTWvCQBC9F/wPywje6sYiaRNdRQqi&#10;FNpgFL0O2TEJZmdDdo3pv+8WCr3N433Ocj2YRvTUudqygtk0AkFcWF1zqeB03D6/gXAeWWNjmRR8&#10;k4P1avS0xFTbBx+oz30pQgi7FBVU3replK6oyKCb2pY4cFfbGfQBdqXUHT5CuGnkSxTF0mDNoaHC&#10;lt4rKm753Sjos/PX67btd5kvz/PDxzy5oPlUajIeNgsQngb/L/5z73WYn8Tw+0y4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DcvnDAAAA3AAAAA8AAAAAAAAAAAAA&#10;AAAAoQIAAGRycy9kb3ducmV2LnhtbFBLBQYAAAAABAAEAPkAAACRAwAAAAA=&#10;" strokeweight="2pt"/>
                <v:rect id="Rectangle 6750" o:spid="_x0000_s2162" style="position:absolute;left:46196;width:1877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rcL8UA&#10;AADcAAAADwAAAGRycy9kb3ducmV2LnhtbESPQWsCMRCF7wX/Q5hCL0WzW6TqahRpKZaeuqt4Hjbj&#10;7tLNZElSjf++EYTeZnjve/NmtYmmF2dyvrOsIJ9kIIhrqztuFBz2H+M5CB+QNfaWScGVPGzWo4cV&#10;FtpeuKRzFRqRQtgXqKANYSik9HVLBv3EDsRJO1lnMKTVNVI7vKRw08uXLHuVBjtOF1oc6K2l+qf6&#10;NalGHstjtXu+2i/7Xna5dtPvOFPq6TFulyACxfBvvtOfOnGLGdyeSRP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twvxQAAANwAAAAPAAAAAAAAAAAAAAAAAJgCAABkcnMv&#10;ZG93bnJldi54bWxQSwUGAAAAAAQABAD1AAAAigMAAAAA&#10;" filled="f" fillcolor="#8db3e2" strokeweight="2pt">
                  <v:textbox>
                    <w:txbxContent>
                      <w:p w14:paraId="16F99456" w14:textId="77777777" w:rsidR="009502FA" w:rsidRPr="001E0CB2" w:rsidRDefault="009502FA" w:rsidP="001E0CB2">
                        <w:pPr>
                          <w:rPr>
                            <w:szCs w:val="20"/>
                          </w:rPr>
                        </w:pPr>
                        <w:proofErr w:type="spellStart"/>
                        <w:proofErr w:type="gramStart"/>
                        <w:r w:rsidRPr="001E0CB2">
                          <w:rPr>
                            <w:rFonts w:cs="Arial"/>
                            <w:bCs/>
                            <w:szCs w:val="20"/>
                          </w:rPr>
                          <w:t>asram:</w:t>
                        </w:r>
                        <w:proofErr w:type="gramEnd"/>
                        <w:r w:rsidRPr="001E0CB2">
                          <w:rPr>
                            <w:rFonts w:cs="Arial"/>
                            <w:bCs/>
                            <w:szCs w:val="20"/>
                          </w:rPr>
                          <w:t>InvoiceCurrencyCode</w:t>
                        </w:r>
                        <w:proofErr w:type="spellEnd"/>
                      </w:p>
                    </w:txbxContent>
                  </v:textbox>
                </v:rect>
                <v:rect id="Rectangle 6751" o:spid="_x0000_s2163" style="position:absolute;left:46196;top:11334;width:244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XcUA&#10;AADcAAAADwAAAGRycy9kb3ducmV2LnhtbESPT2vDMAzF74N9B6PBLmN1Usb+ZHXLaBkrOy3Z2FnE&#10;WhIWy8F2W/fbV4dCb3ro/Z6eFqvsRrWnEAfPBspZAYq49XbgzsDP9/v9M6iYkC2OnsnAkSKsltdX&#10;C6ysP3BN+yZ1SkI4VmigT2mqtI5tTw7jzE/EsvvzwWESGTptAx4k3I16XhSP2uHAcqHHidY9tf/N&#10;zkmNMte/zcfd0X/6TT2UNjx85Sdjbm/y2yuoRDldzGd6a4V7kbbyjEygl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lUhdxQAAANwAAAAPAAAAAAAAAAAAAAAAAJgCAABkcnMv&#10;ZG93bnJldi54bWxQSwUGAAAAAAQABAD1AAAAigMAAAAA&#10;" filled="f" fillcolor="#8db3e2" strokeweight="2pt">
                  <v:textbox>
                    <w:txbxContent>
                      <w:p w14:paraId="16F99457" w14:textId="77777777" w:rsidR="009502FA" w:rsidRPr="001E0CB2" w:rsidRDefault="009502FA" w:rsidP="001E0CB2">
                        <w:proofErr w:type="spellStart"/>
                        <w:r w:rsidRPr="001E0CB2">
                          <w:rPr>
                            <w:rFonts w:cs="Arial"/>
                            <w:bCs/>
                            <w:szCs w:val="20"/>
                            <w:lang w:val="de-DE"/>
                          </w:rPr>
                          <w:t>asram:SpecifiedCITradePaymentTerms</w:t>
                        </w:r>
                        <w:proofErr w:type="spellEnd"/>
                      </w:p>
                    </w:txbxContent>
                  </v:textbox>
                </v:rect>
                <v:shape id="AutoShape 6752" o:spid="_x0000_s2164" type="#_x0000_t32" style="position:absolute;left:42291;top:142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zmi8IAAADcAAAADwAAAGRycy9kb3ducmV2LnhtbERPTYvCMBC9C/6HMII3TRVxbdcoIogi&#10;uKIu7nVoZttiMylNrPXfm4UFb/N4nzNftqYUDdWusKxgNIxAEKdWF5wp+L5sBjMQziNrLC2Tgic5&#10;WC66nTkm2j74RM3ZZyKEsEtQQe59lUjp0pwMuqGtiAP3a2uDPsA6k7rGRwg3pRxH0VQaLDg05FjR&#10;Oqf0dr4bBc3x+vWxqZrt0WfXyWk/iX/QHJTq99rVJwhPrX+L/907HebHMfw9Ey6Qi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zmi8IAAADcAAAADwAAAAAAAAAAAAAA&#10;AAChAgAAZHJzL2Rvd25yZXYueG1sUEsFBgAAAAAEAAQA+QAAAJADAAAAAA==&#10;" strokeweight="2pt"/>
                <v:shape id="AutoShape 6753" o:spid="_x0000_s2165" type="#_x0000_t32" style="position:absolute;left:42291;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m77cQAAADcAAAADwAAAGRycy9kb3ducmV2LnhtbESPQWvCQBSE74L/YXlCb2ZjEVujq4gg&#10;LYU2GEWvj+wzCWbfhuw2if++Wyj0OMzMN8x6O5hadNS6yrKCWRSDIM6trrhQcD4dpq8gnEfWWFsm&#10;BQ9ysN2MR2tMtO35SF3mCxEg7BJUUHrfJFK6vCSDLrINcfButjXog2wLqVvsA9zU8jmOF9JgxWGh&#10;xIb2JeX37Nso6NLL18uh6d5SX1zmx4/58ormU6mnybBbgfA0+P/wX/tdKwhE+D0Tjo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bvtxAAAANwAAAAPAAAAAAAAAAAA&#10;AAAAAKECAABkcnMvZG93bnJldi54bWxQSwUGAAAAAAQABAD5AAAAkgMAAAAA&#10;" strokeweight="2pt"/>
                <v:rect id="Rechteck 747" o:spid="_x0000_s2166" style="position:absolute;top:6096;width:501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p4XsUA&#10;AADcAAAADwAAAGRycy9kb3ducmV2LnhtbESPQWvCQBSE74X+h+UJvZS6sYhK6ipFkAYRxGg9P7Kv&#10;STD7Nma3Sfz3riB4HGbmG2a+7E0lWmpcaVnBaBiBIM6sLjlXcDysP2YgnEfWWFkmBVdysFy8vswx&#10;1rbjPbWpz0WAsItRQeF9HUvpsoIMuqGtiYP3ZxuDPsgml7rBLsBNJT+jaCINlhwWCqxpVVB2Tv+N&#10;gi7btafD9kfu3k+J5UtyWaW/G6XeBv33FwhPvX+GH+1EK5iOp3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unhexQAAANwAAAAPAAAAAAAAAAAAAAAAAJgCAABkcnMv&#10;ZG93bnJldi54bWxQSwUGAAAAAAQABAD1AAAAigMAAAAA&#10;" filled="f" stroked="f">
                  <v:textbox>
                    <w:txbxContent>
                      <w:p w14:paraId="16F99458" w14:textId="77777777" w:rsidR="009502FA" w:rsidRDefault="009502FA" w:rsidP="00A442D7">
                        <w:pPr>
                          <w:rPr>
                            <w:rFonts w:cs="Arial"/>
                            <w:b/>
                            <w:sz w:val="24"/>
                            <w:szCs w:val="24"/>
                            <w:lang w:val="de-DE"/>
                          </w:rPr>
                        </w:pPr>
                        <w:r>
                          <w:rPr>
                            <w:rFonts w:cs="Arial"/>
                            <w:b/>
                            <w:sz w:val="24"/>
                            <w:szCs w:val="24"/>
                            <w:lang w:val="de-DE"/>
                          </w:rPr>
                          <w:t>0..1</w:t>
                        </w:r>
                      </w:p>
                    </w:txbxContent>
                  </v:textbox>
                </v:rect>
                <v:rect id="Rechteck 751" o:spid="_x0000_s2167" style="position:absolute;left:42100;top:1524;width:501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bTbMUA&#10;AADcAAAADwAAAGRycy9kb3ducmV2LnhtbESPQWvCQBSE7wX/w/IKvYhuLFhLdBURxFAEMVbPj+wz&#10;Cc2+jdltEv+9WxB6HGbmG2ax6k0lWmpcaVnBZByBIM6sLjlX8H3ajj5BOI+ssbJMCu7kYLUcvCww&#10;1rbjI7Wpz0WAsItRQeF9HUvpsoIMurGtiYN3tY1BH2STS91gF+Cmku9R9CENlhwWCqxpU1D2k/4a&#10;BV12aC+n/U4ehpfE8i25bdLzl1Jvr/16DsJT7//Dz3aiFcym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xtNsxQAAANwAAAAPAAAAAAAAAAAAAAAAAJgCAABkcnMv&#10;ZG93bnJldi54bWxQSwUGAAAAAAQABAD1AAAAigMAAAAA&#10;" filled="f" stroked="f">
                  <v:textbox>
                    <w:txbxContent>
                      <w:p w14:paraId="16F99459" w14:textId="77777777" w:rsidR="009502FA" w:rsidRDefault="009502FA" w:rsidP="00A442D7">
                        <w:pPr>
                          <w:rPr>
                            <w:rFonts w:cs="Arial"/>
                            <w:b/>
                            <w:sz w:val="24"/>
                            <w:szCs w:val="24"/>
                            <w:lang w:val="de-DE"/>
                          </w:rPr>
                        </w:pPr>
                        <w:r>
                          <w:rPr>
                            <w:rFonts w:cs="Arial"/>
                            <w:b/>
                            <w:sz w:val="24"/>
                            <w:szCs w:val="24"/>
                            <w:lang w:val="de-DE"/>
                          </w:rPr>
                          <w:t>0..1</w:t>
                        </w:r>
                      </w:p>
                    </w:txbxContent>
                  </v:textbox>
                </v:rect>
                <v:rect id="Rechteck 757" o:spid="_x0000_s2168" style="position:absolute;left:42005;top:7620;width:501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Pug8UA&#10;AADcAAAADwAAAGRycy9kb3ducmV2LnhtbESP3WrCQBSE7wt9h+UIvSl1Y8EfUlcpgjSIIEbr9SF7&#10;mgSzZ2N2m8S3dwXBy2FmvmHmy95UoqXGlZYVjIYRCOLM6pJzBcfD+mMGwnlkjZVlUnAlB8vF68sc&#10;Y2073lOb+lwECLsYFRTe17GULivIoBvamjh4f7Yx6INscqkb7ALcVPIziibSYMlhocCaVgVl5/Tf&#10;KOiyXXs6bH/k7v2UWL4kl1X6u1HqbdB/f4Hw1Ptn+NFOtILpeAr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6DxQAAANwAAAAPAAAAAAAAAAAAAAAAAJgCAABkcnMv&#10;ZG93bnJldi54bWxQSwUGAAAAAAQABAD1AAAAigMAAAAA&#10;" filled="f" stroked="f">
                  <v:textbox>
                    <w:txbxContent>
                      <w:p w14:paraId="16F9945A" w14:textId="77777777" w:rsidR="009502FA" w:rsidRDefault="009502FA" w:rsidP="00A442D7">
                        <w:pPr>
                          <w:rPr>
                            <w:rFonts w:cs="Arial"/>
                            <w:b/>
                            <w:sz w:val="24"/>
                            <w:szCs w:val="24"/>
                            <w:lang w:val="de-DE"/>
                          </w:rPr>
                        </w:pPr>
                        <w:r>
                          <w:rPr>
                            <w:rFonts w:cs="Arial"/>
                            <w:b/>
                            <w:sz w:val="24"/>
                            <w:szCs w:val="24"/>
                            <w:lang w:val="de-DE"/>
                          </w:rPr>
                          <w:t>0..1</w:t>
                        </w:r>
                      </w:p>
                    </w:txbxContent>
                  </v:textbox>
                </v:rect>
                <v:rect id="Rechteck 758" o:spid="_x0000_s2169" style="position:absolute;left:42386;top:13430;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68cMA&#10;AADcAAAADwAAAGRycy9kb3ducmV2LnhtbERPTWvCQBC9F/oflil4Ed1Y0JY0GymCNEhBmlTPQ3aa&#10;hGZnY3ZN4r93D4UeH+872U6mFQP1rrGsYLWMQBCXVjdcKfgu9otXEM4ja2wtk4IbOdimjw8JxtqO&#10;/EVD7isRQtjFqKD2vouldGVNBt3SdsSB+7G9QR9gX0nd4xjCTSufo2gjDTYcGmrsaFdT+ZtfjYKx&#10;PA7n4vNDHufnzPIlu+zy00Gp2dP0/gbC0+T/xX/uTCt4WYe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x68cMAAADcAAAADwAAAAAAAAAAAAAAAACYAgAAZHJzL2Rv&#10;d25yZXYueG1sUEsFBgAAAAAEAAQA9QAAAIgDAAAAAA==&#10;" filled="f" stroked="f">
                  <v:textbox>
                    <w:txbxContent>
                      <w:p w14:paraId="16F9945B" w14:textId="77777777" w:rsidR="009502FA" w:rsidRDefault="009502FA" w:rsidP="00A442D7">
                        <w:pPr>
                          <w:rPr>
                            <w:rFonts w:cs="Arial"/>
                            <w:b/>
                            <w:sz w:val="24"/>
                            <w:szCs w:val="24"/>
                            <w:lang w:val="de-DE"/>
                          </w:rPr>
                        </w:pPr>
                        <w:r>
                          <w:rPr>
                            <w:rFonts w:cs="Arial"/>
                            <w:b/>
                            <w:sz w:val="24"/>
                            <w:szCs w:val="24"/>
                            <w:lang w:val="de-DE"/>
                          </w:rPr>
                          <w:t>0..*</w:t>
                        </w:r>
                      </w:p>
                    </w:txbxContent>
                  </v:textbox>
                </v:rect>
                <w10:anchorlock/>
              </v:group>
            </w:pict>
          </mc:Fallback>
        </mc:AlternateContent>
      </w:r>
    </w:p>
    <w:tbl>
      <w:tblPr>
        <w:tblpPr w:leftFromText="180" w:rightFromText="180" w:vertAnchor="text" w:horzAnchor="margin" w:tblpY="66"/>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130B6A" w:rsidRPr="00AD4FE7" w14:paraId="16F99044" w14:textId="77777777" w:rsidTr="00130B6A">
        <w:trPr>
          <w:cantSplit/>
          <w:trHeight w:val="329"/>
        </w:trPr>
        <w:tc>
          <w:tcPr>
            <w:tcW w:w="5000" w:type="pct"/>
            <w:shd w:val="clear" w:color="auto" w:fill="FFFFCC"/>
            <w:vAlign w:val="center"/>
          </w:tcPr>
          <w:p w14:paraId="16F99043" w14:textId="77777777" w:rsidR="00130B6A" w:rsidRPr="00A370B7" w:rsidRDefault="00130B6A" w:rsidP="00130B6A">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130B6A" w:rsidRPr="00AD4FE7" w14:paraId="16F99046" w14:textId="77777777" w:rsidTr="00130B6A">
        <w:trPr>
          <w:cantSplit/>
        </w:trPr>
        <w:tc>
          <w:tcPr>
            <w:tcW w:w="5000" w:type="pct"/>
            <w:vAlign w:val="center"/>
          </w:tcPr>
          <w:p w14:paraId="16F99045" w14:textId="77777777" w:rsidR="00130B6A" w:rsidRPr="00A370B7" w:rsidRDefault="00130B6A" w:rsidP="00130B6A">
            <w:pPr>
              <w:spacing w:line="240" w:lineRule="auto"/>
            </w:pPr>
            <w:r w:rsidRPr="00A370B7">
              <w:rPr>
                <w:b/>
              </w:rPr>
              <w:t xml:space="preserve">“asram:ApplicableCISHSupplyChainTradeSettlement” </w:t>
            </w:r>
            <w:r w:rsidRPr="00A370B7">
              <w:t>contains message information about the payment agreements a</w:t>
            </w:r>
            <w:r>
              <w:t>nd the invoicee classification.</w:t>
            </w:r>
          </w:p>
        </w:tc>
      </w:tr>
    </w:tbl>
    <w:p w14:paraId="16F99047" w14:textId="77777777" w:rsidR="001E0CB2" w:rsidRDefault="001E0CB2" w:rsidP="00A07FC2"/>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7"/>
        <w:gridCol w:w="1160"/>
        <w:gridCol w:w="1015"/>
        <w:gridCol w:w="2755"/>
        <w:gridCol w:w="868"/>
        <w:gridCol w:w="4272"/>
      </w:tblGrid>
      <w:tr w:rsidR="00A370B7" w:rsidRPr="00AD4FE7" w14:paraId="16F9904F" w14:textId="77777777" w:rsidTr="009A7DB3">
        <w:trPr>
          <w:cantSplit/>
          <w:trHeight w:val="330"/>
        </w:trPr>
        <w:tc>
          <w:tcPr>
            <w:tcW w:w="1056" w:type="pct"/>
            <w:shd w:val="clear" w:color="auto" w:fill="FFFFCC"/>
            <w:noWrap/>
            <w:vAlign w:val="center"/>
            <w:hideMark/>
          </w:tcPr>
          <w:p w14:paraId="16F99048" w14:textId="77777777" w:rsidR="00A370B7" w:rsidRPr="00A370B7" w:rsidRDefault="00A370B7" w:rsidP="00A442D7">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9049" w14:textId="77777777" w:rsidR="00A370B7" w:rsidRPr="00A370B7" w:rsidRDefault="00A370B7" w:rsidP="00A442D7">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904A" w14:textId="77777777" w:rsidR="00A370B7" w:rsidRPr="00A370B7" w:rsidRDefault="00A370B7" w:rsidP="00A442D7">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904B" w14:textId="77777777" w:rsidR="00A370B7" w:rsidRPr="00A370B7" w:rsidRDefault="00A370B7" w:rsidP="00A442D7">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904C" w14:textId="77777777" w:rsidR="00A370B7" w:rsidRPr="00A370B7" w:rsidRDefault="00A370B7" w:rsidP="00A442D7">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1" w:type="pct"/>
            <w:shd w:val="clear" w:color="auto" w:fill="FFFFCC"/>
            <w:noWrap/>
            <w:vAlign w:val="center"/>
            <w:hideMark/>
          </w:tcPr>
          <w:p w14:paraId="16F9904D" w14:textId="77777777" w:rsidR="00A370B7" w:rsidRPr="00A370B7" w:rsidRDefault="00A370B7" w:rsidP="00A442D7">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904E" w14:textId="77777777" w:rsidR="00A370B7" w:rsidRPr="00A370B7" w:rsidRDefault="00A370B7" w:rsidP="00A442D7">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9057" w14:textId="77777777" w:rsidTr="00B2672A">
        <w:trPr>
          <w:cantSplit/>
          <w:trHeight w:val="315"/>
        </w:trPr>
        <w:tc>
          <w:tcPr>
            <w:tcW w:w="1056" w:type="pct"/>
            <w:shd w:val="clear" w:color="auto" w:fill="C00000"/>
            <w:noWrap/>
            <w:vAlign w:val="center"/>
            <w:hideMark/>
          </w:tcPr>
          <w:p w14:paraId="16F99050" w14:textId="77777777" w:rsidR="00A370B7" w:rsidRPr="00B2672A" w:rsidRDefault="00A370B7" w:rsidP="00A442D7">
            <w:pPr>
              <w:spacing w:line="240" w:lineRule="auto"/>
              <w:rPr>
                <w:rFonts w:eastAsia="Times New Roman" w:cs="Arial"/>
                <w:color w:val="FFFFFF" w:themeColor="background1"/>
                <w:sz w:val="16"/>
                <w:szCs w:val="20"/>
                <w:lang w:val="de-DE" w:eastAsia="de-DE"/>
              </w:rPr>
            </w:pPr>
            <w:r w:rsidRPr="00B2672A">
              <w:rPr>
                <w:rFonts w:eastAsia="Times New Roman" w:cs="Arial"/>
                <w:bCs/>
                <w:color w:val="FFFFFF" w:themeColor="background1"/>
                <w:sz w:val="16"/>
                <w:szCs w:val="20"/>
                <w:lang w:eastAsia="de-DE"/>
              </w:rPr>
              <w:t>asram:InvoiceCurrencyCode</w:t>
            </w:r>
          </w:p>
        </w:tc>
        <w:tc>
          <w:tcPr>
            <w:tcW w:w="453" w:type="pct"/>
            <w:shd w:val="clear" w:color="auto" w:fill="C00000"/>
            <w:vAlign w:val="center"/>
            <w:hideMark/>
          </w:tcPr>
          <w:p w14:paraId="16F99051" w14:textId="77777777" w:rsidR="00A370B7" w:rsidRPr="00B2672A" w:rsidRDefault="00A370B7" w:rsidP="00A442D7">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16F99052" w14:textId="77777777" w:rsidR="00A370B7" w:rsidRPr="00B2672A" w:rsidRDefault="00A370B7" w:rsidP="00A442D7">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eastAsia="de-DE"/>
              </w:rPr>
              <w:t>3</w:t>
            </w:r>
          </w:p>
        </w:tc>
        <w:tc>
          <w:tcPr>
            <w:tcW w:w="352" w:type="pct"/>
            <w:shd w:val="clear" w:color="auto" w:fill="C00000"/>
            <w:noWrap/>
            <w:vAlign w:val="center"/>
            <w:hideMark/>
          </w:tcPr>
          <w:p w14:paraId="16F99053" w14:textId="77777777" w:rsidR="00A370B7" w:rsidRPr="00B2672A" w:rsidRDefault="00A370B7" w:rsidP="00A442D7">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4</w:t>
            </w:r>
          </w:p>
        </w:tc>
        <w:tc>
          <w:tcPr>
            <w:tcW w:w="955" w:type="pct"/>
            <w:shd w:val="clear" w:color="auto" w:fill="C00000"/>
            <w:noWrap/>
            <w:vAlign w:val="center"/>
            <w:hideMark/>
          </w:tcPr>
          <w:p w14:paraId="16F99054" w14:textId="77777777" w:rsidR="00A370B7" w:rsidRPr="00B2672A" w:rsidRDefault="00A370B7" w:rsidP="00A442D7">
            <w:pPr>
              <w:spacing w:line="240" w:lineRule="auto"/>
              <w:rPr>
                <w:rFonts w:eastAsia="Times New Roman" w:cs="Arial"/>
                <w:color w:val="FFFFFF" w:themeColor="background1"/>
                <w:sz w:val="16"/>
                <w:szCs w:val="20"/>
                <w:lang w:val="de-DE" w:eastAsia="de-DE"/>
              </w:rPr>
            </w:pPr>
            <w:r w:rsidRPr="00B2672A">
              <w:rPr>
                <w:rFonts w:eastAsia="Times New Roman" w:cs="Arial"/>
                <w:color w:val="FFFFFF" w:themeColor="background1"/>
                <w:sz w:val="16"/>
                <w:szCs w:val="20"/>
                <w:lang w:val="de-DE" w:eastAsia="de-DE"/>
              </w:rPr>
              <w:t>EUR</w:t>
            </w:r>
          </w:p>
        </w:tc>
        <w:tc>
          <w:tcPr>
            <w:tcW w:w="301" w:type="pct"/>
            <w:shd w:val="clear" w:color="auto" w:fill="C00000"/>
            <w:noWrap/>
            <w:vAlign w:val="center"/>
            <w:hideMark/>
          </w:tcPr>
          <w:p w14:paraId="16F99055" w14:textId="77777777" w:rsidR="00A370B7" w:rsidRPr="00B2672A" w:rsidRDefault="00A370B7" w:rsidP="00A442D7">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C</w:t>
            </w:r>
          </w:p>
        </w:tc>
        <w:tc>
          <w:tcPr>
            <w:tcW w:w="1481" w:type="pct"/>
            <w:shd w:val="clear" w:color="auto" w:fill="C00000"/>
            <w:vAlign w:val="center"/>
          </w:tcPr>
          <w:p w14:paraId="16F99056" w14:textId="77777777" w:rsidR="00A370B7" w:rsidRPr="00B2672A" w:rsidRDefault="00A370B7" w:rsidP="00A442D7">
            <w:pPr>
              <w:spacing w:line="240" w:lineRule="auto"/>
              <w:rPr>
                <w:rFonts w:eastAsia="Times New Roman"/>
                <w:color w:val="FFFFFF" w:themeColor="background1"/>
                <w:sz w:val="16"/>
                <w:lang w:val="de-DE" w:eastAsia="de-DE"/>
              </w:rPr>
            </w:pPr>
            <w:r w:rsidRPr="00B2672A">
              <w:rPr>
                <w:rFonts w:eastAsia="Times New Roman"/>
                <w:color w:val="FFFFFF" w:themeColor="background1"/>
                <w:sz w:val="16"/>
                <w:lang w:val="de-DE" w:eastAsia="de-DE"/>
              </w:rPr>
              <w:t>Currency</w:t>
            </w:r>
          </w:p>
        </w:tc>
      </w:tr>
    </w:tbl>
    <w:p w14:paraId="16F99058" w14:textId="77777777" w:rsidR="00C33044" w:rsidRDefault="00C33044" w:rsidP="00A07FC2">
      <w:r>
        <w:br w:type="page"/>
      </w:r>
    </w:p>
    <w:p w14:paraId="16F99059" w14:textId="77777777" w:rsidR="004F66AD" w:rsidRPr="00C7140E" w:rsidRDefault="002853CA" w:rsidP="0012625C">
      <w:pPr>
        <w:pStyle w:val="berschrift3"/>
        <w:spacing w:before="0" w:after="0"/>
      </w:pPr>
      <w:bookmarkStart w:id="106" w:name="_Toc347482231"/>
      <w:r w:rsidRPr="00C7140E">
        <w:t>asram:InvoiceeCITradeParty</w:t>
      </w:r>
      <w:bookmarkEnd w:id="106"/>
    </w:p>
    <w:p w14:paraId="16F9905A" w14:textId="77777777" w:rsidR="004F66AD" w:rsidRDefault="004F66AD" w:rsidP="00130B6A"/>
    <w:p w14:paraId="16F9905B" w14:textId="77777777" w:rsidR="00C33044" w:rsidRDefault="00C33044" w:rsidP="00130B6A">
      <w:r>
        <w:rPr>
          <w:noProof/>
          <w:lang w:eastAsia="zh-TW"/>
        </w:rPr>
        <mc:AlternateContent>
          <mc:Choice Requires="wpg">
            <w:drawing>
              <wp:inline distT="0" distB="0" distL="0" distR="0" wp14:anchorId="16F99242" wp14:editId="16F99243">
                <wp:extent cx="5562576" cy="2712720"/>
                <wp:effectExtent l="0" t="0" r="19685" b="0"/>
                <wp:docPr id="6433" name="Gruppieren 6433"/>
                <wp:cNvGraphicFramePr/>
                <a:graphic xmlns:a="http://schemas.openxmlformats.org/drawingml/2006/main">
                  <a:graphicData uri="http://schemas.microsoft.com/office/word/2010/wordprocessingGroup">
                    <wpg:wgp>
                      <wpg:cNvGrpSpPr/>
                      <wpg:grpSpPr>
                        <a:xfrm>
                          <a:off x="0" y="0"/>
                          <a:ext cx="5562576" cy="2712720"/>
                          <a:chOff x="-76200" y="0"/>
                          <a:chExt cx="5562576" cy="2712720"/>
                        </a:xfrm>
                      </wpg:grpSpPr>
                      <wps:wsp>
                        <wps:cNvPr id="6434" name="Rechteck 6434"/>
                        <wps:cNvSpPr>
                          <a:spLocks noChangeArrowheads="1"/>
                        </wps:cNvSpPr>
                        <wps:spPr bwMode="auto">
                          <a:xfrm>
                            <a:off x="-76200" y="1171575"/>
                            <a:ext cx="500908"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C" w14:textId="77777777" w:rsidR="009502FA" w:rsidRDefault="009502FA" w:rsidP="00C3304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435" name="Rectangle 7648"/>
                        <wps:cNvSpPr>
                          <a:spLocks noChangeArrowheads="1"/>
                        </wps:cNvSpPr>
                        <wps:spPr bwMode="auto">
                          <a:xfrm>
                            <a:off x="2695575" y="1838325"/>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D"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g:grpSp>
                        <wpg:cNvPr id="6436" name="Group 7649"/>
                        <wpg:cNvGrpSpPr>
                          <a:grpSpLocks/>
                        </wpg:cNvGrpSpPr>
                        <wpg:grpSpPr bwMode="auto">
                          <a:xfrm>
                            <a:off x="5295900" y="1190625"/>
                            <a:ext cx="190476" cy="166370"/>
                            <a:chOff x="6283" y="5431"/>
                            <a:chExt cx="300" cy="262"/>
                          </a:xfrm>
                        </wpg:grpSpPr>
                        <wps:wsp>
                          <wps:cNvPr id="6437" name="Rectangle 765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38" name="AutoShape 765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439" name="AutoShape 765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440" name="AutoShape 7654"/>
                        <wps:cNvCnPr>
                          <a:cxnSpLocks noChangeShapeType="1"/>
                        </wps:cNvCnPr>
                        <wps:spPr bwMode="auto">
                          <a:xfrm>
                            <a:off x="2647950" y="184785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41" name="AutoShape 7655"/>
                        <wps:cNvCnPr>
                          <a:cxnSpLocks noChangeShapeType="1"/>
                        </wps:cNvCnPr>
                        <wps:spPr bwMode="auto">
                          <a:xfrm>
                            <a:off x="2638425" y="238125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42" name="Rectangle 7659"/>
                        <wps:cNvSpPr>
                          <a:spLocks noChangeArrowheads="1"/>
                        </wps:cNvSpPr>
                        <wps:spPr bwMode="auto">
                          <a:xfrm>
                            <a:off x="333375" y="1143000"/>
                            <a:ext cx="1938171" cy="344805"/>
                          </a:xfrm>
                          <a:prstGeom prst="rect">
                            <a:avLst/>
                          </a:prstGeom>
                          <a:solidFill>
                            <a:srgbClr val="8DB3E2"/>
                          </a:solidFill>
                          <a:ln w="25400">
                            <a:solidFill>
                              <a:srgbClr val="000000"/>
                            </a:solidFill>
                            <a:miter lim="800000"/>
                            <a:headEnd/>
                            <a:tailEnd/>
                          </a:ln>
                        </wps:spPr>
                        <wps:txbx>
                          <w:txbxContent>
                            <w:p w14:paraId="16F9945E" w14:textId="77777777" w:rsidR="009502FA" w:rsidRPr="00280117" w:rsidRDefault="009502FA" w:rsidP="00C33044">
                              <w:pPr>
                                <w:spacing w:line="240" w:lineRule="auto"/>
                                <w:rPr>
                                  <w:szCs w:val="20"/>
                                </w:rPr>
                              </w:pPr>
                              <w:proofErr w:type="spellStart"/>
                              <w:r>
                                <w:rPr>
                                  <w:rFonts w:cs="Arial"/>
                                  <w:b/>
                                  <w:bCs/>
                                  <w:szCs w:val="20"/>
                                  <w:lang w:val="de-DE"/>
                                </w:rPr>
                                <w:t>asram:Invoicee</w:t>
                              </w:r>
                              <w:r w:rsidRPr="005E2398">
                                <w:rPr>
                                  <w:rFonts w:cs="Arial"/>
                                  <w:b/>
                                  <w:bCs/>
                                  <w:szCs w:val="20"/>
                                  <w:lang w:val="de-DE"/>
                                </w:rPr>
                                <w:t>CITradeParty</w:t>
                              </w:r>
                              <w:proofErr w:type="spellEnd"/>
                            </w:p>
                          </w:txbxContent>
                        </wps:txbx>
                        <wps:bodyPr rot="0" vert="horz" wrap="square" lIns="91440" tIns="45720" rIns="91440" bIns="45720" anchor="t" anchorCtr="0" upright="1">
                          <a:noAutofit/>
                        </wps:bodyPr>
                      </wps:wsp>
                      <wpg:grpSp>
                        <wpg:cNvPr id="6443" name="Group 7660"/>
                        <wpg:cNvGrpSpPr>
                          <a:grpSpLocks/>
                        </wpg:cNvGrpSpPr>
                        <wpg:grpSpPr bwMode="auto">
                          <a:xfrm>
                            <a:off x="5067300" y="1743075"/>
                            <a:ext cx="190476" cy="166370"/>
                            <a:chOff x="6283" y="5431"/>
                            <a:chExt cx="300" cy="262"/>
                          </a:xfrm>
                        </wpg:grpSpPr>
                        <wps:wsp>
                          <wps:cNvPr id="6444" name="Rectangle 766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45" name="AutoShape 766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446" name="AutoShape 766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447" name="Group 7664"/>
                        <wpg:cNvGrpSpPr>
                          <a:grpSpLocks/>
                        </wpg:cNvGrpSpPr>
                        <wpg:grpSpPr bwMode="auto">
                          <a:xfrm>
                            <a:off x="5076825" y="2276475"/>
                            <a:ext cx="190476" cy="166370"/>
                            <a:chOff x="6283" y="5431"/>
                            <a:chExt cx="300" cy="262"/>
                          </a:xfrm>
                        </wpg:grpSpPr>
                        <wps:wsp>
                          <wps:cNvPr id="6448" name="Rectangle 766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49" name="AutoShape 766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450" name="AutoShape 766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451" name="Rectangle 7668"/>
                        <wps:cNvSpPr>
                          <a:spLocks noChangeArrowheads="1"/>
                        </wps:cNvSpPr>
                        <wps:spPr bwMode="auto">
                          <a:xfrm>
                            <a:off x="2676525" y="781050"/>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5F"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452" name="Rectangle 7669"/>
                        <wps:cNvSpPr>
                          <a:spLocks noChangeArrowheads="1"/>
                        </wps:cNvSpPr>
                        <wps:spPr bwMode="auto">
                          <a:xfrm>
                            <a:off x="2676525" y="1323975"/>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60" w14:textId="77777777" w:rsidR="009502FA" w:rsidRPr="002F612C" w:rsidRDefault="009502FA" w:rsidP="00C3304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453" name="Rectangle 7670"/>
                        <wps:cNvSpPr>
                          <a:spLocks noChangeArrowheads="1"/>
                        </wps:cNvSpPr>
                        <wps:spPr bwMode="auto">
                          <a:xfrm>
                            <a:off x="2686050" y="2419350"/>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61"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454" name="Rectangle 7671"/>
                        <wps:cNvSpPr>
                          <a:spLocks noChangeArrowheads="1"/>
                        </wps:cNvSpPr>
                        <wps:spPr bwMode="auto">
                          <a:xfrm>
                            <a:off x="2695575" y="209550"/>
                            <a:ext cx="500953"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62"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455" name="Rectangle 7672"/>
                        <wps:cNvSpPr>
                          <a:spLocks noChangeArrowheads="1"/>
                        </wps:cNvSpPr>
                        <wps:spPr bwMode="auto">
                          <a:xfrm>
                            <a:off x="3048000" y="2190750"/>
                            <a:ext cx="2026669"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63"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DefinedCITradeContact</w:t>
                              </w:r>
                              <w:proofErr w:type="spellEnd"/>
                            </w:p>
                          </w:txbxContent>
                        </wps:txbx>
                        <wps:bodyPr rot="0" vert="horz" wrap="square" lIns="91440" tIns="45720" rIns="91440" bIns="45720" anchor="t" anchorCtr="0" upright="1">
                          <a:noAutofit/>
                        </wps:bodyPr>
                      </wps:wsp>
                      <wps:wsp>
                        <wps:cNvPr id="6456" name="AutoShape 7673"/>
                        <wps:cNvCnPr>
                          <a:cxnSpLocks noChangeShapeType="1"/>
                        </wps:cNvCnPr>
                        <wps:spPr bwMode="auto">
                          <a:xfrm>
                            <a:off x="2667000" y="129540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57" name="AutoShape 7674"/>
                        <wps:cNvCnPr>
                          <a:cxnSpLocks noChangeShapeType="1"/>
                        </wps:cNvCnPr>
                        <wps:spPr bwMode="auto">
                          <a:xfrm>
                            <a:off x="2657475" y="17145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58" name="Rectangle 7675"/>
                        <wps:cNvSpPr>
                          <a:spLocks noChangeArrowheads="1"/>
                        </wps:cNvSpPr>
                        <wps:spPr bwMode="auto">
                          <a:xfrm>
                            <a:off x="2276475" y="1219200"/>
                            <a:ext cx="190476"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59" name="Rectangle 7676"/>
                        <wps:cNvSpPr>
                          <a:spLocks noChangeArrowheads="1"/>
                        </wps:cNvSpPr>
                        <wps:spPr bwMode="auto">
                          <a:xfrm>
                            <a:off x="3067050" y="590550"/>
                            <a:ext cx="223682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64"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GlobalIdentificationIdentifier</w:t>
                              </w:r>
                              <w:proofErr w:type="spellEnd"/>
                            </w:p>
                          </w:txbxContent>
                        </wps:txbx>
                        <wps:bodyPr rot="0" vert="horz" wrap="square" lIns="91440" tIns="45720" rIns="91440" bIns="45720" anchor="t" anchorCtr="0" upright="1">
                          <a:noAutofit/>
                        </wps:bodyPr>
                      </wps:wsp>
                      <wps:wsp>
                        <wps:cNvPr id="6460" name="AutoShape 7677"/>
                        <wps:cNvCnPr>
                          <a:cxnSpLocks noChangeShapeType="1"/>
                        </wps:cNvCnPr>
                        <wps:spPr bwMode="auto">
                          <a:xfrm>
                            <a:off x="2276475" y="1295400"/>
                            <a:ext cx="215873"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61" name="Rectangle 7678"/>
                        <wps:cNvSpPr>
                          <a:spLocks noChangeArrowheads="1"/>
                        </wps:cNvSpPr>
                        <wps:spPr bwMode="auto">
                          <a:xfrm>
                            <a:off x="3048000" y="0"/>
                            <a:ext cx="224063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65" w14:textId="77777777" w:rsidR="009502FA" w:rsidRPr="0092092D" w:rsidRDefault="009502FA" w:rsidP="00C33044">
                              <w:pPr>
                                <w:spacing w:line="240" w:lineRule="auto"/>
                                <w:rPr>
                                  <w:szCs w:val="20"/>
                                </w:rPr>
                              </w:pPr>
                              <w:proofErr w:type="spellStart"/>
                              <w:proofErr w:type="gramStart"/>
                              <w:r w:rsidRPr="00980479">
                                <w:rPr>
                                  <w:rFonts w:cs="Arial"/>
                                  <w:bCs/>
                                  <w:szCs w:val="20"/>
                                </w:rPr>
                                <w:t>asram:</w:t>
                              </w:r>
                              <w:proofErr w:type="gramEnd"/>
                              <w:r w:rsidRPr="00980479">
                                <w:rPr>
                                  <w:rFonts w:cs="Arial"/>
                                  <w:bCs/>
                                  <w:szCs w:val="20"/>
                                </w:rPr>
                                <w:t>DUNSIdentificationIdentifier</w:t>
                              </w:r>
                              <w:proofErr w:type="spellEnd"/>
                            </w:p>
                          </w:txbxContent>
                        </wps:txbx>
                        <wps:bodyPr rot="0" vert="horz" wrap="square" lIns="91440" tIns="45720" rIns="91440" bIns="45720" anchor="t" anchorCtr="0" upright="1">
                          <a:noAutofit/>
                        </wps:bodyPr>
                      </wps:wsp>
                      <wps:wsp>
                        <wps:cNvPr id="6462" name="Rectangle 7679"/>
                        <wps:cNvSpPr>
                          <a:spLocks noChangeArrowheads="1"/>
                        </wps:cNvSpPr>
                        <wps:spPr bwMode="auto">
                          <a:xfrm>
                            <a:off x="3057525" y="1085850"/>
                            <a:ext cx="223682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66"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SpecifiedCITaxRegistration</w:t>
                              </w:r>
                              <w:proofErr w:type="spellEnd"/>
                            </w:p>
                          </w:txbxContent>
                        </wps:txbx>
                        <wps:bodyPr rot="0" vert="horz" wrap="square" lIns="91440" tIns="45720" rIns="91440" bIns="45720" anchor="t" anchorCtr="0" upright="1">
                          <a:noAutofit/>
                        </wps:bodyPr>
                      </wps:wsp>
                      <wps:wsp>
                        <wps:cNvPr id="6463" name="AutoShape 7680"/>
                        <wps:cNvCnPr>
                          <a:cxnSpLocks noChangeShapeType="1"/>
                        </wps:cNvCnPr>
                        <wps:spPr bwMode="auto">
                          <a:xfrm>
                            <a:off x="2657475" y="171450"/>
                            <a:ext cx="0" cy="221805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64" name="Rectangle 7682"/>
                        <wps:cNvSpPr>
                          <a:spLocks noChangeArrowheads="1"/>
                        </wps:cNvSpPr>
                        <wps:spPr bwMode="auto">
                          <a:xfrm>
                            <a:off x="3067050" y="1657350"/>
                            <a:ext cx="2005082"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67"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PostalCITradeAddress</w:t>
                              </w:r>
                              <w:proofErr w:type="spellEnd"/>
                            </w:p>
                          </w:txbxContent>
                        </wps:txbx>
                        <wps:bodyPr rot="0" vert="horz" wrap="square" lIns="91440" tIns="45720" rIns="91440" bIns="45720" anchor="t" anchorCtr="0" upright="1">
                          <a:noAutofit/>
                        </wps:bodyPr>
                      </wps:wsp>
                      <wps:wsp>
                        <wps:cNvPr id="6465" name="AutoShape 7684"/>
                        <wps:cNvCnPr>
                          <a:cxnSpLocks noChangeShapeType="1"/>
                        </wps:cNvCnPr>
                        <wps:spPr bwMode="auto">
                          <a:xfrm>
                            <a:off x="2667000" y="762000"/>
                            <a:ext cx="39619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66" name="AutoShape 7685"/>
                        <wps:cNvCnPr>
                          <a:cxnSpLocks noChangeShapeType="1"/>
                        </wps:cNvCnPr>
                        <wps:spPr bwMode="auto">
                          <a:xfrm>
                            <a:off x="2438400" y="1295400"/>
                            <a:ext cx="25396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uppieren 6433" o:spid="_x0000_s2170" style="width:438pt;height:213.6pt;mso-position-horizontal-relative:char;mso-position-vertical-relative:line" coordorigin="-762" coordsize="55625,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">
                <v:rect id="Rechteck 6434" o:spid="_x0000_s2171" style="position:absolute;left:-762;top:11715;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eYsYA&#10;AADdAAAADwAAAGRycy9kb3ducmV2LnhtbESP3WrCQBSE7wu+w3IEb4putCISXUWE0lAKYvy5PmSP&#10;STB7Nma3Sfr23ULBy2FmvmHW295UoqXGlZYVTCcRCOLM6pJzBefT+3gJwnlkjZVlUvBDDrabwcsa&#10;Y207PlKb+lwECLsYFRTe17GULivIoJvYmjh4N9sY9EE2udQNdgFuKjmLooU0WHJYKLCmfUHZPf02&#10;Crrs0F5PXx/y8HpNLD+Sxz69fCo1Gva7FQhPvX+G/9uJVrCYv83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meYsYAAADdAAAADwAAAAAAAAAAAAAAAACYAgAAZHJz&#10;L2Rvd25yZXYueG1sUEsFBgAAAAAEAAQA9QAAAIsDAAAAAA==&#10;" filled="f" stroked="f">
                  <v:textbox>
                    <w:txbxContent>
                      <w:p w14:paraId="16F9945C" w14:textId="77777777" w:rsidR="009502FA" w:rsidRDefault="009502FA" w:rsidP="00C33044">
                        <w:pPr>
                          <w:rPr>
                            <w:rFonts w:cs="Arial"/>
                            <w:b/>
                            <w:sz w:val="24"/>
                            <w:szCs w:val="24"/>
                            <w:lang w:val="de-DE"/>
                          </w:rPr>
                        </w:pPr>
                        <w:r>
                          <w:rPr>
                            <w:rFonts w:cs="Arial"/>
                            <w:b/>
                            <w:sz w:val="24"/>
                            <w:szCs w:val="24"/>
                            <w:lang w:val="de-DE"/>
                          </w:rPr>
                          <w:t>0..*</w:t>
                        </w:r>
                      </w:p>
                    </w:txbxContent>
                  </v:textbox>
                </v:rect>
                <v:rect id="Rectangle 7648" o:spid="_x0000_s2172" style="position:absolute;left:26955;top:18383;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D7MYA&#10;AADdAAAADwAAAGRycy9kb3ducmV2LnhtbESPQWvCQBSE7wX/w/KE3uquRkNNXYMUAoXaQ7Xg9ZF9&#10;JqHZtzG70fTfd4VCj8PMfMNs8tG24kq9bxxrmM8UCOLSmYYrDV/H4ukZhA/IBlvHpOGHPOTbycMG&#10;M+Nu/EnXQ6hEhLDPUEMdQpdJ6cuaLPqZ64ijd3a9xRBlX0nT4y3CbSsXSqXSYsNxocaOXmsqvw+D&#10;1YDp0lw+zsn++D6kuK5GVaxOSuvH6bh7ARFoDP/hv/ab0ZAukxXc38Qn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PD7MYAAADdAAAADwAAAAAAAAAAAAAAAACYAgAAZHJz&#10;L2Rvd25yZXYueG1sUEsFBgAAAAAEAAQA9QAAAIsDAAAAAA==&#10;" stroked="f">
                  <v:textbox>
                    <w:txbxContent>
                      <w:p w14:paraId="16F9945D"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group id="Group 7649" o:spid="_x0000_s2173" style="position:absolute;left:52959;top:11906;width:1904;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Mzs8YAAADdAAAADwAAAGRycy9kb3ducmV2LnhtbESPQWvCQBSE74L/YXkF&#10;b7qJ2lBSVxGp4kEK1YJ4e2SfSTD7NmS3Sfz3riD0OMzMN8xi1ZtKtNS40rKCeBKBIM6sLjlX8Hva&#10;jj9AOI+ssbJMCu7kYLUcDhaYatvxD7VHn4sAYZeigsL7OpXSZQUZdBNbEwfvahuDPsgml7rBLsBN&#10;JadRlEiDJYeFAmvaFJTdjn9Gwa7Dbj2Lv9rD7bq5X07v3+dDTEqN3vr1JwhPvf8Pv9p7rSCZzxJ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0zOzxgAAAN0A&#10;AAAPAAAAAAAAAAAAAAAAAKoCAABkcnMvZG93bnJldi54bWxQSwUGAAAAAAQABAD6AAAAnQMAAAAA&#10;">
                  <v:rect id="Rectangle 7650" o:spid="_x0000_s217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Foa8UA&#10;AADdAAAADwAAAGRycy9kb3ducmV2LnhtbESPQWsCMRSE7wX/Q3hCbzWrbVVWo4ggClJobXt/bJ67&#10;i5uXNclq6q83hUKPw8x8w8yX0TTiQs7XlhUMBxkI4sLqmksFX5+bpykIH5A1NpZJwQ95WC56D3PM&#10;tb3yB10OoRQJwj5HBVUIbS6lLyoy6Ae2JU7e0TqDIUlXSu3wmuCmkaMsG0uDNaeFCltaV1ScDp1R&#10;0L69dtvJee9u39PuvcB9tGEUlXrsx9UMRKAY/sN/7Z1WMH55nsDv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0WhrxQAAAN0AAAAPAAAAAAAAAAAAAAAAAJgCAABkcnMv&#10;ZG93bnJldi54bWxQSwUGAAAAAAQABAD1AAAAigMAAAAA&#10;" strokeweight="2pt"/>
                  <v:shape id="AutoShape 7651" o:spid="_x0000_s217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dqscAAAADdAAAADwAAAGRycy9kb3ducmV2LnhtbERPz2uDMBS+D/o/hFfYbY3dxBXbtJTB&#10;wKtOdn6YV5WaF2tizf775lDY8eP7fTgFM4g7Ta63rGC7SUAQN1b33Cqof77fdiCcR9Y4WCYFf+Tg&#10;dFy9HDDXduGS7pVvRQxhl6OCzvsxl9I1HRl0GzsSR+5iJ4M+wqmVesIlhptBvidJJg32HBs6HOmr&#10;o+ZazUZBWd7a39mF5by7hM+01qlJ5kKp13U470F4Cv5f/HQXWkGWfsS58U18AvL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O3arHAAAAA3QAAAA8AAAAAAAAAAAAAAAAA&#10;oQIAAGRycy9kb3ducmV2LnhtbFBLBQYAAAAABAAEAPkAAACOAwAAAAA=&#10;" strokeweight="1.25pt"/>
                  <v:shape id="AutoShape 7652" o:spid="_x0000_s217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ERpMkAAADdAAAADwAAAGRycy9kb3ducmV2LnhtbESPT2vCQBTE7wW/w/IKvdWN1oYaXUX6&#10;BzzUQmw9eHtmX5Ng9m3Irkn007tCocdhZn7DzJe9qURLjSstKxgNIxDEmdUl5wp+vj8eX0A4j6yx&#10;skwKzuRguRjczTHRtuOU2q3PRYCwS1BB4X2dSOmyggy6oa2Jg/drG4M+yCaXusEuwE0lx1EUS4Ml&#10;h4UCa3otKDtuT0bB86k77OMRp6vN+9suvbTZ13H3qdTDfb+agfDU+//wX3utFcSTpync3oQnIBd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aBEaTJAAAA3QAAAA8AAAAA&#10;AAAAAAAAAAAAoQIAAGRycy9kb3ducmV2LnhtbFBLBQYAAAAABAAEAPkAAACXAwAAAAA=&#10;" strokeweight="1.25pt"/>
                </v:group>
                <v:shape id="AutoShape 7654" o:spid="_x0000_s2177" type="#_x0000_t32" style="position:absolute;left:26479;top:1847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q4qcEAAADdAAAADwAAAGRycy9kb3ducmV2LnhtbERPTYvCMBC9C/sfwix401QprluNIoIo&#10;giu6otehGdtiMylNrPXfm4Pg8fG+p/PWlKKh2hWWFQz6EQji1OqCMwWn/1VvDMJ5ZI2lZVLwJAfz&#10;2Vdniom2Dz5Qc/SZCCHsElSQe18lUro0J4OubyviwF1tbdAHWGdS1/gI4aaUwygaSYMFh4YcK1rm&#10;lN6Od6Og2Z//flZVs9777BwftvHvBc1Oqe53u5iA8NT6j/jt3mgFozgO+8Ob8ATk7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aripwQAAAN0AAAAPAAAAAAAAAAAAAAAA&#10;AKECAABkcnMvZG93bnJldi54bWxQSwUGAAAAAAQABAD5AAAAjwMAAAAA&#10;" strokeweight="2pt"/>
                <v:shape id="AutoShape 7655" o:spid="_x0000_s2178" type="#_x0000_t32" style="position:absolute;left:26384;top:2381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YdMsUAAADdAAAADwAAAGRycy9kb3ducmV2LnhtbESPQYvCMBSE7wv+h/AEb2uqFF27RhFB&#10;FEFFXdzro3nbFpuX0sRa/70RhD0OM/MNM523phQN1a6wrGDQj0AQp1YXnCn4Oa8+v0A4j6yxtEwK&#10;HuRgPut8TDHR9s5Hak4+EwHCLkEFufdVIqVLczLo+rYiDt6frQ36IOtM6hrvAW5KOYyikTRYcFjI&#10;saJlTun1dDMKmsNlP15Vzfrgs0t83MaTXzQ7pXrddvENwlPr/8Pv9kYrGMXxAF5vwhOQs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SYdMsUAAADdAAAADwAAAAAAAAAA&#10;AAAAAAChAgAAZHJzL2Rvd25yZXYueG1sUEsFBgAAAAAEAAQA+QAAAJMDAAAAAA==&#10;" strokeweight="2pt"/>
                <v:rect id="Rectangle 7659" o:spid="_x0000_s2179" style="position:absolute;left:3333;top:11430;width:1938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fUQcUA&#10;AADdAAAADwAAAGRycy9kb3ducmV2LnhtbESPzWrDMBCE74W+g9hAb40cY0zjRAklJWByKOQHet1a&#10;G8vUWhlLSVw/fVQI9DjMzDfMcj3YVlyp941jBbNpAoK4crrhWsHpuH19A+EDssbWMSn4JQ/r1fPT&#10;Egvtbryn6yHUIkLYF6jAhNAVUvrKkEU/dR1x9M6utxii7Gupe7xFuG1lmiS5tNhwXDDY0cZQ9XO4&#10;WAUfly+zHZ3xu09qRv2NbjNPS6VeJsP7AkSgIfyHH+1SK8izLIW/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l9RBxQAAAN0AAAAPAAAAAAAAAAAAAAAAAJgCAABkcnMv&#10;ZG93bnJldi54bWxQSwUGAAAAAAQABAD1AAAAigMAAAAA&#10;" fillcolor="#8db3e2" strokeweight="2pt">
                  <v:textbox>
                    <w:txbxContent>
                      <w:p w14:paraId="16F9945E" w14:textId="77777777" w:rsidR="009502FA" w:rsidRPr="00280117" w:rsidRDefault="009502FA" w:rsidP="00C33044">
                        <w:pPr>
                          <w:spacing w:line="240" w:lineRule="auto"/>
                          <w:rPr>
                            <w:szCs w:val="20"/>
                          </w:rPr>
                        </w:pPr>
                        <w:proofErr w:type="spellStart"/>
                        <w:r>
                          <w:rPr>
                            <w:rFonts w:cs="Arial"/>
                            <w:b/>
                            <w:bCs/>
                            <w:szCs w:val="20"/>
                            <w:lang w:val="de-DE"/>
                          </w:rPr>
                          <w:t>asram:Invoicee</w:t>
                        </w:r>
                        <w:r w:rsidRPr="005E2398">
                          <w:rPr>
                            <w:rFonts w:cs="Arial"/>
                            <w:b/>
                            <w:bCs/>
                            <w:szCs w:val="20"/>
                            <w:lang w:val="de-DE"/>
                          </w:rPr>
                          <w:t>CITradeParty</w:t>
                        </w:r>
                        <w:proofErr w:type="spellEnd"/>
                      </w:p>
                    </w:txbxContent>
                  </v:textbox>
                </v:rect>
                <v:group id="Group 7660" o:spid="_x0000_s2180" style="position:absolute;left:50673;top:17430;width:1904;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LjVsYAAADdAAAADwAAAGRycy9kb3ducmV2LnhtbESPT4vCMBTE7wt+h/AE&#10;b2tadWWpRhFR2YMs+AcWb4/m2Rabl9LEtn77jSB4HGbmN8x82ZlSNFS7wrKCeBiBIE6tLjhTcD5t&#10;P79BOI+ssbRMCh7kYLnofcwx0bblAzVHn4kAYZeggtz7KpHSpTkZdENbEQfvamuDPsg6k7rGNsBN&#10;KUdRNJUGCw4LOVa0zim9He9Gwa7FdjWON83+dl0/Lqev3799TEoN+t1qBsJT59/hV/tHK5hOJ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ouNWxgAAAN0A&#10;AAAPAAAAAAAAAAAAAAAAAKoCAABkcnMvZG93bnJldi54bWxQSwUGAAAAAAQABAD6AAAAnQMAAAAA&#10;">
                  <v:rect id="Rectangle 7661" o:spid="_x0000_s218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WFYcUA&#10;AADdAAAADwAAAGRycy9kb3ducmV2LnhtbESPQWsCMRSE70L/Q3iF3jRb2VrZGkUEqSBCte39sXnd&#10;Xbp5WZOsxv56UxA8DjPzDTNbRNOKEznfWFbwPMpAEJdWN1wp+PpcD6cgfEDW2FomBRfysJg/DGZY&#10;aHvmPZ0OoRIJwr5ABXUIXSGlL2sy6Ee2I07ej3UGQ5KuktrhOcFNK8dZNpEGG04LNXa0qqn8PfRG&#10;Qbd76d9fj1v39z3tP0rcRhvGUamnx7h8AxEohnv41t5oBZM8z+H/TX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BYVhxQAAAN0AAAAPAAAAAAAAAAAAAAAAAJgCAABkcnMv&#10;ZG93bnJldi54bWxQSwUGAAAAAAQABAD1AAAAigMAAAAA&#10;" strokeweight="2pt"/>
                  <v:shape id="AutoShape 7662" o:spid="_x0000_s218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C2UsEAAADdAAAADwAAAGRycy9kb3ducmV2LnhtbESPQYvCMBSE7wv+h/AEb2vq0lWpRhFh&#10;wWtVPD+aZ1tsXmqT2vjvjbDgcZiZb5j1NphGPKhztWUFs2kCgriwuuZSwfn0970E4TyyxsYyKXiS&#10;g+1m9LXGTNuBc3ocfSkihF2GCirv20xKV1Rk0E1tSxy9q+0M+ii7UuoOhwg3jfxJkrk0WHNcqLCl&#10;fUXF7dgbBXl+Ly+9C8NueQ2L9KxTk/QHpSbjsFuB8BT8J/zfPmgF8zT9hfeb+ATk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sLZSwQAAAN0AAAAPAAAAAAAAAAAAAAAA&#10;AKECAABkcnMvZG93bnJldi54bWxQSwUGAAAAAAQABAD5AAAAjwMAAAAA&#10;" strokeweight="1.25pt"/>
                  <v:shape id="AutoShape 7663" o:spid="_x0000_s218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j2q8gAAADdAAAADwAAAGRycy9kb3ducmV2LnhtbESPT2vCQBTE7wW/w/IEb3VjsUGiq4hV&#10;8NAW4p+Dt2f2mQSzb0N2TdJ++m6h0OMwM79hFqveVKKlxpWWFUzGEQjizOqScwWn4+55BsJ5ZI2V&#10;ZVLwRQ5Wy8HTAhNtO06pPfhcBAi7BBUU3teJlC4ryKAb25o4eDfbGPRBNrnUDXYBbir5EkWxNFhy&#10;WCiwpk1B2f3wMApeH931Ek84XX9s387pd5t93s/vSo2G/XoOwlPv/8N/7b1WEE+nMfy+CU9AL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xj2q8gAAADdAAAADwAAAAAA&#10;AAAAAAAAAAChAgAAZHJzL2Rvd25yZXYueG1sUEsFBgAAAAAEAAQA+QAAAJYDAAAAAA==&#10;" strokeweight="1.25pt"/>
                </v:group>
                <v:group id="Group 7664" o:spid="_x0000_s2184" style="position:absolute;left:50768;top:22764;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nlVccAAADdAAAADwAAAGRycy9kb3ducmV2LnhtbESPQWvCQBSE7wX/w/IK&#10;vdVN1EZJs4qILT2IoBaKt0f2mYRk34bsNon/vlso9DjMzDdMthlNI3rqXGVZQTyNQBDnVldcKPi8&#10;vD2vQDiPrLGxTAru5GCznjxkmGo78In6sy9EgLBLUUHpfZtK6fKSDLqpbYmDd7OdQR9kV0jd4RDg&#10;ppGzKEqkwYrDQokt7UrK6/O3UfA+4LCdx/v+UN929+vl5fh1iEmpp8dx+wrC0+j/w3/tD60gWSy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5nlVccAAADd&#10;AAAADwAAAAAAAAAAAAAAAACqAgAAZHJzL2Rvd25yZXYueG1sUEsFBgAAAAAEAAQA+gAAAJ4DAAAA&#10;AA==&#10;">
                  <v:rect id="Rectangle 7665" o:spid="_x0000_s218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iPZMIA&#10;AADdAAAADwAAAGRycy9kb3ducmV2LnhtbERPTWsCMRC9F/wPYQRvmlXUytYoUigVRLBq78Nmurt0&#10;M9kmWY3+enMQeny87+U6mkZcyPnasoLxKANBXFhdc6ngfPoYLkD4gKyxsUwKbuRhveq9LDHX9spf&#10;dDmGUqQQ9jkqqEJocyl9UZFBP7ItceJ+rDMYEnSl1A6vKdw0cpJlc2mw5tRQYUvvFRW/x84oaPez&#10;7vP1b+fu34vuUOAu2jCJSg36cfMGIlAM/+Kne6sVzKfTNDe9SU9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SI9kwgAAAN0AAAAPAAAAAAAAAAAAAAAAAJgCAABkcnMvZG93&#10;bnJldi54bWxQSwUGAAAAAAQABAD1AAAAhwMAAAAA&#10;" strokeweight="2pt"/>
                  <v:shape id="AutoShape 7666" o:spid="_x0000_s218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28V8IAAADdAAAADwAAAGRycy9kb3ducmV2LnhtbESPT4vCMBTE7wt+h/AEb2vqUvxTjSLC&#10;gteqeH40z7bYvNQmtfHbG2Fhj8PM/IbZ7IJpxJM6V1tWMJsmIIgLq2suFVzOv99LEM4ja2wsk4IX&#10;OdhtR18bzLQdOKfnyZciQthlqKDyvs2kdEVFBt3UtsTRu9nOoI+yK6XucIhw08ifJJlLgzXHhQpb&#10;OlRU3E+9UZDnj/LauzDsl7ewSC86NUl/VGoyDvs1CE/B/4f/2ketYJ6mK/i8iU9Ab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P28V8IAAADdAAAADwAAAAAAAAAAAAAA&#10;AAChAgAAZHJzL2Rvd25yZXYueG1sUEsFBgAAAAAEAAQA+QAAAJADAAAAAA==&#10;" strokeweight="1.25pt"/>
                  <v:shape id="AutoShape 7667" o:spid="_x0000_s218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RdmcUAAADdAAAADwAAAGRycy9kb3ducmV2LnhtbERPTWvCQBC9C/6HZYTedGOpoUQ3QWwL&#10;PbRCbD30NmbHJJidDdk1SfvruwfB4+N9b7LRNKKnztWWFSwXEQjiwuqaSwXfX2/zZxDOI2tsLJOC&#10;X3KQpdPJBhNtB86pP/hShBB2CSqovG8TKV1RkUG3sC1x4M62M+gD7EqpOxxCuGnkYxTF0mDNoaHC&#10;lnYVFZfD1ShYXYfTT7zkfPv5+nLM//pifzl+KPUwG7drEJ5Gfxff3O9aQfy0CvvDm/AEZ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RdmcUAAADdAAAADwAAAAAAAAAA&#10;AAAAAAChAgAAZHJzL2Rvd25yZXYueG1sUEsFBgAAAAAEAAQA+QAAAJMDAAAAAA==&#10;" strokeweight="1.25pt"/>
                </v:group>
                <v:rect id="Rectangle 7668" o:spid="_x0000_s2188" style="position:absolute;left:26765;top:7810;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gT8QA&#10;AADdAAAADwAAAGRycy9kb3ducmV2LnhtbESPT4vCMBTE7wt+h/AEb2viv6LVKCIIwrqHVcHro3m2&#10;xealNlHrt98IC3scZuY3zGLV2ko8qPGlYw2DvgJBnDlTcq7hdNx+TkH4gGywckwaXuRhtex8LDA1&#10;7sk/9DiEXEQI+xQ1FCHUqZQ+K8ii77uaOHoX11gMUTa5NA0+I9xWcqhUIi2WHBcKrGlTUHY93K0G&#10;TMbm9n0Z7Y9f9wRneau2k7PSutdt13MQgdrwH/5r74yGZDwZwPtNf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nIE/EAAAA3QAAAA8AAAAAAAAAAAAAAAAAmAIAAGRycy9k&#10;b3ducmV2LnhtbFBLBQYAAAAABAAEAPUAAACJAwAAAAA=&#10;" stroked="f">
                  <v:textbox>
                    <w:txbxContent>
                      <w:p w14:paraId="16F9945F"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669" o:spid="_x0000_s2189" style="position:absolute;left:26765;top:13239;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W+OMYA&#10;AADdAAAADwAAAGRycy9kb3ducmV2LnhtbESPQWvCQBSE7wX/w/KE3uquqYaaugYRhELtoVrw+sg+&#10;k9Ds25hdk/Tfd4VCj8PMfMOs89E2oqfO1441zGcKBHHhTM2lhq/T/ukFhA/IBhvHpOGHPOSbycMa&#10;M+MG/qT+GEoRIewz1FCF0GZS+qIii37mWuLoXVxnMUTZldJ0OES4bWSiVCot1hwXKmxpV1HxfbxZ&#10;DZguzPXj8nw4vd9SXJWj2i/PSuvH6bh9BRFoDP/hv/ab0ZAulgnc38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W+OMYAAADdAAAADwAAAAAAAAAAAAAAAACYAgAAZHJz&#10;L2Rvd25yZXYueG1sUEsFBgAAAAAEAAQA9QAAAIsDAAAAAA==&#10;" stroked="f">
                  <v:textbox>
                    <w:txbxContent>
                      <w:p w14:paraId="16F99460" w14:textId="77777777" w:rsidR="009502FA" w:rsidRPr="002F612C" w:rsidRDefault="009502FA" w:rsidP="00C33044">
                        <w:pPr>
                          <w:rPr>
                            <w:rFonts w:cs="Arial"/>
                            <w:b/>
                            <w:sz w:val="24"/>
                            <w:szCs w:val="24"/>
                            <w:lang w:val="de-DE"/>
                          </w:rPr>
                        </w:pPr>
                        <w:r>
                          <w:rPr>
                            <w:rFonts w:cs="Arial"/>
                            <w:b/>
                            <w:sz w:val="24"/>
                            <w:szCs w:val="24"/>
                            <w:lang w:val="de-DE"/>
                          </w:rPr>
                          <w:t>0..*</w:t>
                        </w:r>
                      </w:p>
                    </w:txbxContent>
                  </v:textbox>
                </v:rect>
                <v:rect id="Rectangle 7670" o:spid="_x0000_s2190" style="position:absolute;left:26860;top:2419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bo8YA&#10;AADdAAAADwAAAGRycy9kb3ducmV2LnhtbESPQWvCQBSE7wX/w/KE3uquRkNNXYMUAoXaQ7Xg9ZF9&#10;JqHZtzG70fTfd4VCj8PMfMNs8tG24kq9bxxrmM8UCOLSmYYrDV/H4ukZhA/IBlvHpOGHPOTbycMG&#10;M+Nu/EnXQ6hEhLDPUEMdQpdJ6cuaLPqZ64ijd3a9xRBlX0nT4y3CbSsXSqXSYsNxocaOXmsqvw+D&#10;1YDp0lw+zsn++D6kuK5GVaxOSuvH6bh7ARFoDP/hv/ab0ZAuVwnc38Qn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bo8YAAADdAAAADwAAAAAAAAAAAAAAAACYAgAAZHJz&#10;L2Rvd25yZXYueG1sUEsFBgAAAAAEAAQA9QAAAIsDAAAAAA==&#10;" stroked="f">
                  <v:textbox>
                    <w:txbxContent>
                      <w:p w14:paraId="16F99461"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671" o:spid="_x0000_s2191" style="position:absolute;left:26955;top:209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D18UA&#10;AADdAAAADwAAAGRycy9kb3ducmV2LnhtbESPT2sCMRTE70K/Q3gFb5pU16XdbpQiCEL1UC30+ti8&#10;/UM3L9tN1PXbN4LgcZiZ3zD5arCtOFPvG8caXqYKBHHhTMOVhu/jZvIKwgdkg61j0nAlD6vl0yjH&#10;zLgLf9H5ECoRIewz1FCH0GVS+qImi37qOuLola63GKLsK2l6vES4beVMqVRabDgu1NjRuqbi93Cy&#10;GjBNzN++nO+On6cU36pBbRY/Suvx8/DxDiLQEB7he3trNKTJIoHb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IPXxQAAAN0AAAAPAAAAAAAAAAAAAAAAAJgCAABkcnMv&#10;ZG93bnJldi54bWxQSwUGAAAAAAQABAD1AAAAigMAAAAA&#10;" stroked="f">
                  <v:textbox>
                    <w:txbxContent>
                      <w:p w14:paraId="16F99462" w14:textId="77777777" w:rsidR="009502FA" w:rsidRPr="002F612C" w:rsidRDefault="009502FA" w:rsidP="00C33044">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672" o:spid="_x0000_s2192" style="position:absolute;left:30480;top:21907;width:202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YessYA&#10;AADdAAAADwAAAGRycy9kb3ducmV2LnhtbESPzWrDMBCE74W8g9hALqWRHfJTnCghNISWnmqn9LxY&#10;G9vEWhlJTZS3rwqFHofZ+WZns4umF1dyvrOsIJ9mIIhrqztuFHyejk/PIHxA1thbJgV38rDbjh42&#10;WGh745KuVWhEgrAvUEEbwlBI6euWDPqpHYiTd7bOYEjSNVI7vCW46eUsy5bSYMepocWBXlqqL9W3&#10;SW/ksfyqXh/v9t0eyi7Xbv4RV0pNxnG/BhEohv/jv/SbVrCcLxbwuyY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YessYAAADdAAAADwAAAAAAAAAAAAAAAACYAgAAZHJz&#10;L2Rvd25yZXYueG1sUEsFBgAAAAAEAAQA9QAAAIsDAAAAAA==&#10;" filled="f" fillcolor="#8db3e2" strokeweight="2pt">
                  <v:textbox>
                    <w:txbxContent>
                      <w:p w14:paraId="16F99463"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DefinedCITradeContact</w:t>
                        </w:r>
                        <w:proofErr w:type="spellEnd"/>
                      </w:p>
                    </w:txbxContent>
                  </v:textbox>
                </v:rect>
                <v:shape id="AutoShape 7673" o:spid="_x0000_s2193" type="#_x0000_t32" style="position:absolute;left:26670;top:12954;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YTm8YAAADdAAAADwAAAGRycy9kb3ducmV2LnhtbESPQWvCQBSE7wX/w/IEb3WjpFHTbEQE&#10;aSlY0Ra9PrKvSTD7NmS3Mf333YLQ4zAz3zDZejCN6KlztWUFs2kEgriwuuZSwefH7nEJwnlkjY1l&#10;UvBDDtb56CHDVNsbH6k/+VIECLsUFVTet6mUrqjIoJvaljh4X7Yz6IPsSqk7vAW4aeQ8ihJpsOaw&#10;UGFL24qK6+nbKOgP5/fFru1fDr48x8e3eHVBs1dqMh42zyA8Df4/fG+/agVJ/JTA35vwBGT+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WE5vGAAAA3QAAAA8AAAAAAAAA&#10;AAAAAAAAoQIAAGRycy9kb3ducmV2LnhtbFBLBQYAAAAABAAEAPkAAACUAwAAAAA=&#10;" strokeweight="2pt"/>
                <v:shape id="AutoShape 7674" o:spid="_x0000_s2194" type="#_x0000_t32" style="position:absolute;left:26574;top:171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q2AMYAAADdAAAADwAAAGRycy9kb3ducmV2LnhtbESPQWvCQBSE7wX/w/IKvTWbSjSauooU&#10;pFJQ0ZZ4fWRfk2D2bchuY/rvuwXB4zAz3zCL1WAa0VPnassKXqIYBHFhdc2lgq/PzfMMhPPIGhvL&#10;pOCXHKyWo4cFZtpe+Uj9yZciQNhlqKDyvs2kdEVFBl1kW+LgfdvOoA+yK6Xu8BrgppHjOJ5KgzWH&#10;hQpbequouJx+jIL+kO/TTdu/H3yZJ8ePZH5Gs1Pq6XFYv4LwNPh7+NbeagXTZJLC/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atgDGAAAA3QAAAA8AAAAAAAAA&#10;AAAAAAAAoQIAAGRycy9kb3ducmV2LnhtbFBLBQYAAAAABAAEAPkAAACUAwAAAAA=&#10;" strokeweight="2pt"/>
                <v:rect id="Rectangle 7675" o:spid="_x0000_s2195" style="position:absolute;left:22764;top:12192;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EZucMA&#10;AADdAAAADwAAAGRycy9kb3ducmV2LnhtbERPW2vCMBR+H/gfwhF8m6miTqqpyGBsIIPNy/uhObbF&#10;5qRL0prt1y8Pgz1+fPftLppWDOR8Y1nBbJqBIC6tbrhScD69PK5B+ICssbVMCr7Jw64YPWwx1/bO&#10;nzQcQyVSCPscFdQhdLmUvqzJoJ/ajjhxV+sMhgRdJbXDewo3rZxn2UoabDg11NjRc03l7dgbBd37&#10;sn99+jq4n8u6/yjxEG2YR6Um47jfgAgUw7/4z/2mFawWyzQ3vUlP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EZucMAAADdAAAADwAAAAAAAAAAAAAAAACYAgAAZHJzL2Rv&#10;d25yZXYueG1sUEsFBgAAAAAEAAQA9QAAAIgDAAAAAA==&#10;" strokeweight="2pt"/>
                <v:rect id="Rectangle 7676" o:spid="_x0000_s2196" style="position:absolute;left:30670;top:5905;width:2236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sUt8YA&#10;AADdAAAADwAAAGRycy9kb3ducmV2LnhtbESPQWsCMRCF7wX/Qxihl6LZLVbt1ihiKZaeuqt4HjbT&#10;3aWbyZKkGv99IxR6fLx535u32kTTizM531lWkE8zEMS11R03Co6Ht8kShA/IGnvLpOBKHjbr0d0K&#10;C20vXNK5Co1IEPYFKmhDGAopfd2SQT+1A3HyvqwzGJJ0jdQOLwluevmYZXNpsOPU0OJAu5bq7+rH&#10;pDfyWJ6q/cPVftjXssu1m33GhVL347h9AREohv/jv/S7VjCfPT3D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sUt8YAAADdAAAADwAAAAAAAAAAAAAAAACYAgAAZHJz&#10;L2Rvd25yZXYueG1sUEsFBgAAAAAEAAQA9QAAAIsDAAAAAA==&#10;" filled="f" fillcolor="#8db3e2" strokeweight="2pt">
                  <v:textbox>
                    <w:txbxContent>
                      <w:p w14:paraId="16F99464"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GlobalIdentificationIdentifier</w:t>
                        </w:r>
                        <w:proofErr w:type="spellEnd"/>
                      </w:p>
                    </w:txbxContent>
                  </v:textbox>
                </v:rect>
                <v:shape id="AutoShape 7677" o:spid="_x0000_s2197" type="#_x0000_t32" style="position:absolute;left:22764;top:12954;width:215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ycIAAADdAAAADwAAAGRycy9kb3ducmV2LnhtbERPTYvCMBC9C/6HMMLeNF0p1a1GEUEU&#10;YRVd0evQjG3ZZlKabK3/3hwWPD7e93zZmUq01LjSsoLPUQSCOLO65FzB5WcznIJwHlljZZkUPMnB&#10;ctHvzTHV9sEnas8+FyGEXYoKCu/rVEqXFWTQjWxNHLi7bQz6AJtc6gYfIdxUchxFiTRYcmgosKZ1&#10;Qdnv+c8oaI/Xw2RTt9ujz6/xaR9/3dB8K/Ux6FYzEJ46/xb/u3daQRInYX94E5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ycIAAADdAAAADwAAAAAAAAAAAAAA&#10;AAChAgAAZHJzL2Rvd25yZXYueG1sUEsFBgAAAAAEAAQA+QAAAJADAAAAAA==&#10;" strokeweight="2pt"/>
                <v:rect id="Rectangle 7678" o:spid="_x0000_s2198" style="position:absolute;left:30480;width:224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SDMUA&#10;AADdAAAADwAAAGRycy9kb3ducmV2LnhtbESPQWvCQBCF7wX/wzKFXkrdpEgsqauIUhRPTSw9D9lp&#10;EpqdDbtbXf+9Kwg9Pt68781brKIZxImc7y0ryKcZCOLG6p5bBV/Hj5c3ED4gaxwsk4ILeVgtJw8L&#10;LLU9c0WnOrQiQdiXqKALYSyl9E1HBv3UjsTJ+7HOYEjStVI7PCe4GeRrlhXSYM+pocORNh01v/Wf&#10;SW/ksfqud88Xe7Dbqs+1m33GuVJPj3H9DiJQDP/H9/ReKyhmRQ63NQkB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dIMxQAAAN0AAAAPAAAAAAAAAAAAAAAAAJgCAABkcnMv&#10;ZG93bnJldi54bWxQSwUGAAAAAAQABAD1AAAAigMAAAAA&#10;" filled="f" fillcolor="#8db3e2" strokeweight="2pt">
                  <v:textbox>
                    <w:txbxContent>
                      <w:p w14:paraId="16F99465" w14:textId="77777777" w:rsidR="009502FA" w:rsidRPr="0092092D" w:rsidRDefault="009502FA" w:rsidP="00C33044">
                        <w:pPr>
                          <w:spacing w:line="240" w:lineRule="auto"/>
                          <w:rPr>
                            <w:szCs w:val="20"/>
                          </w:rPr>
                        </w:pPr>
                        <w:proofErr w:type="spellStart"/>
                        <w:proofErr w:type="gramStart"/>
                        <w:r w:rsidRPr="00980479">
                          <w:rPr>
                            <w:rFonts w:cs="Arial"/>
                            <w:bCs/>
                            <w:szCs w:val="20"/>
                          </w:rPr>
                          <w:t>asram:</w:t>
                        </w:r>
                        <w:proofErr w:type="gramEnd"/>
                        <w:r w:rsidRPr="00980479">
                          <w:rPr>
                            <w:rFonts w:cs="Arial"/>
                            <w:bCs/>
                            <w:szCs w:val="20"/>
                          </w:rPr>
                          <w:t>DUNSIdentificationIdentifier</w:t>
                        </w:r>
                        <w:proofErr w:type="spellEnd"/>
                      </w:p>
                    </w:txbxContent>
                  </v:textbox>
                </v:rect>
                <v:rect id="Rectangle 7679" o:spid="_x0000_s2199" style="position:absolute;left:30575;top:10858;width:2236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NMe8UA&#10;AADdAAAADwAAAGRycy9kb3ducmV2LnhtbESPQWvCQBCF7wX/wzKCl1I3EYkldRWxSEtPTZSeh+yY&#10;BLOzYXer67/vFgo9Pt68781bb6MZxJWc7y0ryOcZCOLG6p5bBafj4ekZhA/IGgfLpOBOHrabycMa&#10;S21vXNG1Dq1IEPYlKuhCGEspfdORQT+3I3HyztYZDEm6VmqHtwQ3g1xkWSEN9pwaOhxp31Fzqb9N&#10;eiOP1Vf99ni3H/a16nPtlp9xpdRsGncvIALF8H/8l37XCoplsYDfNQkB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0x7xQAAAN0AAAAPAAAAAAAAAAAAAAAAAJgCAABkcnMv&#10;ZG93bnJldi54bWxQSwUGAAAAAAQABAD1AAAAigMAAAAA&#10;" filled="f" fillcolor="#8db3e2" strokeweight="2pt">
                  <v:textbox>
                    <w:txbxContent>
                      <w:p w14:paraId="16F99466"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SpecifiedCITaxRegistration</w:t>
                        </w:r>
                        <w:proofErr w:type="spellEnd"/>
                      </w:p>
                    </w:txbxContent>
                  </v:textbox>
                </v:rect>
                <v:shape id="AutoShape 7680" o:spid="_x0000_s2200" type="#_x0000_t32" style="position:absolute;left:26574;top:1714;width:0;height:22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16vsYAAADdAAAADwAAAGRycy9kb3ducmV2LnhtbESPQWvCQBSE74L/YXlCb7pRQ9Q0GxFB&#10;WgqtaIteH9nXJJh9G7LbmP77bqHQ4zAz3zDZdjCN6KlztWUF81kEgriwuuZSwcf7YboG4TyyxsYy&#10;KfgmB9t8PMow1fbOJ+rPvhQBwi5FBZX3bSqlKyoy6Ga2JQ7ep+0M+iC7UuoO7wFuGrmIokQarDks&#10;VNjSvqLidv4yCvrj5W11aPunoy8v8ekl3lzRvCr1MBl2jyA8Df4//Nd+1gqSOFnC75vw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Ner7GAAAA3QAAAA8AAAAAAAAA&#10;AAAAAAAAoQIAAGRycy9kb3ducmV2LnhtbFBLBQYAAAAABAAEAPkAAACUAwAAAAA=&#10;" strokeweight="2pt"/>
                <v:rect id="Rectangle 7682" o:spid="_x0000_s2201" style="position:absolute;left:30670;top:16573;width:2005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xlMUA&#10;AADdAAAADwAAAGRycy9kb3ducmV2LnhtbESPwWrDMBBE74X+g9hALyWRXYxbnCihJJSGnmq35LxY&#10;G9vEWhlJTZS/rwKFHofZebOz2kQzijM5P1hWkC8yEMSt1QN3Cr6/3uYvIHxA1jhaJgVX8rBZ39+t&#10;sNL2wjWdm9CJBGFfoYI+hKmS0rc9GfQLOxEn72idwZCk66R2eElwM8qnLCulwYFTQ48TbXtqT82P&#10;SW/ksT40749X+2F39ZBrV3zGZ6UeZvF1CSJQDP/Hf+m9VlAWZQG3NQkB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nGUxQAAAN0AAAAPAAAAAAAAAAAAAAAAAJgCAABkcnMv&#10;ZG93bnJldi54bWxQSwUGAAAAAAQABAD1AAAAigMAAAAA&#10;" filled="f" fillcolor="#8db3e2" strokeweight="2pt">
                  <v:textbox>
                    <w:txbxContent>
                      <w:p w14:paraId="16F99467" w14:textId="77777777" w:rsidR="009502FA" w:rsidRPr="0092092D" w:rsidRDefault="009502FA" w:rsidP="00C33044">
                        <w:pPr>
                          <w:spacing w:line="240" w:lineRule="auto"/>
                        </w:pPr>
                        <w:proofErr w:type="spellStart"/>
                        <w:proofErr w:type="gramStart"/>
                        <w:r w:rsidRPr="00980479">
                          <w:rPr>
                            <w:rFonts w:cs="Arial"/>
                            <w:bCs/>
                            <w:szCs w:val="20"/>
                          </w:rPr>
                          <w:t>asram:</w:t>
                        </w:r>
                        <w:proofErr w:type="gramEnd"/>
                        <w:r w:rsidRPr="00980479">
                          <w:rPr>
                            <w:rFonts w:cs="Arial"/>
                            <w:bCs/>
                            <w:szCs w:val="20"/>
                          </w:rPr>
                          <w:t>PostalCITradeAddress</w:t>
                        </w:r>
                        <w:proofErr w:type="spellEnd"/>
                      </w:p>
                    </w:txbxContent>
                  </v:textbox>
                </v:rect>
                <v:shape id="AutoShape 7684" o:spid="_x0000_s2202" type="#_x0000_t32" style="position:absolute;left:26670;top:7620;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hHUcYAAADdAAAADwAAAGRycy9kb3ducmV2LnhtbESPQWvCQBSE7wX/w/IEb3WjpFHTbEQE&#10;aSlY0Ra9PrKvSTD7NmS3Mf333YLQ4zAz3zDZejCN6KlztWUFs2kEgriwuuZSwefH7nEJwnlkjY1l&#10;UvBDDtb56CHDVNsbH6k/+VIECLsUFVTet6mUrqjIoJvaljh4X7Yz6IPsSqk7vAW4aeQ8ihJpsOaw&#10;UGFL24qK6+nbKOgP5/fFru1fDr48x8e3eHVBs1dqMh42zyA8Df4/fG+/agVJnDzB35vwBGT+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oR1HGAAAA3QAAAA8AAAAAAAAA&#10;AAAAAAAAoQIAAGRycy9kb3ducmV2LnhtbFBLBQYAAAAABAAEAPkAAACUAwAAAAA=&#10;" strokeweight="2pt"/>
                <v:shape id="AutoShape 7685" o:spid="_x0000_s2203" type="#_x0000_t32" style="position:absolute;left:24384;top:12954;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rZJsYAAADdAAAADwAAAGRycy9kb3ducmV2LnhtbESPQWvCQBSE74X+h+UVvNVNJUQbs0oR&#10;RClYUUu8PrKvSWj2bciuMf33bkHwOMzMN0y2HEwjeupcbVnB2zgCQVxYXXOp4Pu0fp2BcB5ZY2OZ&#10;FPyRg+Xi+SnDVNsrH6g/+lIECLsUFVTet6mUrqjIoBvbljh4P7Yz6IPsSqk7vAa4aeQkihJpsOaw&#10;UGFLq4qK3+PFKOj3+dd03fabvS/z+PAZv5/R7JQavQwfcxCeBv8I39tbrSCJkwT+34Qn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62SbGAAAA3QAAAA8AAAAAAAAA&#10;AAAAAAAAoQIAAGRycy9kb3ducmV2LnhtbFBLBQYAAAAABAAEAPkAAACUAwAAAAA=&#10;" strokeweight="2pt"/>
                <w10:anchorlock/>
              </v:group>
            </w:pict>
          </mc:Fallback>
        </mc:AlternateContent>
      </w:r>
    </w:p>
    <w:p w14:paraId="16F9905C" w14:textId="77777777" w:rsidR="0012625C" w:rsidRDefault="0012625C" w:rsidP="00130B6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97587A" w:rsidRPr="00AD4FE7" w14:paraId="16F9905E" w14:textId="77777777" w:rsidTr="009A7DB3">
        <w:trPr>
          <w:cantSplit/>
          <w:trHeight w:val="329"/>
        </w:trPr>
        <w:tc>
          <w:tcPr>
            <w:tcW w:w="5000" w:type="pct"/>
            <w:shd w:val="clear" w:color="auto" w:fill="FFFFCC"/>
            <w:vAlign w:val="center"/>
          </w:tcPr>
          <w:p w14:paraId="16F9905D" w14:textId="77777777" w:rsidR="0097587A" w:rsidRPr="00A370B7" w:rsidRDefault="0097587A" w:rsidP="003652C3">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97587A" w:rsidRPr="00AD4FE7" w14:paraId="16F99060" w14:textId="77777777" w:rsidTr="009A7DB3">
        <w:trPr>
          <w:cantSplit/>
        </w:trPr>
        <w:tc>
          <w:tcPr>
            <w:tcW w:w="5000" w:type="pct"/>
            <w:vAlign w:val="center"/>
          </w:tcPr>
          <w:p w14:paraId="16F9905F" w14:textId="77777777" w:rsidR="0097587A" w:rsidRPr="00A370B7" w:rsidRDefault="0097587A" w:rsidP="00130B6A">
            <w:pPr>
              <w:spacing w:line="240" w:lineRule="auto"/>
            </w:pPr>
            <w:r w:rsidRPr="00A370B7">
              <w:rPr>
                <w:rFonts w:cs="Arial"/>
                <w:b/>
                <w:bCs/>
                <w:szCs w:val="20"/>
              </w:rPr>
              <w:t xml:space="preserve">“asram:InvoiceeCITradeParty” </w:t>
            </w:r>
            <w:r w:rsidRPr="00A370B7">
              <w:rPr>
                <w:rFonts w:cs="Arial"/>
                <w:bCs/>
                <w:szCs w:val="20"/>
              </w:rPr>
              <w:t>contains business address and contact da</w:t>
            </w:r>
            <w:r w:rsidR="00D35055">
              <w:rPr>
                <w:rFonts w:cs="Arial"/>
                <w:bCs/>
                <w:szCs w:val="20"/>
              </w:rPr>
              <w:t>ta of the</w:t>
            </w:r>
            <w:r w:rsidR="005F44A1">
              <w:rPr>
                <w:rFonts w:cs="Arial"/>
                <w:bCs/>
                <w:szCs w:val="20"/>
              </w:rPr>
              <w:t xml:space="preserve"> corresponding invoicee</w:t>
            </w:r>
            <w:r w:rsidRPr="00A370B7">
              <w:rPr>
                <w:rFonts w:cs="Arial"/>
                <w:bCs/>
                <w:szCs w:val="20"/>
              </w:rPr>
              <w:t>. The invoice</w:t>
            </w:r>
            <w:r w:rsidR="005F44A1">
              <w:rPr>
                <w:rFonts w:cs="Arial"/>
                <w:bCs/>
                <w:szCs w:val="20"/>
              </w:rPr>
              <w:t>e</w:t>
            </w:r>
            <w:r w:rsidRPr="00A370B7">
              <w:rPr>
                <w:rFonts w:cs="Arial"/>
                <w:bCs/>
                <w:szCs w:val="20"/>
              </w:rPr>
              <w:t xml:space="preserve"> is the party which receives the invoice. </w:t>
            </w:r>
          </w:p>
        </w:tc>
      </w:tr>
    </w:tbl>
    <w:p w14:paraId="16F99061" w14:textId="77777777" w:rsidR="0012625C" w:rsidRDefault="0012625C" w:rsidP="00C7140E">
      <w:pPr>
        <w:rPr>
          <w:lang w:val="de-DE"/>
        </w:rPr>
      </w:pPr>
    </w:p>
    <w:tbl>
      <w:tblPr>
        <w:tblpPr w:leftFromText="180" w:rightFromText="180" w:vertAnchor="text" w:horzAnchor="margin" w:tblpY="120"/>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6"/>
        <w:gridCol w:w="1307"/>
        <w:gridCol w:w="1160"/>
        <w:gridCol w:w="1015"/>
        <w:gridCol w:w="2755"/>
        <w:gridCol w:w="871"/>
        <w:gridCol w:w="4270"/>
      </w:tblGrid>
      <w:tr w:rsidR="00C33044" w:rsidRPr="00AD4FE7" w14:paraId="16F99069" w14:textId="77777777" w:rsidTr="002A4792">
        <w:trPr>
          <w:cantSplit/>
          <w:trHeight w:val="330"/>
        </w:trPr>
        <w:tc>
          <w:tcPr>
            <w:tcW w:w="1056" w:type="pct"/>
            <w:shd w:val="clear" w:color="auto" w:fill="FFFFCC"/>
            <w:noWrap/>
            <w:vAlign w:val="center"/>
            <w:hideMark/>
          </w:tcPr>
          <w:p w14:paraId="16F99062"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9063"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9064"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9065"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9066"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9067"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9068" w14:textId="77777777" w:rsidR="00C33044" w:rsidRPr="00A370B7" w:rsidRDefault="00C33044"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C33044" w:rsidRPr="00AD4FE7" w14:paraId="16F99071" w14:textId="77777777" w:rsidTr="002A4792">
        <w:trPr>
          <w:cantSplit/>
          <w:trHeight w:val="315"/>
        </w:trPr>
        <w:tc>
          <w:tcPr>
            <w:tcW w:w="1056" w:type="pct"/>
            <w:shd w:val="clear" w:color="auto" w:fill="92D050"/>
            <w:noWrap/>
            <w:vAlign w:val="center"/>
          </w:tcPr>
          <w:p w14:paraId="16F9906A"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asram:DUNSIdentificationIdentifier</w:t>
            </w:r>
          </w:p>
        </w:tc>
        <w:tc>
          <w:tcPr>
            <w:tcW w:w="453" w:type="pct"/>
            <w:shd w:val="clear" w:color="auto" w:fill="92D050"/>
            <w:vAlign w:val="center"/>
          </w:tcPr>
          <w:p w14:paraId="16F9906B"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tcPr>
          <w:p w14:paraId="16F9906C"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tcPr>
          <w:p w14:paraId="16F9906D"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tcPr>
          <w:p w14:paraId="16F9906E" w14:textId="77777777" w:rsidR="00C33044" w:rsidRPr="00A370B7" w:rsidRDefault="00C33044" w:rsidP="002A4792">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987654321</w:t>
            </w:r>
          </w:p>
        </w:tc>
        <w:tc>
          <w:tcPr>
            <w:tcW w:w="302" w:type="pct"/>
            <w:shd w:val="clear" w:color="auto" w:fill="92D050"/>
            <w:noWrap/>
            <w:vAlign w:val="center"/>
          </w:tcPr>
          <w:p w14:paraId="16F9906F" w14:textId="77777777" w:rsidR="00C33044" w:rsidRPr="00A370B7" w:rsidRDefault="00C33044" w:rsidP="002A479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0" w:type="pct"/>
            <w:shd w:val="clear" w:color="auto" w:fill="92D050"/>
            <w:vAlign w:val="center"/>
          </w:tcPr>
          <w:p w14:paraId="16F99070" w14:textId="77777777" w:rsidR="00C33044" w:rsidRPr="00524BCC" w:rsidRDefault="00C33044" w:rsidP="002A4792">
            <w:pPr>
              <w:spacing w:line="240" w:lineRule="auto"/>
              <w:rPr>
                <w:rFonts w:eastAsia="Times New Roman"/>
                <w:color w:val="000000"/>
                <w:sz w:val="16"/>
                <w:lang w:val="en-GB" w:eastAsia="de-DE"/>
              </w:rPr>
            </w:pPr>
            <w:r>
              <w:rPr>
                <w:rFonts w:eastAsia="Times New Roman"/>
                <w:color w:val="000000"/>
                <w:sz w:val="16"/>
                <w:lang w:val="en-GB" w:eastAsia="de-DE"/>
              </w:rPr>
              <w:t>Invoicee DUNS Number</w:t>
            </w:r>
          </w:p>
        </w:tc>
      </w:tr>
      <w:tr w:rsidR="00C33044" w:rsidRPr="00AD4FE7" w14:paraId="16F99079" w14:textId="77777777" w:rsidTr="002A4792">
        <w:trPr>
          <w:cantSplit/>
          <w:trHeight w:val="315"/>
        </w:trPr>
        <w:tc>
          <w:tcPr>
            <w:tcW w:w="1056" w:type="pct"/>
            <w:shd w:val="clear" w:color="auto" w:fill="92D050"/>
            <w:noWrap/>
            <w:vAlign w:val="center"/>
          </w:tcPr>
          <w:p w14:paraId="16F99072" w14:textId="77777777" w:rsidR="00C33044" w:rsidRPr="00A370B7" w:rsidRDefault="00C33044" w:rsidP="002A4792">
            <w:pPr>
              <w:spacing w:line="240" w:lineRule="auto"/>
              <w:rPr>
                <w:rFonts w:cs="Arial"/>
                <w:bCs/>
                <w:sz w:val="16"/>
                <w:szCs w:val="20"/>
              </w:rPr>
            </w:pPr>
            <w:r w:rsidRPr="00A370B7">
              <w:rPr>
                <w:rFonts w:eastAsia="Times New Roman" w:cs="Arial"/>
                <w:bCs/>
                <w:color w:val="000000"/>
                <w:sz w:val="16"/>
                <w:szCs w:val="20"/>
                <w:lang w:eastAsia="de-DE"/>
              </w:rPr>
              <w:t>asram:GlobalIdentificationIdentifier</w:t>
            </w:r>
          </w:p>
        </w:tc>
        <w:tc>
          <w:tcPr>
            <w:tcW w:w="453" w:type="pct"/>
            <w:shd w:val="clear" w:color="auto" w:fill="92D050"/>
            <w:vAlign w:val="center"/>
          </w:tcPr>
          <w:p w14:paraId="16F99073"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tcPr>
          <w:p w14:paraId="16F99074"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tcPr>
          <w:p w14:paraId="16F99075"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tcPr>
          <w:p w14:paraId="16F99076"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48211</w:t>
            </w:r>
          </w:p>
        </w:tc>
        <w:tc>
          <w:tcPr>
            <w:tcW w:w="302" w:type="pct"/>
            <w:shd w:val="clear" w:color="auto" w:fill="92D050"/>
            <w:noWrap/>
            <w:vAlign w:val="center"/>
          </w:tcPr>
          <w:p w14:paraId="16F99077" w14:textId="77777777" w:rsidR="00C33044" w:rsidRPr="00A370B7" w:rsidRDefault="00C33044" w:rsidP="002A479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0" w:type="pct"/>
            <w:shd w:val="clear" w:color="auto" w:fill="92D050"/>
            <w:vAlign w:val="center"/>
          </w:tcPr>
          <w:p w14:paraId="16F99078" w14:textId="77777777" w:rsidR="00C33044" w:rsidRPr="00524BCC" w:rsidRDefault="00C33044" w:rsidP="002A4792">
            <w:pPr>
              <w:spacing w:line="240" w:lineRule="auto"/>
              <w:rPr>
                <w:rFonts w:eastAsia="Times New Roman"/>
                <w:color w:val="000000"/>
                <w:sz w:val="16"/>
                <w:lang w:val="en-GB" w:eastAsia="de-DE"/>
              </w:rPr>
            </w:pPr>
            <w:r>
              <w:rPr>
                <w:rFonts w:eastAsia="Times New Roman"/>
                <w:color w:val="000000"/>
                <w:sz w:val="16"/>
                <w:lang w:val="en-GB" w:eastAsia="de-DE"/>
              </w:rPr>
              <w:t>Invoicee ID</w:t>
            </w:r>
          </w:p>
        </w:tc>
      </w:tr>
    </w:tbl>
    <w:p w14:paraId="16F9907A" w14:textId="77777777" w:rsidR="00C33044" w:rsidRDefault="00C33044" w:rsidP="00C7140E">
      <w:pPr>
        <w:rPr>
          <w:lang w:val="de-DE"/>
        </w:rPr>
      </w:pPr>
      <w:r>
        <w:rPr>
          <w:lang w:val="de-DE"/>
        </w:rPr>
        <w:br w:type="page"/>
      </w:r>
    </w:p>
    <w:p w14:paraId="16F9907B" w14:textId="77777777" w:rsidR="00C33044" w:rsidRPr="00DF7A8E" w:rsidRDefault="00C33044" w:rsidP="00C33044">
      <w:pPr>
        <w:pStyle w:val="berschrift5"/>
      </w:pPr>
      <w:bookmarkStart w:id="107" w:name="_Toc347482232"/>
      <w:r w:rsidRPr="00DF7A8E">
        <w:t>asram:SpecifiedCITaxRegistration</w:t>
      </w:r>
      <w:bookmarkEnd w:id="107"/>
    </w:p>
    <w:p w14:paraId="16F9907C" w14:textId="77777777" w:rsidR="00C33044" w:rsidRDefault="00C33044" w:rsidP="00C33044"/>
    <w:p w14:paraId="16F9907D" w14:textId="77777777" w:rsidR="00C33044" w:rsidRDefault="00C33044" w:rsidP="00C33044">
      <w:pPr>
        <w:pStyle w:val="berschrift6"/>
      </w:pPr>
      <w:r>
        <w:t>VATIdentNo</w:t>
      </w:r>
    </w:p>
    <w:p w14:paraId="16F9907E" w14:textId="77777777" w:rsidR="00C33044" w:rsidRDefault="00C33044" w:rsidP="00C33044"/>
    <w:p w14:paraId="16F9907F" w14:textId="77777777" w:rsidR="00C33044" w:rsidRDefault="00C33044" w:rsidP="00C33044">
      <w:r>
        <w:rPr>
          <w:noProof/>
          <w:lang w:eastAsia="zh-TW"/>
        </w:rPr>
        <mc:AlternateContent>
          <mc:Choice Requires="wpg">
            <w:drawing>
              <wp:inline distT="0" distB="0" distL="0" distR="0" wp14:anchorId="16F99244" wp14:editId="16F99245">
                <wp:extent cx="5349240" cy="516255"/>
                <wp:effectExtent l="0" t="0" r="22860" b="0"/>
                <wp:docPr id="6467" name="Gruppieren 6467"/>
                <wp:cNvGraphicFramePr/>
                <a:graphic xmlns:a="http://schemas.openxmlformats.org/drawingml/2006/main">
                  <a:graphicData uri="http://schemas.microsoft.com/office/word/2010/wordprocessingGroup">
                    <wpg:wgp>
                      <wpg:cNvGrpSpPr/>
                      <wpg:grpSpPr>
                        <a:xfrm>
                          <a:off x="0" y="0"/>
                          <a:ext cx="5349240" cy="516255"/>
                          <a:chOff x="0" y="0"/>
                          <a:chExt cx="5349240" cy="516255"/>
                        </a:xfrm>
                      </wpg:grpSpPr>
                      <wps:wsp>
                        <wps:cNvPr id="6468" name="Rectangle 7352"/>
                        <wps:cNvSpPr>
                          <a:spLocks noChangeArrowheads="1"/>
                        </wps:cNvSpPr>
                        <wps:spPr bwMode="auto">
                          <a:xfrm>
                            <a:off x="381000" y="0"/>
                            <a:ext cx="2310765" cy="337820"/>
                          </a:xfrm>
                          <a:prstGeom prst="rect">
                            <a:avLst/>
                          </a:prstGeom>
                          <a:solidFill>
                            <a:srgbClr val="8DB3E2"/>
                          </a:solidFill>
                          <a:ln w="25400">
                            <a:solidFill>
                              <a:srgbClr val="000000"/>
                            </a:solidFill>
                            <a:miter lim="800000"/>
                            <a:headEnd/>
                            <a:tailEnd/>
                          </a:ln>
                        </wps:spPr>
                        <wps:txbx>
                          <w:txbxContent>
                            <w:p w14:paraId="16F99468" w14:textId="77777777" w:rsidR="009502FA" w:rsidRPr="00C9342C" w:rsidRDefault="009502FA" w:rsidP="00C33044">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wps:txbx>
                        <wps:bodyPr rot="0" vert="horz" wrap="square" lIns="91440" tIns="45720" rIns="91440" bIns="45720" anchor="t" anchorCtr="0" upright="1">
                          <a:noAutofit/>
                        </wps:bodyPr>
                      </wps:wsp>
                      <wps:wsp>
                        <wps:cNvPr id="6469" name="AutoShape 7353"/>
                        <wps:cNvCnPr>
                          <a:cxnSpLocks noChangeShapeType="1"/>
                        </wps:cNvCnPr>
                        <wps:spPr bwMode="auto">
                          <a:xfrm>
                            <a:off x="28956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70" name="Rectangle 7354"/>
                        <wps:cNvSpPr>
                          <a:spLocks noChangeArrowheads="1"/>
                        </wps:cNvSpPr>
                        <wps:spPr bwMode="auto">
                          <a:xfrm>
                            <a:off x="3095625" y="228600"/>
                            <a:ext cx="501015" cy="287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69"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471" name="Rectangle 7355"/>
                        <wps:cNvSpPr>
                          <a:spLocks noChangeArrowheads="1"/>
                        </wps:cNvSpPr>
                        <wps:spPr bwMode="auto">
                          <a:xfrm>
                            <a:off x="3467100" y="0"/>
                            <a:ext cx="1882140" cy="33782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6A" w14:textId="77777777" w:rsidR="009502FA" w:rsidRPr="00C9342C" w:rsidRDefault="009502FA" w:rsidP="00C33044">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6472" name="Rectangle 7356"/>
                        <wps:cNvSpPr>
                          <a:spLocks noChangeArrowheads="1"/>
                        </wps:cNvSpPr>
                        <wps:spPr bwMode="auto">
                          <a:xfrm>
                            <a:off x="2705100" y="104775"/>
                            <a:ext cx="190500" cy="16256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73" name="AutoShape 7357"/>
                        <wps:cNvCnPr>
                          <a:cxnSpLocks noChangeShapeType="1"/>
                        </wps:cNvCnPr>
                        <wps:spPr bwMode="auto">
                          <a:xfrm>
                            <a:off x="26955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74" name="Rechteck 6474"/>
                        <wps:cNvSpPr>
                          <a:spLocks noChangeArrowheads="1"/>
                        </wps:cNvSpPr>
                        <wps:spPr bwMode="auto">
                          <a:xfrm>
                            <a:off x="0" y="57150"/>
                            <a:ext cx="501015" cy="287655"/>
                          </a:xfrm>
                          <a:prstGeom prst="rect">
                            <a:avLst/>
                          </a:prstGeom>
                          <a:noFill/>
                          <a:ln>
                            <a:noFill/>
                          </a:ln>
                          <a:extLst/>
                        </wps:spPr>
                        <wps:txbx>
                          <w:txbxContent>
                            <w:p w14:paraId="16F9946B" w14:textId="77777777" w:rsidR="009502FA"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467" o:spid="_x0000_s2204" style="width:421.2pt;height:40.65pt;mso-position-horizontal-relative:char;mso-position-vertical-relative:line" coordsize="53492,5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">
                <v:rect id="Rectangle 7352" o:spid="_x0000_s2205" style="position:absolute;left:3810;width:23107;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y8IA&#10;AADdAAAADwAAAGRycy9kb3ducmV2LnhtbERPy2rCQBTdF/yH4QrdNROlhJo6iihCcFHwAd3eZm4z&#10;wcydkJlozNd3FkKXh/NergfbiBt1vnasYJakIIhLp2uuFFzO+7cPED4ga2wck4IHeVivJi9LzLW7&#10;85Fup1CJGMI+RwUmhDaX0peGLPrEtcSR+3WdxRBhV0nd4T2G20bO0zSTFmuODQZb2hoqr6feKtj1&#10;32Y/OuMPX1SP+gfddjEvlHqdDptPEIGG8C9+ugutIHvP4tz4Jj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yr/LwgAAAN0AAAAPAAAAAAAAAAAAAAAAAJgCAABkcnMvZG93&#10;bnJldi54bWxQSwUGAAAAAAQABAD1AAAAhwMAAAAA&#10;" fillcolor="#8db3e2" strokeweight="2pt">
                  <v:textbox>
                    <w:txbxContent>
                      <w:p w14:paraId="16F99468" w14:textId="77777777" w:rsidR="009502FA" w:rsidRPr="00C9342C" w:rsidRDefault="009502FA" w:rsidP="00C33044">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v:textbox>
                </v:rect>
                <v:shape id="AutoShape 7353" o:spid="_x0000_s2206" type="#_x0000_t32" style="position:absolute;left:28956;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VNVMYAAADdAAAADwAAAGRycy9kb3ducmV2LnhtbESP3WrCQBSE74W+w3IK3ummEmKNrlIE&#10;UQpW/EFvD9ljEsyeDdk1pm/vFoReDjPzDTNbdKYSLTWutKzgYxiBIM6sLjlXcDquBp8gnEfWWFkm&#10;Bb/kYDF/680w1fbBe2oPPhcBwi5FBYX3dSqlywoy6Ia2Jg7e1TYGfZBNLnWDjwA3lRxFUSINlhwW&#10;CqxpWVB2O9yNgnZ3/hmv6na98/k53n/HkwuarVL99+5rCsJT5//Dr/ZGK0jiZAJ/b8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lTVTGAAAA3QAAAA8AAAAAAAAA&#10;AAAAAAAAoQIAAGRycy9kb3ducmV2LnhtbFBLBQYAAAAABAAEAPkAAACUAwAAAAA=&#10;" strokeweight="2pt"/>
                <v:rect id="Rectangle 7354" o:spid="_x0000_s2207" style="position:absolute;left:30956;top:2286;width:5010;height:2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7ZtMMA&#10;AADdAAAADwAAAGRycy9kb3ducmV2LnhtbERPz2vCMBS+C/4P4Qm7zWSuq64zyhgIg7nDWsHro3m2&#10;Zc1LbWLt/vvlIHj8+H6vt6NtxUC9bxxreJorEMSlMw1XGg7F7nEFwgdkg61j0vBHHrab6WSNmXFX&#10;/qEhD5WIIewz1FCH0GVS+rImi37uOuLInVxvMUTYV9L0eI3htpULpVJpseHYUGNHHzWVv/nFasA0&#10;Mefv0/O++Lqk+FqNavdyVFo/zMb3NxCBxnAX39yfRkOaLOP++C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7ZtMMAAADdAAAADwAAAAAAAAAAAAAAAACYAgAAZHJzL2Rv&#10;d25yZXYueG1sUEsFBgAAAAAEAAQA9QAAAIgDAAAAAA==&#10;" stroked="f">
                  <v:textbox>
                    <w:txbxContent>
                      <w:p w14:paraId="16F99469"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55" o:spid="_x0000_s2208" style="position:absolute;left:34671;width:18821;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E0cUA&#10;AADdAAAADwAAAGRycy9kb3ducmV2LnhtbESPQWsCMRCF70L/Q5hCL1KzW0Rla5SiFIsnd5Weh810&#10;d+lmsiSpxn9vCoLHx5v3vXnLdTS9OJPznWUF+SQDQVxb3XGj4HT8fF2A8AFZY2+ZFFzJw3r1NFpi&#10;oe2FSzpXoREJwr5ABW0IQyGlr1sy6Cd2IE7ej3UGQ5KukdrhJcFNL9+ybCYNdpwaWhxo01L9W/2Z&#10;9EYey+9qN77avd2WXa7d9BDnSr08x493EIFieBzf019awWw6z+F/TUK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ETRxQAAAN0AAAAPAAAAAAAAAAAAAAAAAJgCAABkcnMv&#10;ZG93bnJldi54bWxQSwUGAAAAAAQABAD1AAAAigMAAAAA&#10;" filled="f" fillcolor="#8db3e2" strokeweight="2pt">
                  <v:textbox>
                    <w:txbxContent>
                      <w:p w14:paraId="16F9946A" w14:textId="77777777" w:rsidR="009502FA" w:rsidRPr="00C9342C" w:rsidRDefault="009502FA" w:rsidP="00C33044">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7356" o:spid="_x0000_s2209" style="position:absolute;left:27051;top:1047;width:1905;height:1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xyM8YA&#10;AADdAAAADwAAAGRycy9kb3ducmV2LnhtbESP3WoCMRSE74W+QzgF7zTbpf6wNYoIUkEKVdv7w+Z0&#10;d+nmZE2yGvv0TaHg5TAz3zCLVTStuJDzjWUFT+MMBHFpdcOVgo/TdjQH4QOyxtYyKbiRh9XyYbDA&#10;QtsrH+hyDJVIEPYFKqhD6AopfVmTQT+2HXHyvqwzGJJ0ldQOrwluWpln2VQabDgt1NjRpqby+9gb&#10;Bd3bpH+dnffu53Pev5e4jzbkUanhY1y/gAgUwz38395pBdPnWQ5/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xyM8YAAADdAAAADwAAAAAAAAAAAAAAAACYAgAAZHJz&#10;L2Rvd25yZXYueG1sUEsFBgAAAAAEAAQA9QAAAIsDAAAAAA==&#10;" strokeweight="2pt"/>
                <v:shape id="AutoShape 7357" o:spid="_x0000_s2210" type="#_x0000_t32" style="position:absolute;left:26955;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TsY8YAAADdAAAADwAAAGRycy9kb3ducmV2LnhtbESPQWvCQBSE74L/YXmF3symNhhNXUUK&#10;0lJQ0ZZ4fWRfk2D2bchuY/rvuwXB4zAz3zDL9WAa0VPnassKnqIYBHFhdc2lgq/P7WQOwnlkjY1l&#10;UvBLDtar8WiJmbZXPlJ/8qUIEHYZKqi8bzMpXVGRQRfZljh437Yz6IPsSqk7vAa4aeQ0jmfSYM1h&#10;ocKWXisqLqcfo6A/5Pt02/ZvB1/myfEjWZzR7JR6fBg2LyA8Df4evrXftYJZkj7D/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7GPGAAAA3QAAAA8AAAAAAAAA&#10;AAAAAAAAoQIAAGRycy9kb3ducmV2LnhtbFBLBQYAAAAABAAEAPkAAACUAwAAAAA=&#10;" strokeweight="2pt"/>
                <v:rect id="Rechteck 6474" o:spid="_x0000_s2211" style="position:absolute;top:571;width:5010;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MnosYA&#10;AADdAAAADwAAAGRycy9kb3ducmV2LnhtbESP3WrCQBSE7wu+w3IEb4puFFGJriJCaSgFMf5cH7LH&#10;JJg9G7PbJH37bqHQy2FmvmE2u95UoqXGlZYVTCcRCOLM6pJzBZfz23gFwnlkjZVlUvBNDnbbwcsG&#10;Y207PlGb+lwECLsYFRTe17GULivIoJvYmjh4d9sY9EE2udQNdgFuKjmLooU0WHJYKLCmQ0HZI/0y&#10;Crrs2N7On+/y+HpLLD+T5yG9fig1Gvb7NQhPvf8P/7UTrWAxX87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MnosYAAADdAAAADwAAAAAAAAAAAAAAAACYAgAAZHJz&#10;L2Rvd25yZXYueG1sUEsFBgAAAAAEAAQA9QAAAIsDAAAAAA==&#10;" filled="f" stroked="f">
                  <v:textbox>
                    <w:txbxContent>
                      <w:p w14:paraId="16F9946B" w14:textId="77777777" w:rsidR="009502FA" w:rsidRDefault="009502FA" w:rsidP="00C33044">
                        <w:pPr>
                          <w:rPr>
                            <w:rFonts w:cs="Arial"/>
                            <w:b/>
                            <w:sz w:val="24"/>
                            <w:szCs w:val="24"/>
                            <w:lang w:val="de-DE"/>
                          </w:rPr>
                        </w:pPr>
                        <w:r>
                          <w:rPr>
                            <w:rFonts w:cs="Arial"/>
                            <w:b/>
                            <w:sz w:val="24"/>
                            <w:szCs w:val="24"/>
                            <w:lang w:val="de-DE"/>
                          </w:rPr>
                          <w:t>0..1</w:t>
                        </w:r>
                      </w:p>
                    </w:txbxContent>
                  </v:textbox>
                </v:rect>
                <w10:anchorlock/>
              </v:group>
            </w:pict>
          </mc:Fallback>
        </mc:AlternateContent>
      </w:r>
    </w:p>
    <w:p w14:paraId="16F99080" w14:textId="77777777" w:rsidR="00C33044" w:rsidRDefault="00C33044" w:rsidP="00C33044"/>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C33044" w:rsidRPr="00AD4FE7" w14:paraId="16F99088" w14:textId="77777777" w:rsidTr="002A4792">
        <w:trPr>
          <w:cantSplit/>
          <w:trHeight w:val="330"/>
        </w:trPr>
        <w:tc>
          <w:tcPr>
            <w:tcW w:w="1056" w:type="pct"/>
            <w:shd w:val="clear" w:color="auto" w:fill="FFFFCC"/>
            <w:noWrap/>
            <w:vAlign w:val="center"/>
            <w:hideMark/>
          </w:tcPr>
          <w:p w14:paraId="16F99081"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9082"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9083"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9084"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9085"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9086"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9087" w14:textId="77777777" w:rsidR="00C33044" w:rsidRPr="00A370B7" w:rsidRDefault="00C33044"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C33044" w:rsidRPr="00AD4FE7" w14:paraId="16F99090" w14:textId="77777777" w:rsidTr="002A4792">
        <w:trPr>
          <w:cantSplit/>
          <w:trHeight w:val="315"/>
        </w:trPr>
        <w:tc>
          <w:tcPr>
            <w:tcW w:w="1056" w:type="pct"/>
            <w:shd w:val="clear" w:color="auto" w:fill="92D050"/>
            <w:noWrap/>
            <w:vAlign w:val="center"/>
            <w:hideMark/>
          </w:tcPr>
          <w:p w14:paraId="16F99089" w14:textId="77777777" w:rsidR="00C33044" w:rsidRPr="00A370B7" w:rsidRDefault="00C33044" w:rsidP="002A4792">
            <w:pPr>
              <w:spacing w:line="240" w:lineRule="auto"/>
              <w:rPr>
                <w:rFonts w:cs="Arial"/>
                <w:bCs/>
                <w:sz w:val="16"/>
                <w:szCs w:val="20"/>
              </w:rPr>
            </w:pPr>
            <w:r w:rsidRPr="00A370B7">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908A"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908B"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hideMark/>
          </w:tcPr>
          <w:p w14:paraId="16F9908C"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908D"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ID123</w:t>
            </w:r>
          </w:p>
        </w:tc>
        <w:tc>
          <w:tcPr>
            <w:tcW w:w="302" w:type="pct"/>
            <w:shd w:val="clear" w:color="auto" w:fill="92D050"/>
            <w:noWrap/>
            <w:vAlign w:val="center"/>
            <w:hideMark/>
          </w:tcPr>
          <w:p w14:paraId="16F9908E" w14:textId="77777777" w:rsidR="00C33044" w:rsidRPr="00A370B7" w:rsidRDefault="00C33044" w:rsidP="002A479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1" w:type="pct"/>
            <w:shd w:val="clear" w:color="auto" w:fill="92D050"/>
            <w:vAlign w:val="center"/>
          </w:tcPr>
          <w:p w14:paraId="16F9908F" w14:textId="77777777" w:rsidR="00C33044" w:rsidRPr="00A370B7" w:rsidRDefault="00C33044" w:rsidP="002A4792">
            <w:pPr>
              <w:spacing w:line="240" w:lineRule="auto"/>
              <w:rPr>
                <w:rFonts w:eastAsia="Times New Roman"/>
                <w:color w:val="000000"/>
                <w:sz w:val="16"/>
                <w:lang w:eastAsia="de-DE"/>
              </w:rPr>
            </w:pPr>
            <w:r>
              <w:rPr>
                <w:rFonts w:eastAsia="Times New Roman"/>
                <w:color w:val="000000"/>
                <w:sz w:val="16"/>
                <w:lang w:eastAsia="de-DE"/>
              </w:rPr>
              <w:t>VAT identi</w:t>
            </w:r>
            <w:r w:rsidR="002A4792">
              <w:rPr>
                <w:rFonts w:eastAsia="Times New Roman"/>
                <w:color w:val="000000"/>
                <w:sz w:val="16"/>
                <w:lang w:eastAsia="de-DE"/>
              </w:rPr>
              <w:t>fication number (Invoicee</w:t>
            </w:r>
            <w:r w:rsidRPr="00A370B7">
              <w:rPr>
                <w:rFonts w:eastAsia="Times New Roman"/>
                <w:color w:val="000000"/>
                <w:sz w:val="16"/>
                <w:lang w:eastAsia="de-DE"/>
              </w:rPr>
              <w:t>): The European Union requires a VAT (value added tax) identification number on invoices between entities registered for VAT</w:t>
            </w:r>
          </w:p>
        </w:tc>
      </w:tr>
    </w:tbl>
    <w:p w14:paraId="16F99091" w14:textId="77777777" w:rsidR="002A4792" w:rsidRDefault="002A4792" w:rsidP="002A4792"/>
    <w:p w14:paraId="16F99092" w14:textId="77777777" w:rsidR="00C33044" w:rsidRDefault="00C33044" w:rsidP="002A4792">
      <w:pPr>
        <w:pStyle w:val="berschrift6"/>
      </w:pPr>
      <w:r w:rsidRPr="00D042D4">
        <w:t>TaxNumbe</w:t>
      </w:r>
      <w:r>
        <w:t>r</w:t>
      </w:r>
    </w:p>
    <w:p w14:paraId="16F99093" w14:textId="77777777" w:rsidR="00C33044" w:rsidRDefault="00C33044" w:rsidP="00C33044"/>
    <w:p w14:paraId="16F99094" w14:textId="77777777" w:rsidR="00C33044" w:rsidRDefault="00C33044" w:rsidP="00C33044">
      <w:r>
        <w:rPr>
          <w:noProof/>
          <w:lang w:eastAsia="zh-TW"/>
        </w:rPr>
        <mc:AlternateContent>
          <mc:Choice Requires="wpg">
            <w:drawing>
              <wp:inline distT="0" distB="0" distL="0" distR="0" wp14:anchorId="16F99246" wp14:editId="16F99247">
                <wp:extent cx="6779895" cy="741045"/>
                <wp:effectExtent l="0" t="0" r="20955" b="1905"/>
                <wp:docPr id="6475" name="Gruppieren 6475"/>
                <wp:cNvGraphicFramePr/>
                <a:graphic xmlns:a="http://schemas.openxmlformats.org/drawingml/2006/main">
                  <a:graphicData uri="http://schemas.microsoft.com/office/word/2010/wordprocessingGroup">
                    <wpg:wgp>
                      <wpg:cNvGrpSpPr/>
                      <wpg:grpSpPr>
                        <a:xfrm>
                          <a:off x="0" y="0"/>
                          <a:ext cx="6779895" cy="741045"/>
                          <a:chOff x="0" y="0"/>
                          <a:chExt cx="6779895" cy="741045"/>
                        </a:xfrm>
                      </wpg:grpSpPr>
                      <wps:wsp>
                        <wps:cNvPr id="6476" name="Rectangle 7359"/>
                        <wps:cNvSpPr>
                          <a:spLocks noChangeArrowheads="1"/>
                        </wps:cNvSpPr>
                        <wps:spPr bwMode="auto">
                          <a:xfrm>
                            <a:off x="569595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6C" w14:textId="77777777" w:rsidR="009502FA" w:rsidRPr="0092092D" w:rsidRDefault="009502FA" w:rsidP="00C33044">
                              <w:pPr>
                                <w:spacing w:line="240" w:lineRule="auto"/>
                              </w:pPr>
                              <w:proofErr w:type="gramStart"/>
                              <w:r>
                                <w:rPr>
                                  <w:rFonts w:cs="Arial"/>
                                  <w:bCs/>
                                  <w:szCs w:val="20"/>
                                </w:rPr>
                                <w:t>attributes</w:t>
                              </w:r>
                              <w:proofErr w:type="gramEnd"/>
                            </w:p>
                            <w:p w14:paraId="16F9946D" w14:textId="77777777" w:rsidR="009502FA" w:rsidRDefault="009502FA" w:rsidP="00C33044">
                              <w:pPr>
                                <w:spacing w:line="240" w:lineRule="auto"/>
                                <w:rPr>
                                  <w:noProof/>
                                  <w:lang w:val="de-DE" w:eastAsia="de-DE"/>
                                </w:rPr>
                              </w:pPr>
                            </w:p>
                            <w:p w14:paraId="16F9946E" w14:textId="77777777" w:rsidR="009502FA" w:rsidRPr="00C9342C" w:rsidRDefault="009502FA" w:rsidP="00C33044">
                              <w:pPr>
                                <w:spacing w:line="240" w:lineRule="auto"/>
                              </w:pPr>
                            </w:p>
                          </w:txbxContent>
                        </wps:txbx>
                        <wps:bodyPr rot="0" vert="horz" wrap="square" lIns="91440" tIns="45720" rIns="91440" bIns="45720" anchor="t" anchorCtr="0" upright="1">
                          <a:noAutofit/>
                        </wps:bodyPr>
                      </wps:wsp>
                      <wps:wsp>
                        <wps:cNvPr id="6477" name="Rectangle 7360"/>
                        <wps:cNvSpPr>
                          <a:spLocks noChangeArrowheads="1"/>
                        </wps:cNvSpPr>
                        <wps:spPr bwMode="auto">
                          <a:xfrm>
                            <a:off x="5695950" y="247650"/>
                            <a:ext cx="1083945" cy="297815"/>
                          </a:xfrm>
                          <a:prstGeom prst="rect">
                            <a:avLst/>
                          </a:prstGeom>
                          <a:solidFill>
                            <a:srgbClr val="FFFFFF"/>
                          </a:solidFill>
                          <a:ln w="9525">
                            <a:solidFill>
                              <a:srgbClr val="000000"/>
                            </a:solidFill>
                            <a:miter lim="800000"/>
                            <a:headEnd/>
                            <a:tailEnd/>
                          </a:ln>
                        </wps:spPr>
                        <wps:txbx>
                          <w:txbxContent>
                            <w:p w14:paraId="16F9946F" w14:textId="77777777" w:rsidR="009502FA" w:rsidRDefault="009502FA" w:rsidP="00C33044">
                              <w:proofErr w:type="spellStart"/>
                              <w:proofErr w:type="gramStart"/>
                              <w:r w:rsidRPr="0008007C">
                                <w:t>schemeName</w:t>
                              </w:r>
                              <w:proofErr w:type="spellEnd"/>
                              <w:proofErr w:type="gramEnd"/>
                            </w:p>
                          </w:txbxContent>
                        </wps:txbx>
                        <wps:bodyPr rot="0" vert="horz" wrap="square" lIns="91440" tIns="45720" rIns="91440" bIns="45720" anchor="t" anchorCtr="0" upright="1">
                          <a:noAutofit/>
                        </wps:bodyPr>
                      </wps:wsp>
                      <wps:wsp>
                        <wps:cNvPr id="6478" name="AutoShape 7361"/>
                        <wps:cNvCnPr>
                          <a:cxnSpLocks noChangeShapeType="1"/>
                        </wps:cNvCnPr>
                        <wps:spPr bwMode="auto">
                          <a:xfrm>
                            <a:off x="5372100" y="37147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479" name="Rectangle 7362"/>
                        <wps:cNvSpPr>
                          <a:spLocks noChangeArrowheads="1"/>
                        </wps:cNvSpPr>
                        <wps:spPr bwMode="auto">
                          <a:xfrm>
                            <a:off x="400050" y="219075"/>
                            <a:ext cx="2310765" cy="344805"/>
                          </a:xfrm>
                          <a:prstGeom prst="rect">
                            <a:avLst/>
                          </a:prstGeom>
                          <a:solidFill>
                            <a:srgbClr val="8DB3E2"/>
                          </a:solidFill>
                          <a:ln w="25400">
                            <a:solidFill>
                              <a:srgbClr val="000000"/>
                            </a:solidFill>
                            <a:miter lim="800000"/>
                            <a:headEnd/>
                            <a:tailEnd/>
                          </a:ln>
                        </wps:spPr>
                        <wps:txbx>
                          <w:txbxContent>
                            <w:p w14:paraId="16F99470" w14:textId="77777777" w:rsidR="009502FA" w:rsidRPr="00C9342C" w:rsidRDefault="009502FA" w:rsidP="00C33044">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wps:txbx>
                        <wps:bodyPr rot="0" vert="horz" wrap="square" lIns="91440" tIns="45720" rIns="91440" bIns="45720" anchor="t" anchorCtr="0" upright="1">
                          <a:noAutofit/>
                        </wps:bodyPr>
                      </wps:wsp>
                      <wps:wsp>
                        <wps:cNvPr id="6480" name="AutoShape 7363"/>
                        <wps:cNvCnPr>
                          <a:cxnSpLocks noChangeShapeType="1"/>
                        </wps:cNvCnPr>
                        <wps:spPr bwMode="auto">
                          <a:xfrm>
                            <a:off x="2914650" y="40957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81" name="Rectangle 7364"/>
                        <wps:cNvSpPr>
                          <a:spLocks noChangeArrowheads="1"/>
                        </wps:cNvSpPr>
                        <wps:spPr bwMode="auto">
                          <a:xfrm>
                            <a:off x="3114675" y="44767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1"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482" name="Rectangle 7365"/>
                        <wps:cNvSpPr>
                          <a:spLocks noChangeArrowheads="1"/>
                        </wps:cNvSpPr>
                        <wps:spPr bwMode="auto">
                          <a:xfrm>
                            <a:off x="3486150" y="219075"/>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72" w14:textId="77777777" w:rsidR="009502FA" w:rsidRPr="0092092D" w:rsidRDefault="009502FA" w:rsidP="00C33044">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wps:txbx>
                        <wps:bodyPr rot="0" vert="horz" wrap="square" lIns="91440" tIns="45720" rIns="91440" bIns="45720" anchor="t" anchorCtr="0" upright="1">
                          <a:noAutofit/>
                        </wps:bodyPr>
                      </wps:wsp>
                      <wps:wsp>
                        <wps:cNvPr id="6483" name="Rectangle 7366"/>
                        <wps:cNvSpPr>
                          <a:spLocks noChangeArrowheads="1"/>
                        </wps:cNvSpPr>
                        <wps:spPr bwMode="auto">
                          <a:xfrm>
                            <a:off x="2724150" y="3333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84" name="AutoShape 7367"/>
                        <wps:cNvCnPr>
                          <a:cxnSpLocks noChangeShapeType="1"/>
                        </wps:cNvCnPr>
                        <wps:spPr bwMode="auto">
                          <a:xfrm>
                            <a:off x="2714625" y="4095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85" name="Rechteck 6485"/>
                        <wps:cNvSpPr>
                          <a:spLocks noChangeArrowheads="1"/>
                        </wps:cNvSpPr>
                        <wps:spPr bwMode="auto">
                          <a:xfrm>
                            <a:off x="0" y="266700"/>
                            <a:ext cx="501015" cy="293370"/>
                          </a:xfrm>
                          <a:prstGeom prst="rect">
                            <a:avLst/>
                          </a:prstGeom>
                          <a:noFill/>
                          <a:ln>
                            <a:noFill/>
                          </a:ln>
                          <a:extLst/>
                        </wps:spPr>
                        <wps:txbx>
                          <w:txbxContent>
                            <w:p w14:paraId="16F99473" w14:textId="77777777" w:rsidR="009502FA"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475" o:spid="_x0000_s2212" style="width:533.85pt;height:58.35pt;mso-position-horizontal-relative:char;mso-position-vertical-relative:line" coordsize="67798,7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">
                <v:rect id="Rectangle 7359" o:spid="_x0000_s2213" style="position:absolute;left:56959;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8J8cA&#10;AADdAAAADwAAAGRycy9kb3ducmV2LnhtbESPW2vCQBSE34X+h+UUfJG68UJaoquIFyj40sZSfDxm&#10;j0na7Nmwu2r677sFoY/DzHzDzJedacSVnK8tKxgNExDEhdU1lwo+DrunFxA+IGtsLJOCH/KwXDz0&#10;5phpe+N3uuahFBHCPkMFVQhtJqUvKjLoh7Yljt7ZOoMhSldK7fAW4aaR4yRJpcGa40KFLa0rKr7z&#10;i1FwGL195l98cnt/3G4GYW8mWzZK9R+71QxEoC78h+/tV60gnT6n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0/CfHAAAA3QAAAA8AAAAAAAAAAAAAAAAAmAIAAGRy&#10;cy9kb3ducmV2LnhtbFBLBQYAAAAABAAEAPUAAACMAwAAAAA=&#10;" filled="f" fillcolor="#8db3e2" strokeweight="1pt">
                  <v:textbox>
                    <w:txbxContent>
                      <w:p w14:paraId="16F9946C" w14:textId="77777777" w:rsidR="009502FA" w:rsidRPr="0092092D" w:rsidRDefault="009502FA" w:rsidP="00C33044">
                        <w:pPr>
                          <w:spacing w:line="240" w:lineRule="auto"/>
                        </w:pPr>
                        <w:proofErr w:type="gramStart"/>
                        <w:r>
                          <w:rPr>
                            <w:rFonts w:cs="Arial"/>
                            <w:bCs/>
                            <w:szCs w:val="20"/>
                          </w:rPr>
                          <w:t>attributes</w:t>
                        </w:r>
                        <w:proofErr w:type="gramEnd"/>
                      </w:p>
                      <w:p w14:paraId="16F9946D" w14:textId="77777777" w:rsidR="009502FA" w:rsidRDefault="009502FA" w:rsidP="00C33044">
                        <w:pPr>
                          <w:spacing w:line="240" w:lineRule="auto"/>
                          <w:rPr>
                            <w:noProof/>
                            <w:lang w:val="de-DE" w:eastAsia="de-DE"/>
                          </w:rPr>
                        </w:pPr>
                      </w:p>
                      <w:p w14:paraId="16F9946E" w14:textId="77777777" w:rsidR="009502FA" w:rsidRPr="00C9342C" w:rsidRDefault="009502FA" w:rsidP="00C33044">
                        <w:pPr>
                          <w:spacing w:line="240" w:lineRule="auto"/>
                        </w:pPr>
                      </w:p>
                    </w:txbxContent>
                  </v:textbox>
                </v:rect>
                <v:rect id="Rectangle 7360" o:spid="_x0000_s2214" style="position:absolute;left:56959;top:2476;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xQlsYA&#10;AADdAAAADwAAAGRycy9kb3ducmV2LnhtbESPwW7CMBBE70j8g7VI3MABKkJTDEKtqNojJBdu23ib&#10;GOJ1FBtI+/V1pUo9jmbmjWa97W0jbtR541jBbJqAIC6dNlwpKPL9ZAXCB2SNjWNS8EUetpvhYI2Z&#10;dnc+0O0YKhEh7DNUUIfQZlL6siaLfupa4uh9us5iiLKrpO7wHuG2kfMkWUqLhuNCjS0911Rejler&#10;4MPMC/w+5K+Jfdwvwnufn6+nF6XGo373BCJQH/7Df+03rWD5kKbw+yY+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xQlsYAAADdAAAADwAAAAAAAAAAAAAAAACYAgAAZHJz&#10;L2Rvd25yZXYueG1sUEsFBgAAAAAEAAQA9QAAAIsDAAAAAA==&#10;">
                  <v:textbox>
                    <w:txbxContent>
                      <w:p w14:paraId="16F9946F" w14:textId="77777777" w:rsidR="009502FA" w:rsidRDefault="009502FA" w:rsidP="00C33044">
                        <w:proofErr w:type="spellStart"/>
                        <w:proofErr w:type="gramStart"/>
                        <w:r w:rsidRPr="0008007C">
                          <w:t>schemeName</w:t>
                        </w:r>
                        <w:proofErr w:type="spellEnd"/>
                        <w:proofErr w:type="gramEnd"/>
                      </w:p>
                    </w:txbxContent>
                  </v:textbox>
                </v:rect>
                <v:shape id="AutoShape 7361" o:spid="_x0000_s2215" type="#_x0000_t32" style="position:absolute;left:53721;top:3714;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QzYcMAAADdAAAADwAAAGRycy9kb3ducmV2LnhtbERPy2rCQBTdC/7DcAU3UicpJaapY9CC&#10;ULqriri8ZK5JaOZOyEwe/r2zKHR5OO9tPplGDNS52rKCeB2BIC6srrlUcDkfX1IQziNrbCyTggc5&#10;yHfz2RYzbUf+oeHkSxFC2GWooPK+zaR0RUUG3dq2xIG7286gD7Arpe5wDOGmka9RlEiDNYeGClv6&#10;rKj4PfVGQd98r8791cdDeRg29/Q9vU03p9RyMe0/QHia/L/4z/2lFSRvmzA3vAlPQO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0M2HDAAAA3QAAAA8AAAAAAAAAAAAA&#10;AAAAoQIAAGRycy9kb3ducmV2LnhtbFBLBQYAAAAABAAEAPkAAACRAwAAAAA=&#10;" strokeweight="1pt"/>
                <v:rect id="Rectangle 7362" o:spid="_x0000_s2216" style="position:absolute;left:4000;top:2190;width:231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MjcUA&#10;AADdAAAADwAAAGRycy9kb3ducmV2LnhtbESPQWvCQBSE74X+h+UVeqsbpaSaukpJEYKHQlXw+sy+&#10;ZoPZtyG70eiv7wqCx2FmvmHmy8E24kSdrx0rGI8SEMSl0zVXCnbb1dsUhA/IGhvHpOBCHpaL56c5&#10;Ztqd+ZdOm1CJCGGfoQITQptJ6UtDFv3ItcTR+3OdxRBlV0nd4TnCbSMnSZJKizXHBYMt5YbK46a3&#10;Cr77vVldnfHrH6qv+oAun00KpV5fhq9PEIGG8Ajf24VWkL5/zOD2Jj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4yNxQAAAN0AAAAPAAAAAAAAAAAAAAAAAJgCAABkcnMv&#10;ZG93bnJldi54bWxQSwUGAAAAAAQABAD1AAAAigMAAAAA&#10;" fillcolor="#8db3e2" strokeweight="2pt">
                  <v:textbox>
                    <w:txbxContent>
                      <w:p w14:paraId="16F99470" w14:textId="77777777" w:rsidR="009502FA" w:rsidRPr="00C9342C" w:rsidRDefault="009502FA" w:rsidP="00C33044">
                        <w:pPr>
                          <w:spacing w:line="240" w:lineRule="auto"/>
                          <w:rPr>
                            <w:szCs w:val="24"/>
                          </w:rPr>
                        </w:pPr>
                        <w:proofErr w:type="spellStart"/>
                        <w:proofErr w:type="gramStart"/>
                        <w:r w:rsidRPr="00C9342C">
                          <w:rPr>
                            <w:rFonts w:cs="Arial"/>
                            <w:b/>
                            <w:bCs/>
                            <w:szCs w:val="20"/>
                          </w:rPr>
                          <w:t>asram:</w:t>
                        </w:r>
                        <w:proofErr w:type="gramEnd"/>
                        <w:r w:rsidRPr="00C9342C">
                          <w:rPr>
                            <w:rFonts w:cs="Arial"/>
                            <w:b/>
                            <w:bCs/>
                            <w:szCs w:val="20"/>
                          </w:rPr>
                          <w:t>SpecifiedCITaxRegistration</w:t>
                        </w:r>
                        <w:proofErr w:type="spellEnd"/>
                      </w:p>
                    </w:txbxContent>
                  </v:textbox>
                </v:rect>
                <v:shape id="AutoShape 7363" o:spid="_x0000_s2217" type="#_x0000_t32" style="position:absolute;left:29146;top:409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MCM8IAAADdAAAADwAAAGRycy9kb3ducmV2LnhtbERPy4rCMBTdC/5DuII7TZXiaDXKMCCK&#10;MCM+0O2lubbF5qY0sda/N4sBl4fzXqxaU4qGaldYVjAaRiCIU6sLzhScT+vBFITzyBpLy6TgRQ5W&#10;y25ngYm2Tz5Qc/SZCCHsElSQe18lUro0J4NuaCviwN1sbdAHWGdS1/gM4aaU4yiaSIMFh4YcK/rJ&#10;Kb0fH0ZBs7/8fa2rZrP32SU+7OLZFc2vUv1e+z0H4an1H/G/e6sVTOJp2B/ehCcgl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dMCM8IAAADdAAAADwAAAAAAAAAAAAAA&#10;AAChAgAAZHJzL2Rvd25yZXYueG1sUEsFBgAAAAAEAAQA+QAAAJADAAAAAA==&#10;" strokeweight="2pt"/>
                <v:rect id="Rectangle 7364" o:spid="_x0000_s2218" style="position:absolute;left:31146;top:447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MCMYA&#10;AADdAAAADwAAAGRycy9kb3ducmV2LnhtbESPQWvCQBSE7wX/w/KE3uquNQ0aXaUIgULbQ1Xw+sg+&#10;k2D2bcyuSfrvu4VCj8PMfMNsdqNtRE+drx1rmM8UCOLCmZpLDadj/rQE4QOywcYxafgmD7vt5GGD&#10;mXEDf1F/CKWIEPYZaqhCaDMpfVGRRT9zLXH0Lq6zGKLsSmk6HCLcNvJZqVRarDkuVNjSvqLierhb&#10;DZgm5vZ5WXwc3+8prspR5S9npfXjdHxdgwg0hv/wX/vNaEiT5Rx+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cMCMYAAADdAAAADwAAAAAAAAAAAAAAAACYAgAAZHJz&#10;L2Rvd25yZXYueG1sUEsFBgAAAAAEAAQA9QAAAIsDAAAAAA==&#10;" stroked="f">
                  <v:textbox>
                    <w:txbxContent>
                      <w:p w14:paraId="16F99471"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65" o:spid="_x0000_s2219" style="position:absolute;left:34861;top:2190;width:188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gcUA&#10;AADdAAAADwAAAGRycy9kb3ducmV2LnhtbESPQWsCMRCF7wX/QxjBS9HsiqhsjSIWafHUXaXnYTPd&#10;XbqZLEmq8d83BaHHx5v3vXmbXTS9uJLznWUF+SwDQVxb3XGj4HI+TtcgfEDW2FsmBXfysNuOnjZY&#10;aHvjkq5VaESCsC9QQRvCUEjp65YM+pkdiJP3ZZ3BkKRrpHZ4S3DTy3mWLaXBjlNDiwMdWqq/qx+T&#10;3shj+Vm9Pd/tyb6WXa7d4iOulJqM4/4FRKAY/o8f6XetYLlYz+FvTUK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6qBxQAAAN0AAAAPAAAAAAAAAAAAAAAAAJgCAABkcnMv&#10;ZG93bnJldi54bWxQSwUGAAAAAAQABAD1AAAAigMAAAAA&#10;" filled="f" fillcolor="#8db3e2" strokeweight="2pt">
                  <v:textbox>
                    <w:txbxContent>
                      <w:p w14:paraId="16F99472" w14:textId="77777777" w:rsidR="009502FA" w:rsidRPr="0092092D" w:rsidRDefault="009502FA" w:rsidP="00C33044">
                        <w:pPr>
                          <w:spacing w:line="240" w:lineRule="auto"/>
                        </w:pPr>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7366" o:spid="_x0000_s2220" style="position:absolute;left:27241;top:33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nj8YA&#10;AADdAAAADwAAAGRycy9kb3ducmV2LnhtbESPQWsCMRSE7wX/Q3hCbzWrbe2yGqUIoiAFte39sXnu&#10;Lm5etklW0/76plDwOMzMN8x8GU0rLuR8Y1nBeJSBIC6tbrhS8PG+fshB+ICssbVMCr7Jw3IxuJtj&#10;oe2VD3Q5hkokCPsCFdQhdIWUvqzJoB/Zjjh5J+sMhiRdJbXDa4KbVk6ybCoNNpwWauxoVVN5PvZG&#10;Qff23G9evnbu5zPv9yXuog2TqNT9ML7OQASK4Rb+b2+1gulT/gh/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Wnj8YAAADdAAAADwAAAAAAAAAAAAAAAACYAgAAZHJz&#10;L2Rvd25yZXYueG1sUEsFBgAAAAAEAAQA9QAAAIsDAAAAAA==&#10;" strokeweight="2pt"/>
                <v:shape id="AutoShape 7367" o:spid="_x0000_s2221" type="#_x0000_t32" style="position:absolute;left:27146;top:409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gEMMYAAADdAAAADwAAAGRycy9kb3ducmV2LnhtbESPQWvCQBSE74L/YXlCb7ppCWkaXUUE&#10;aSm0QSt6fWSfSWj2bchuk/jv3UKhx2FmvmFWm9E0oqfO1ZYVPC4iEMSF1TWXCk5f+3kKwnlkjY1l&#10;UnAjB5v1dLLCTNuBD9QffSkChF2GCirv20xKV1Rk0C1sSxy8q+0M+iC7UuoOhwA3jXyKokQarDks&#10;VNjSrqLi+/hjFPT5+fN53/avuS/P8eE9frmg+VDqYTZulyA8jf4//Nd+0wqSOI3h9014AnJ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oBDDGAAAA3QAAAA8AAAAAAAAA&#10;AAAAAAAAoQIAAGRycy9kb3ducmV2LnhtbFBLBQYAAAAABAAEAPkAAACUAwAAAAA=&#10;" strokeweight="2pt"/>
                <v:rect id="Rechteck 6485" o:spid="_x0000_s2222" style="position:absolute;top:266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yHsYA&#10;AADdAAAADwAAAGRycy9kb3ducmV2LnhtbESP3WrCQBSE7wu+w3IEb4puKq1IdBURiqEUxPhzfcge&#10;k2D2bMyuSfr23ULBy2FmvmGW695UoqXGlZYVvE0iEMSZ1SXnCk7Hz/EchPPIGivLpOCHHKxXg5cl&#10;xtp2fKA29bkIEHYxKii8r2MpXVaQQTexNXHwrrYx6INscqkb7ALcVHIaRTNpsOSwUGBN24KyW/ow&#10;Crps316O3zu5f70klu/JfZuev5QaDfvNAoSn3j/D/+1EK5i9zz/g70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ryHsYAAADdAAAADwAAAAAAAAAAAAAAAACYAgAAZHJz&#10;L2Rvd25yZXYueG1sUEsFBgAAAAAEAAQA9QAAAIsDAAAAAA==&#10;" filled="f" stroked="f">
                  <v:textbox>
                    <w:txbxContent>
                      <w:p w14:paraId="16F99473" w14:textId="77777777" w:rsidR="009502FA" w:rsidRDefault="009502FA" w:rsidP="00C33044">
                        <w:pPr>
                          <w:rPr>
                            <w:rFonts w:cs="Arial"/>
                            <w:b/>
                            <w:sz w:val="24"/>
                            <w:szCs w:val="24"/>
                            <w:lang w:val="de-DE"/>
                          </w:rPr>
                        </w:pPr>
                        <w:r>
                          <w:rPr>
                            <w:rFonts w:cs="Arial"/>
                            <w:b/>
                            <w:sz w:val="24"/>
                            <w:szCs w:val="24"/>
                            <w:lang w:val="de-DE"/>
                          </w:rPr>
                          <w:t>0..1</w:t>
                        </w:r>
                      </w:p>
                    </w:txbxContent>
                  </v:textbox>
                </v:rect>
                <w10:anchorlock/>
              </v:group>
            </w:pict>
          </mc:Fallback>
        </mc:AlternateContent>
      </w:r>
    </w:p>
    <w:p w14:paraId="16F99095" w14:textId="77777777" w:rsidR="00C33044" w:rsidRDefault="00C33044" w:rsidP="00C33044"/>
    <w:p w14:paraId="16F99096" w14:textId="77777777" w:rsidR="00C33044" w:rsidRDefault="00C33044" w:rsidP="00C33044"/>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C33044" w:rsidRPr="00AD4FE7" w14:paraId="16F9909E" w14:textId="77777777" w:rsidTr="002A4792">
        <w:trPr>
          <w:cantSplit/>
          <w:trHeight w:val="330"/>
        </w:trPr>
        <w:tc>
          <w:tcPr>
            <w:tcW w:w="1056" w:type="pct"/>
            <w:shd w:val="clear" w:color="auto" w:fill="FFFFCC"/>
            <w:noWrap/>
            <w:vAlign w:val="center"/>
            <w:hideMark/>
          </w:tcPr>
          <w:p w14:paraId="16F99097"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9098"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9099"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909A"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909B"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909C" w14:textId="77777777" w:rsidR="00C33044" w:rsidRPr="00A370B7" w:rsidRDefault="00C33044"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1" w:type="pct"/>
            <w:shd w:val="clear" w:color="auto" w:fill="FFFFCC"/>
            <w:vAlign w:val="center"/>
          </w:tcPr>
          <w:p w14:paraId="16F9909D" w14:textId="77777777" w:rsidR="00C33044" w:rsidRPr="00A370B7" w:rsidRDefault="00C33044"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C33044" w:rsidRPr="00AD4FE7" w14:paraId="16F990A8" w14:textId="77777777" w:rsidTr="002A4792">
        <w:trPr>
          <w:cantSplit/>
          <w:trHeight w:val="315"/>
        </w:trPr>
        <w:tc>
          <w:tcPr>
            <w:tcW w:w="1056" w:type="pct"/>
            <w:shd w:val="clear" w:color="auto" w:fill="92D050"/>
            <w:noWrap/>
            <w:vAlign w:val="center"/>
            <w:hideMark/>
          </w:tcPr>
          <w:p w14:paraId="16F9909F" w14:textId="77777777" w:rsidR="00C33044" w:rsidRPr="0088451B" w:rsidRDefault="00C33044"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asram:IdentificationIdentifier</w:t>
            </w:r>
          </w:p>
        </w:tc>
        <w:tc>
          <w:tcPr>
            <w:tcW w:w="453" w:type="pct"/>
            <w:shd w:val="clear" w:color="auto" w:fill="92D050"/>
            <w:vAlign w:val="center"/>
            <w:hideMark/>
          </w:tcPr>
          <w:p w14:paraId="16F990A0"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90A1"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35</w:t>
            </w:r>
          </w:p>
        </w:tc>
        <w:tc>
          <w:tcPr>
            <w:tcW w:w="352" w:type="pct"/>
            <w:shd w:val="clear" w:color="auto" w:fill="92D050"/>
            <w:noWrap/>
            <w:vAlign w:val="center"/>
            <w:hideMark/>
          </w:tcPr>
          <w:p w14:paraId="16F990A2"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6</w:t>
            </w:r>
          </w:p>
        </w:tc>
        <w:tc>
          <w:tcPr>
            <w:tcW w:w="955" w:type="pct"/>
            <w:shd w:val="clear" w:color="auto" w:fill="92D050"/>
            <w:noWrap/>
            <w:vAlign w:val="center"/>
            <w:hideMark/>
          </w:tcPr>
          <w:p w14:paraId="16F990A3" w14:textId="77777777" w:rsidR="00C33044" w:rsidRPr="00A370B7" w:rsidRDefault="00C3304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220115</w:t>
            </w:r>
          </w:p>
        </w:tc>
        <w:tc>
          <w:tcPr>
            <w:tcW w:w="302" w:type="pct"/>
            <w:shd w:val="clear" w:color="auto" w:fill="92D050"/>
            <w:noWrap/>
            <w:vAlign w:val="center"/>
            <w:hideMark/>
          </w:tcPr>
          <w:p w14:paraId="16F990A4" w14:textId="77777777" w:rsidR="00C33044" w:rsidRPr="00A370B7" w:rsidRDefault="00C33044" w:rsidP="002A4792">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481" w:type="pct"/>
            <w:shd w:val="clear" w:color="auto" w:fill="92D050"/>
            <w:vAlign w:val="center"/>
          </w:tcPr>
          <w:p w14:paraId="16F990A5" w14:textId="77777777" w:rsidR="00C33044" w:rsidRPr="00A370B7" w:rsidRDefault="00C33044" w:rsidP="002A4792">
            <w:pPr>
              <w:spacing w:line="240" w:lineRule="auto"/>
              <w:rPr>
                <w:rFonts w:eastAsia="Times New Roman"/>
                <w:color w:val="000000"/>
                <w:sz w:val="16"/>
                <w:lang w:eastAsia="de-DE"/>
              </w:rPr>
            </w:pPr>
            <w:r w:rsidRPr="00A370B7">
              <w:rPr>
                <w:rFonts w:eastAsia="Times New Roman"/>
                <w:color w:val="000000"/>
                <w:sz w:val="16"/>
                <w:lang w:eastAsia="de-DE"/>
              </w:rPr>
              <w:t>If attribute “schemeName” is equal to value “"</w:t>
            </w:r>
            <w:r w:rsidRPr="00851E4B">
              <w:rPr>
                <w:rFonts w:eastAsia="Times New Roman"/>
                <w:b/>
                <w:color w:val="000000"/>
                <w:sz w:val="16"/>
                <w:lang w:eastAsia="de-DE"/>
              </w:rPr>
              <w:t>Local</w:t>
            </w:r>
            <w:r w:rsidRPr="00A370B7">
              <w:rPr>
                <w:rFonts w:eastAsia="Times New Roman"/>
                <w:color w:val="000000"/>
                <w:sz w:val="16"/>
                <w:lang w:eastAsia="de-DE"/>
              </w:rPr>
              <w:t>”, the following assignment is valid:</w:t>
            </w:r>
          </w:p>
          <w:p w14:paraId="16F990A6" w14:textId="77777777" w:rsidR="00C33044" w:rsidRPr="00A370B7" w:rsidRDefault="00C33044" w:rsidP="002A4792">
            <w:pPr>
              <w:spacing w:line="240" w:lineRule="auto"/>
              <w:rPr>
                <w:rFonts w:eastAsia="Times New Roman"/>
                <w:color w:val="000000"/>
                <w:sz w:val="16"/>
                <w:lang w:eastAsia="de-DE"/>
              </w:rPr>
            </w:pPr>
          </w:p>
          <w:p w14:paraId="16F990A7" w14:textId="77777777" w:rsidR="00C33044" w:rsidRPr="00A370B7" w:rsidRDefault="00D97286" w:rsidP="002A4792">
            <w:pPr>
              <w:spacing w:line="240" w:lineRule="auto"/>
              <w:rPr>
                <w:rFonts w:eastAsia="Times New Roman"/>
                <w:color w:val="000000"/>
                <w:sz w:val="16"/>
                <w:lang w:eastAsia="de-DE"/>
              </w:rPr>
            </w:pPr>
            <w:r>
              <w:rPr>
                <w:rFonts w:eastAsia="Times New Roman"/>
                <w:color w:val="000000"/>
                <w:sz w:val="16"/>
                <w:lang w:eastAsia="de-DE"/>
              </w:rPr>
              <w:t>Taxnumber (Invoicee</w:t>
            </w:r>
            <w:r w:rsidR="00C33044" w:rsidRPr="00A370B7">
              <w:rPr>
                <w:rFonts w:eastAsia="Times New Roman"/>
                <w:color w:val="000000"/>
                <w:sz w:val="16"/>
                <w:lang w:eastAsia="de-DE"/>
              </w:rPr>
              <w:t>): A local identification number assigned to a business by a state's revenue department</w:t>
            </w:r>
          </w:p>
        </w:tc>
      </w:tr>
    </w:tbl>
    <w:p w14:paraId="16F990A9" w14:textId="77777777" w:rsidR="00C33044" w:rsidRDefault="00C33044" w:rsidP="00C33044"/>
    <w:p w14:paraId="16F990AA" w14:textId="77777777" w:rsidR="00C33044" w:rsidRDefault="00C33044" w:rsidP="00C33044">
      <w:pPr>
        <w:spacing w:line="240" w:lineRule="auto"/>
      </w:pPr>
      <w:r>
        <w:br w:type="page"/>
      </w:r>
    </w:p>
    <w:p w14:paraId="16F990AB" w14:textId="77777777" w:rsidR="0097587A" w:rsidRDefault="0097587A" w:rsidP="00C7140E">
      <w:pPr>
        <w:pStyle w:val="berschrift4"/>
        <w:ind w:left="851"/>
      </w:pPr>
      <w:bookmarkStart w:id="108" w:name="_Toc292800364"/>
      <w:bookmarkStart w:id="109" w:name="_Toc347482233"/>
      <w:r w:rsidRPr="008023FF">
        <w:t>asram:PostalCITradeAddress</w:t>
      </w:r>
      <w:bookmarkEnd w:id="108"/>
      <w:bookmarkEnd w:id="109"/>
    </w:p>
    <w:p w14:paraId="16F990AC" w14:textId="77777777" w:rsidR="0097587A" w:rsidRDefault="0097587A" w:rsidP="0097587A"/>
    <w:p w14:paraId="16F990AD" w14:textId="77777777" w:rsidR="00C33044" w:rsidRDefault="00C33044" w:rsidP="0097587A">
      <w:r>
        <w:rPr>
          <w:noProof/>
          <w:szCs w:val="20"/>
          <w:lang w:eastAsia="zh-TW"/>
        </w:rPr>
        <mc:AlternateContent>
          <mc:Choice Requires="wpg">
            <w:drawing>
              <wp:inline distT="0" distB="0" distL="0" distR="0" wp14:anchorId="16F99248" wp14:editId="16F99249">
                <wp:extent cx="7554750" cy="5100320"/>
                <wp:effectExtent l="0" t="0" r="27305" b="5080"/>
                <wp:docPr id="6486" name="Gruppieren 6486"/>
                <wp:cNvGraphicFramePr/>
                <a:graphic xmlns:a="http://schemas.openxmlformats.org/drawingml/2006/main">
                  <a:graphicData uri="http://schemas.microsoft.com/office/word/2010/wordprocessingGroup">
                    <wpg:wgp>
                      <wpg:cNvGrpSpPr/>
                      <wpg:grpSpPr>
                        <a:xfrm>
                          <a:off x="0" y="0"/>
                          <a:ext cx="7554750" cy="5100320"/>
                          <a:chOff x="0" y="0"/>
                          <a:chExt cx="7554750" cy="5100320"/>
                        </a:xfrm>
                      </wpg:grpSpPr>
                      <wpg:grpSp>
                        <wpg:cNvPr id="6487" name="Gruppieren 6487"/>
                        <wpg:cNvGrpSpPr/>
                        <wpg:grpSpPr>
                          <a:xfrm>
                            <a:off x="431320" y="0"/>
                            <a:ext cx="7123430" cy="5100320"/>
                            <a:chOff x="0" y="0"/>
                            <a:chExt cx="6889010" cy="6205050"/>
                          </a:xfrm>
                        </wpg:grpSpPr>
                        <wpg:grpSp>
                          <wpg:cNvPr id="6488" name="Gruppieren 6488"/>
                          <wpg:cNvGrpSpPr/>
                          <wpg:grpSpPr>
                            <a:xfrm>
                              <a:off x="0" y="0"/>
                              <a:ext cx="6696328" cy="6205050"/>
                              <a:chOff x="0" y="0"/>
                              <a:chExt cx="6696328" cy="6205050"/>
                            </a:xfrm>
                          </wpg:grpSpPr>
                          <wps:wsp>
                            <wps:cNvPr id="6489" name="Rectangle 7380"/>
                            <wps:cNvSpPr>
                              <a:spLocks noChangeArrowheads="1"/>
                            </wps:cNvSpPr>
                            <wps:spPr bwMode="auto">
                              <a:xfrm>
                                <a:off x="2488019" y="2955852"/>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4"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490" name="Rectangle 7381"/>
                            <wps:cNvSpPr>
                              <a:spLocks noChangeArrowheads="1"/>
                            </wps:cNvSpPr>
                            <wps:spPr bwMode="auto">
                              <a:xfrm>
                                <a:off x="2466754" y="3487480"/>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5"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491" name="Rectangle 7382"/>
                            <wps:cNvSpPr>
                              <a:spLocks noChangeArrowheads="1"/>
                            </wps:cNvSpPr>
                            <wps:spPr bwMode="auto">
                              <a:xfrm>
                                <a:off x="2498651" y="3987210"/>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6"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492" name="Rectangle 7383"/>
                            <wps:cNvSpPr>
                              <a:spLocks noChangeArrowheads="1"/>
                            </wps:cNvSpPr>
                            <wps:spPr bwMode="auto">
                              <a:xfrm>
                                <a:off x="0" y="3285461"/>
                                <a:ext cx="2059758" cy="344778"/>
                              </a:xfrm>
                              <a:prstGeom prst="rect">
                                <a:avLst/>
                              </a:prstGeom>
                              <a:solidFill>
                                <a:srgbClr val="8DB3E2"/>
                              </a:solidFill>
                              <a:ln w="25400">
                                <a:solidFill>
                                  <a:srgbClr val="000000"/>
                                </a:solidFill>
                                <a:miter lim="800000"/>
                                <a:headEnd/>
                                <a:tailEnd/>
                              </a:ln>
                            </wps:spPr>
                            <wps:txbx>
                              <w:txbxContent>
                                <w:p w14:paraId="16F99477" w14:textId="77777777" w:rsidR="009502FA" w:rsidRPr="00477555" w:rsidRDefault="009502FA" w:rsidP="00C33044">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wps:txbx>
                            <wps:bodyPr rot="0" vert="horz" wrap="square" lIns="91440" tIns="45720" rIns="91440" bIns="45720" anchor="t" anchorCtr="0" upright="1">
                              <a:noAutofit/>
                            </wps:bodyPr>
                          </wps:wsp>
                          <wps:wsp>
                            <wps:cNvPr id="6493" name="AutoShape 7384"/>
                            <wps:cNvCnPr>
                              <a:cxnSpLocks noChangeShapeType="1"/>
                            </wps:cNvCnPr>
                            <wps:spPr bwMode="auto">
                              <a:xfrm>
                                <a:off x="2456121" y="587980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94" name="AutoShape 7385"/>
                            <wps:cNvCnPr>
                              <a:cxnSpLocks noChangeShapeType="1"/>
                            </wps:cNvCnPr>
                            <wps:spPr bwMode="auto">
                              <a:xfrm>
                                <a:off x="2456121" y="442314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95" name="AutoShape 7386"/>
                            <wps:cNvCnPr>
                              <a:cxnSpLocks noChangeShapeType="1"/>
                            </wps:cNvCnPr>
                            <wps:spPr bwMode="auto">
                              <a:xfrm>
                                <a:off x="2456121" y="4912242"/>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96" name="AutoShape 7387"/>
                            <wps:cNvCnPr>
                              <a:cxnSpLocks noChangeShapeType="1"/>
                            </wps:cNvCnPr>
                            <wps:spPr bwMode="auto">
                              <a:xfrm>
                                <a:off x="2456121" y="539070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97" name="Rectangle 7388"/>
                            <wps:cNvSpPr>
                              <a:spLocks noChangeArrowheads="1"/>
                            </wps:cNvSpPr>
                            <wps:spPr bwMode="auto">
                              <a:xfrm>
                                <a:off x="2488019" y="5911703"/>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8"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498" name="Rectangle 7389"/>
                            <wps:cNvSpPr>
                              <a:spLocks noChangeArrowheads="1"/>
                            </wps:cNvSpPr>
                            <wps:spPr bwMode="auto">
                              <a:xfrm>
                                <a:off x="2488019" y="5411973"/>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9" w14:textId="77777777" w:rsidR="009502FA" w:rsidRPr="002F612C" w:rsidRDefault="009502FA" w:rsidP="00C3304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499" name="Rectangle 7390"/>
                            <wps:cNvSpPr>
                              <a:spLocks noChangeArrowheads="1"/>
                            </wps:cNvSpPr>
                            <wps:spPr bwMode="auto">
                              <a:xfrm>
                                <a:off x="2498651" y="4965405"/>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A"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00" name="Rectangle 7391"/>
                            <wps:cNvSpPr>
                              <a:spLocks noChangeArrowheads="1"/>
                            </wps:cNvSpPr>
                            <wps:spPr bwMode="auto">
                              <a:xfrm>
                                <a:off x="2488019" y="4465675"/>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7B"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01" name="Rectangle 7392"/>
                            <wps:cNvSpPr>
                              <a:spLocks noChangeArrowheads="1"/>
                            </wps:cNvSpPr>
                            <wps:spPr bwMode="auto">
                              <a:xfrm>
                                <a:off x="2860158" y="4263656"/>
                                <a:ext cx="174736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7C" w14:textId="77777777" w:rsidR="009502FA" w:rsidRPr="00477555" w:rsidRDefault="009502FA" w:rsidP="00C33044">
                                  <w:pPr>
                                    <w:rPr>
                                      <w:szCs w:val="18"/>
                                    </w:rPr>
                                  </w:pPr>
                                  <w:proofErr w:type="spellStart"/>
                                  <w:proofErr w:type="gramStart"/>
                                  <w:r w:rsidRPr="006E3E62">
                                    <w:rPr>
                                      <w:rFonts w:cs="Arial"/>
                                      <w:bCs/>
                                      <w:szCs w:val="20"/>
                                    </w:rPr>
                                    <w:t>asram:</w:t>
                                  </w:r>
                                  <w:proofErr w:type="gramEnd"/>
                                  <w:r w:rsidRPr="006E3E62">
                                    <w:rPr>
                                      <w:rFonts w:cs="Arial"/>
                                      <w:bCs/>
                                      <w:szCs w:val="20"/>
                                    </w:rPr>
                                    <w:t>PostOfficeBoxText</w:t>
                                  </w:r>
                                  <w:proofErr w:type="spellEnd"/>
                                </w:p>
                              </w:txbxContent>
                            </wps:txbx>
                            <wps:bodyPr rot="0" vert="horz" wrap="square" lIns="91440" tIns="45720" rIns="91440" bIns="45720" anchor="t" anchorCtr="0" upright="1">
                              <a:noAutofit/>
                            </wps:bodyPr>
                          </wps:wsp>
                          <wps:wsp>
                            <wps:cNvPr id="6502" name="Rectangle 7393"/>
                            <wps:cNvSpPr>
                              <a:spLocks noChangeArrowheads="1"/>
                            </wps:cNvSpPr>
                            <wps:spPr bwMode="auto">
                              <a:xfrm>
                                <a:off x="2870631" y="4731454"/>
                                <a:ext cx="157934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7D"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wps:txbx>
                            <wps:bodyPr rot="0" vert="horz" wrap="square" lIns="91440" tIns="45720" rIns="91440" bIns="45720" anchor="t" anchorCtr="0" upright="1">
                              <a:noAutofit/>
                            </wps:bodyPr>
                          </wps:wsp>
                          <wps:wsp>
                            <wps:cNvPr id="6503" name="Rectangle 7394"/>
                            <wps:cNvSpPr>
                              <a:spLocks noChangeArrowheads="1"/>
                            </wps:cNvSpPr>
                            <wps:spPr bwMode="auto">
                              <a:xfrm>
                                <a:off x="2870791" y="5209954"/>
                                <a:ext cx="1581645"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7E" w14:textId="77777777" w:rsidR="009502FA" w:rsidRPr="00236D9C" w:rsidRDefault="009502FA" w:rsidP="00C33044">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wps:txbx>
                            <wps:bodyPr rot="0" vert="horz" wrap="square" lIns="91440" tIns="45720" rIns="91440" bIns="45720" anchor="t" anchorCtr="0" upright="1">
                              <a:noAutofit/>
                            </wps:bodyPr>
                          </wps:wsp>
                          <wps:wsp>
                            <wps:cNvPr id="6504" name="Rectangle 7395"/>
                            <wps:cNvSpPr>
                              <a:spLocks noChangeArrowheads="1"/>
                            </wps:cNvSpPr>
                            <wps:spPr bwMode="auto">
                              <a:xfrm>
                                <a:off x="2870791" y="5688419"/>
                                <a:ext cx="3825537"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7F"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Geo-CoordinateIdentificationCIGeographicalCoordinate</w:t>
                                  </w:r>
                                  <w:proofErr w:type="spellEnd"/>
                                </w:p>
                              </w:txbxContent>
                            </wps:txbx>
                            <wps:bodyPr rot="0" vert="horz" wrap="square" lIns="91440" tIns="45720" rIns="91440" bIns="45720" anchor="t" anchorCtr="0" upright="1">
                              <a:noAutofit/>
                            </wps:bodyPr>
                          </wps:wsp>
                          <wps:wsp>
                            <wps:cNvPr id="6505" name="AutoShape 7396"/>
                            <wps:cNvCnPr>
                              <a:cxnSpLocks noChangeShapeType="1"/>
                            </wps:cNvCnPr>
                            <wps:spPr bwMode="auto">
                              <a:xfrm>
                                <a:off x="2445489" y="148856"/>
                                <a:ext cx="9524" cy="573613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06" name="Rectangle 7397"/>
                            <wps:cNvSpPr>
                              <a:spLocks noChangeArrowheads="1"/>
                            </wps:cNvSpPr>
                            <wps:spPr bwMode="auto">
                              <a:xfrm>
                                <a:off x="2477386" y="6592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80"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07" name="Rectangle 7398"/>
                            <wps:cNvSpPr>
                              <a:spLocks noChangeArrowheads="1"/>
                            </wps:cNvSpPr>
                            <wps:spPr bwMode="auto">
                              <a:xfrm>
                                <a:off x="2466754" y="11164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81"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08" name="Rectangle 7399"/>
                            <wps:cNvSpPr>
                              <a:spLocks noChangeArrowheads="1"/>
                            </wps:cNvSpPr>
                            <wps:spPr bwMode="auto">
                              <a:xfrm>
                                <a:off x="2477386" y="1573619"/>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82"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09" name="Rectangle 7400"/>
                            <wps:cNvSpPr>
                              <a:spLocks noChangeArrowheads="1"/>
                            </wps:cNvSpPr>
                            <wps:spPr bwMode="auto">
                              <a:xfrm>
                                <a:off x="2466754" y="2062717"/>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83"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10" name="Rectangle 7401"/>
                            <wps:cNvSpPr>
                              <a:spLocks noChangeArrowheads="1"/>
                            </wps:cNvSpPr>
                            <wps:spPr bwMode="auto">
                              <a:xfrm>
                                <a:off x="2477386" y="2509284"/>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84"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11" name="Rectangle 7402"/>
                            <wps:cNvSpPr>
                              <a:spLocks noChangeArrowheads="1"/>
                            </wps:cNvSpPr>
                            <wps:spPr bwMode="auto">
                              <a:xfrm>
                                <a:off x="2477386" y="212652"/>
                                <a:ext cx="500971" cy="293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85"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12" name="AutoShape 7403"/>
                            <wps:cNvCnPr>
                              <a:cxnSpLocks noChangeShapeType="1"/>
                            </wps:cNvCnPr>
                            <wps:spPr bwMode="auto">
                              <a:xfrm>
                                <a:off x="2445489" y="148856"/>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13" name="Rectangle 7404"/>
                            <wps:cNvSpPr>
                              <a:spLocks noChangeArrowheads="1"/>
                            </wps:cNvSpPr>
                            <wps:spPr bwMode="auto">
                              <a:xfrm>
                                <a:off x="2062717" y="3391787"/>
                                <a:ext cx="190483" cy="16635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14" name="Rectangle 7405"/>
                            <wps:cNvSpPr>
                              <a:spLocks noChangeArrowheads="1"/>
                            </wps:cNvSpPr>
                            <wps:spPr bwMode="auto">
                              <a:xfrm>
                                <a:off x="2849526" y="457200"/>
                                <a:ext cx="1600694"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6" w14:textId="77777777" w:rsidR="009502FA" w:rsidRPr="00236D9C" w:rsidRDefault="009502FA" w:rsidP="00C33044">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wps:txbx>
                            <wps:bodyPr rot="0" vert="horz" wrap="square" lIns="91440" tIns="45720" rIns="91440" bIns="45720" anchor="t" anchorCtr="0" upright="1">
                              <a:noAutofit/>
                            </wps:bodyPr>
                          </wps:wsp>
                          <wps:wsp>
                            <wps:cNvPr id="6515" name="AutoShape 7406"/>
                            <wps:cNvCnPr>
                              <a:cxnSpLocks noChangeShapeType="1"/>
                            </wps:cNvCnPr>
                            <wps:spPr bwMode="auto">
                              <a:xfrm>
                                <a:off x="2052084" y="3476847"/>
                                <a:ext cx="21588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16" name="Rectangle 7407"/>
                            <wps:cNvSpPr>
                              <a:spLocks noChangeArrowheads="1"/>
                            </wps:cNvSpPr>
                            <wps:spPr bwMode="auto">
                              <a:xfrm>
                                <a:off x="2838893" y="0"/>
                                <a:ext cx="146926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7" w14:textId="77777777" w:rsidR="009502FA" w:rsidRPr="00236D9C" w:rsidRDefault="009502FA" w:rsidP="00C33044">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wps:txbx>
                            <wps:bodyPr rot="0" vert="horz" wrap="square" lIns="91440" tIns="45720" rIns="91440" bIns="45720" anchor="t" anchorCtr="0" upright="1">
                              <a:noAutofit/>
                            </wps:bodyPr>
                          </wps:wsp>
                          <wps:wsp>
                            <wps:cNvPr id="6517" name="Rectangle 7408"/>
                            <wps:cNvSpPr>
                              <a:spLocks noChangeArrowheads="1"/>
                            </wps:cNvSpPr>
                            <wps:spPr bwMode="auto">
                              <a:xfrm>
                                <a:off x="2849526" y="914400"/>
                                <a:ext cx="1674347"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8"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CountryNameText</w:t>
                                  </w:r>
                                  <w:proofErr w:type="spellEnd"/>
                                </w:p>
                              </w:txbxContent>
                            </wps:txbx>
                            <wps:bodyPr rot="0" vert="horz" wrap="square" lIns="91440" tIns="45720" rIns="91440" bIns="45720" anchor="t" anchorCtr="0" upright="1">
                              <a:noAutofit/>
                            </wps:bodyPr>
                          </wps:wsp>
                          <wps:wsp>
                            <wps:cNvPr id="6518" name="AutoShape 7409"/>
                            <wps:cNvCnPr>
                              <a:cxnSpLocks noChangeShapeType="1"/>
                            </wps:cNvCnPr>
                            <wps:spPr bwMode="auto">
                              <a:xfrm>
                                <a:off x="2456121" y="111641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19" name="Rectangle 7410"/>
                            <wps:cNvSpPr>
                              <a:spLocks noChangeArrowheads="1"/>
                            </wps:cNvSpPr>
                            <wps:spPr bwMode="auto">
                              <a:xfrm>
                                <a:off x="2849526" y="1371600"/>
                                <a:ext cx="2460408"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9"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CountrySub-DivisionNameText</w:t>
                                  </w:r>
                                  <w:proofErr w:type="spellEnd"/>
                                </w:p>
                              </w:txbxContent>
                            </wps:txbx>
                            <wps:bodyPr rot="0" vert="horz" wrap="square" lIns="91440" tIns="45720" rIns="91440" bIns="45720" anchor="t" anchorCtr="0" upright="1">
                              <a:noAutofit/>
                            </wps:bodyPr>
                          </wps:wsp>
                          <wps:wsp>
                            <wps:cNvPr id="6520" name="Rectangle 7411"/>
                            <wps:cNvSpPr>
                              <a:spLocks noChangeArrowheads="1"/>
                            </wps:cNvSpPr>
                            <wps:spPr bwMode="auto">
                              <a:xfrm>
                                <a:off x="2838893" y="1839433"/>
                                <a:ext cx="140068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A"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LineFiveText</w:t>
                                  </w:r>
                                  <w:proofErr w:type="spellEnd"/>
                                </w:p>
                              </w:txbxContent>
                            </wps:txbx>
                            <wps:bodyPr rot="0" vert="horz" wrap="square" lIns="91440" tIns="45720" rIns="91440" bIns="45720" anchor="t" anchorCtr="0" upright="1">
                              <a:noAutofit/>
                            </wps:bodyPr>
                          </wps:wsp>
                          <wps:wsp>
                            <wps:cNvPr id="6521" name="Rectangle 7412"/>
                            <wps:cNvSpPr>
                              <a:spLocks noChangeArrowheads="1"/>
                            </wps:cNvSpPr>
                            <wps:spPr bwMode="auto">
                              <a:xfrm>
                                <a:off x="2849526" y="2296633"/>
                                <a:ext cx="145973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B"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LineFourText</w:t>
                                  </w:r>
                                  <w:proofErr w:type="spellEnd"/>
                                </w:p>
                              </w:txbxContent>
                            </wps:txbx>
                            <wps:bodyPr rot="0" vert="horz" wrap="square" lIns="91440" tIns="45720" rIns="91440" bIns="45720" anchor="t" anchorCtr="0" upright="1">
                              <a:noAutofit/>
                            </wps:bodyPr>
                          </wps:wsp>
                          <wps:wsp>
                            <wps:cNvPr id="6522" name="AutoShape 7413"/>
                            <wps:cNvCnPr>
                              <a:cxnSpLocks noChangeShapeType="1"/>
                            </wps:cNvCnPr>
                            <wps:spPr bwMode="auto">
                              <a:xfrm>
                                <a:off x="2445489" y="1509824"/>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23" name="AutoShape 7414"/>
                            <wps:cNvCnPr>
                              <a:cxnSpLocks noChangeShapeType="1"/>
                            </wps:cNvCnPr>
                            <wps:spPr bwMode="auto">
                              <a:xfrm>
                                <a:off x="2456121" y="202018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24" name="AutoShape 7415"/>
                            <wps:cNvCnPr>
                              <a:cxnSpLocks noChangeShapeType="1"/>
                            </wps:cNvCnPr>
                            <wps:spPr bwMode="auto">
                              <a:xfrm>
                                <a:off x="2445489" y="244548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25" name="AutoShape 7416"/>
                            <wps:cNvCnPr>
                              <a:cxnSpLocks noChangeShapeType="1"/>
                            </wps:cNvCnPr>
                            <wps:spPr bwMode="auto">
                              <a:xfrm>
                                <a:off x="2190307" y="3476847"/>
                                <a:ext cx="25397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26" name="AutoShape 7417"/>
                            <wps:cNvCnPr>
                              <a:cxnSpLocks noChangeShapeType="1"/>
                            </wps:cNvCnPr>
                            <wps:spPr bwMode="auto">
                              <a:xfrm>
                                <a:off x="2456121" y="616689"/>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27" name="Rectangle 7418"/>
                            <wps:cNvSpPr>
                              <a:spLocks noChangeArrowheads="1"/>
                            </wps:cNvSpPr>
                            <wps:spPr bwMode="auto">
                              <a:xfrm>
                                <a:off x="2849526" y="2764466"/>
                                <a:ext cx="1458466"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C"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wps:txbx>
                            <wps:bodyPr rot="0" vert="horz" wrap="square" lIns="91440" tIns="45720" rIns="91440" bIns="45720" anchor="t" anchorCtr="0" upright="1">
                              <a:noAutofit/>
                            </wps:bodyPr>
                          </wps:wsp>
                          <wps:wsp>
                            <wps:cNvPr id="6528" name="Rectangle 7419"/>
                            <wps:cNvSpPr>
                              <a:spLocks noChangeArrowheads="1"/>
                            </wps:cNvSpPr>
                            <wps:spPr bwMode="auto">
                              <a:xfrm>
                                <a:off x="2859998" y="3285436"/>
                                <a:ext cx="1515740"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D"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LineThreeText</w:t>
                                  </w:r>
                                  <w:proofErr w:type="spellEnd"/>
                                </w:p>
                              </w:txbxContent>
                            </wps:txbx>
                            <wps:bodyPr rot="0" vert="horz" wrap="square" lIns="91440" tIns="45720" rIns="91440" bIns="45720" anchor="t" anchorCtr="0" upright="1">
                              <a:noAutofit/>
                            </wps:bodyPr>
                          </wps:wsp>
                          <wps:wsp>
                            <wps:cNvPr id="6529" name="Rectangle 7420"/>
                            <wps:cNvSpPr>
                              <a:spLocks noChangeArrowheads="1"/>
                            </wps:cNvSpPr>
                            <wps:spPr bwMode="auto">
                              <a:xfrm>
                                <a:off x="2860158" y="3774559"/>
                                <a:ext cx="1447672" cy="3447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8E" w14:textId="77777777" w:rsidR="009502FA" w:rsidRPr="00477555" w:rsidRDefault="009502FA" w:rsidP="00C33044">
                                  <w:pPr>
                                    <w:rPr>
                                      <w:szCs w:val="18"/>
                                    </w:rPr>
                                  </w:pPr>
                                  <w:proofErr w:type="spellStart"/>
                                  <w:proofErr w:type="gramStart"/>
                                  <w:r w:rsidRPr="006E3E62">
                                    <w:rPr>
                                      <w:rFonts w:cs="Arial"/>
                                      <w:bCs/>
                                      <w:szCs w:val="20"/>
                                    </w:rPr>
                                    <w:t>asram:</w:t>
                                  </w:r>
                                  <w:proofErr w:type="gramEnd"/>
                                  <w:r w:rsidRPr="006E3E62">
                                    <w:rPr>
                                      <w:rFonts w:cs="Arial"/>
                                      <w:bCs/>
                                      <w:szCs w:val="20"/>
                                    </w:rPr>
                                    <w:t>LineTwoText</w:t>
                                  </w:r>
                                  <w:proofErr w:type="spellEnd"/>
                                </w:p>
                              </w:txbxContent>
                            </wps:txbx>
                            <wps:bodyPr rot="0" vert="horz" wrap="square" lIns="91440" tIns="45720" rIns="91440" bIns="45720" anchor="t" anchorCtr="0" upright="1">
                              <a:noAutofit/>
                            </wps:bodyPr>
                          </wps:wsp>
                          <wps:wsp>
                            <wps:cNvPr id="6530" name="AutoShape 7421"/>
                            <wps:cNvCnPr>
                              <a:cxnSpLocks noChangeShapeType="1"/>
                            </wps:cNvCnPr>
                            <wps:spPr bwMode="auto">
                              <a:xfrm>
                                <a:off x="2456121" y="2923954"/>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31" name="AutoShape 7422"/>
                            <wps:cNvCnPr>
                              <a:cxnSpLocks noChangeShapeType="1"/>
                            </wps:cNvCnPr>
                            <wps:spPr bwMode="auto">
                              <a:xfrm>
                                <a:off x="2456121" y="3476847"/>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32" name="AutoShape 7423"/>
                            <wps:cNvCnPr>
                              <a:cxnSpLocks noChangeShapeType="1"/>
                            </wps:cNvCnPr>
                            <wps:spPr bwMode="auto">
                              <a:xfrm>
                                <a:off x="2456121" y="3965945"/>
                                <a:ext cx="3962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6533" name="Gruppieren 6533"/>
                          <wpg:cNvGrpSpPr/>
                          <wpg:grpSpPr>
                            <a:xfrm>
                              <a:off x="6698512" y="5762847"/>
                              <a:ext cx="190498" cy="166357"/>
                              <a:chOff x="0" y="0"/>
                              <a:chExt cx="190498" cy="166357"/>
                            </a:xfrm>
                          </wpg:grpSpPr>
                          <wps:wsp>
                            <wps:cNvPr id="6534" name="Rectangle 7377"/>
                            <wps:cNvSpPr>
                              <a:spLocks noChangeArrowheads="1"/>
                            </wps:cNvSpPr>
                            <wps:spPr bwMode="auto">
                              <a:xfrm>
                                <a:off x="0" y="0"/>
                                <a:ext cx="190498" cy="16635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35" name="AutoShape 7378"/>
                            <wps:cNvCnPr>
                              <a:cxnSpLocks noChangeShapeType="1"/>
                            </wps:cNvCnPr>
                            <wps:spPr bwMode="auto">
                              <a:xfrm>
                                <a:off x="50488" y="78538"/>
                                <a:ext cx="92710"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536" name="AutoShape 7379"/>
                            <wps:cNvCnPr>
                              <a:cxnSpLocks noChangeShapeType="1"/>
                            </wps:cNvCnPr>
                            <wps:spPr bwMode="auto">
                              <a:xfrm flipV="1">
                                <a:off x="95367" y="44879"/>
                                <a:ext cx="0" cy="71749"/>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537" name="Rectangle 7501"/>
                        <wps:cNvSpPr>
                          <a:spLocks noChangeArrowheads="1"/>
                        </wps:cNvSpPr>
                        <wps:spPr bwMode="auto">
                          <a:xfrm>
                            <a:off x="0" y="2708694"/>
                            <a:ext cx="500380" cy="292735"/>
                          </a:xfrm>
                          <a:prstGeom prst="rect">
                            <a:avLst/>
                          </a:prstGeom>
                          <a:noFill/>
                          <a:ln>
                            <a:noFill/>
                          </a:ln>
                          <a:extLst/>
                        </wps:spPr>
                        <wps:txbx>
                          <w:txbxContent>
                            <w:p w14:paraId="16F9948F" w14:textId="77777777" w:rsidR="009502FA" w:rsidRPr="002F612C" w:rsidRDefault="009502FA" w:rsidP="00C3304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486" o:spid="_x0000_s2223" style="width:594.85pt;height:401.6pt;mso-position-horizontal-relative:char;mso-position-vertical-relative:line" coordsize="75547,5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">
                <v:group id="Gruppieren 6487" o:spid="_x0000_s2224" style="position:absolute;left:4313;width:71234;height:51003" coordsize="68890,62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Bfz8cAAADdAAAADwAAAGRycy9kb3ducmV2LnhtbESPT2vCQBTE7wW/w/KE&#10;3nQT26pEVxHR0oMI/gHx9sg+k2D2bciuSfz23YLQ4zAzv2Hmy86UoqHaFZYVxMMIBHFqdcGZgvNp&#10;O5iCcB5ZY2mZFDzJwXLRe5tjom3LB2qOPhMBwi5BBbn3VSKlS3My6Ia2Ig7ezdYGfZB1JnWNbYCb&#10;Uo6iaCwNFhwWcqxonVN6Pz6Mgu8W29VHvGl299v6eT197S+7mJR673erGQhPnf8Pv9o/WsH4czq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Bfz8cAAADd&#10;AAAADwAAAAAAAAAAAAAAAACqAgAAZHJzL2Rvd25yZXYueG1sUEsFBgAAAAAEAAQA+gAAAJ4DAAAA&#10;AA==&#10;">
                  <v:group id="Gruppieren 6488" o:spid="_x0000_s2225" style="position:absolute;width:66963;height:62050" coordsize="66963,62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vcQAAADdAAAADwAAAGRycy9kb3ducmV2LnhtbERPTWvCQBC9F/oflin0&#10;VjexrUjqGoKoeJCCiSC9DdkxCWZnQ3ZN4r/vHgo9Pt73Kp1MKwbqXWNZQTyLQBCXVjdcKTgXu7cl&#10;COeRNbaWScGDHKTr56cVJtqOfKIh95UIIewSVFB73yVSurImg25mO+LAXW1v0AfYV1L3OIZw08p5&#10;FC2kwYZDQ40dbWoqb/ndKNiPOGbv8XY43q6bx0/x+X05xqTU68uUfYHwNPl/8Z/7oBUsPpZhbn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LvcQAAADdAAAA&#10;DwAAAAAAAAAAAAAAAACqAgAAZHJzL2Rvd25yZXYueG1sUEsFBgAAAAAEAAQA+gAAAJsDAAAAAA==&#10;">
                    <v:rect id="Rectangle 7380" o:spid="_x0000_s2226" style="position:absolute;left:24880;top:29558;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EADsYA&#10;AADdAAAADwAAAGRycy9kb3ducmV2LnhtbESPQWvCQBSE7wX/w/KE3ppdqw0xuoYiCIW2h6rg9ZF9&#10;JsHs25jdaPrvu4VCj8PMfMOsi9G24ka9bxxrmCUKBHHpTMOVhuNh95SB8AHZYOuYNHyTh2IzeVhj&#10;btydv+i2D5WIEPY5aqhD6HIpfVmTRZ+4jjh6Z9dbDFH2lTQ93iPctvJZqVRabDgu1NjRtqbysh+s&#10;BkwX5vp5nn8c3ocUl9Wodi8npfXjdHxdgQg0hv/wX/vNaEgX2RJ+38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EADsYAAADdAAAADwAAAAAAAAAAAAAAAACYAgAAZHJz&#10;L2Rvd25yZXYueG1sUEsFBgAAAAAEAAQA9QAAAIsDAAAAAA==&#10;" stroked="f">
                      <v:textbox>
                        <w:txbxContent>
                          <w:p w14:paraId="16F99474"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81" o:spid="_x0000_s2227" style="position:absolute;left:24667;top:3487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I/TsIA&#10;AADdAAAADwAAAGRycy9kb3ducmV2LnhtbERPy4rCMBTdC/5DuII7TXxMGTtGEUEQdBZTB2Z7aa5t&#10;meamNlHr35uF4PJw3st1Z2txo9ZXjjVMxgoEce5MxYWG39Nu9AnCB2SDtWPS8CAP61W/t8TUuDv/&#10;0C0LhYgh7FPUUIbQpFL6vCSLfuwa4sidXWsxRNgW0rR4j+G2llOlEmmx4thQYkPbkvL/7Go1YDI3&#10;l+/z7Hg6XBNcFJ3affwprYeDbvMFIlAX3uKXe280JPNF3B/fxCc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j9OwgAAAN0AAAAPAAAAAAAAAAAAAAAAAJgCAABkcnMvZG93&#10;bnJldi54bWxQSwUGAAAAAAQABAD1AAAAhwMAAAAA&#10;" stroked="f">
                      <v:textbox>
                        <w:txbxContent>
                          <w:p w14:paraId="16F99475"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82" o:spid="_x0000_s2228" style="position:absolute;left:24986;top:398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6a1cYA&#10;AADdAAAADwAAAGRycy9kb3ducmV2LnhtbESPQWvCQBSE7wX/w/KE3uquNQ0aXaUIgULbQ1Xw+sg+&#10;k2D2bcyuSfrvu4VCj8PMfMNsdqNtRE+drx1rmM8UCOLCmZpLDadj/rQE4QOywcYxafgmD7vt5GGD&#10;mXEDf1F/CKWIEPYZaqhCaDMpfVGRRT9zLXH0Lq6zGKLsSmk6HCLcNvJZqVRarDkuVNjSvqLierhb&#10;DZgm5vZ5WXwc3+8prspR5S9npfXjdHxdgwg0hv/wX/vNaEiT1Rx+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6a1cYAAADdAAAADwAAAAAAAAAAAAAAAACYAgAAZHJz&#10;L2Rvd25yZXYueG1sUEsFBgAAAAAEAAQA9QAAAIsDAAAAAA==&#10;" stroked="f">
                      <v:textbox>
                        <w:txbxContent>
                          <w:p w14:paraId="16F99476"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83" o:spid="_x0000_s2229" style="position:absolute;top:32854;width:205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f4BsQA&#10;AADdAAAADwAAAGRycy9kb3ducmV2LnhtbESPQYvCMBSE74L/ITxhb5paRGzXKKIIsgdBXdjr2+bZ&#10;FJuX0kTt+us3guBxmJlvmPmys7W4UesrxwrGowQEceF0xaWC79N2OAPhA7LG2jEp+CMPy0W/N8dc&#10;uzsf6HYMpYgQ9jkqMCE0uZS+MGTRj1xDHL2zay2GKNtS6hbvEW5rmSbJVFqsOC4YbGhtqLgcr1bB&#10;5vpjtg9n/Neeqof+RbfO0p1SH4Nu9QkiUBfe4Vd7pxVMJ1kKzzfx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3+AbEAAAA3QAAAA8AAAAAAAAAAAAAAAAAmAIAAGRycy9k&#10;b3ducmV2LnhtbFBLBQYAAAAABAAEAPUAAACJAwAAAAA=&#10;" fillcolor="#8db3e2" strokeweight="2pt">
                      <v:textbox>
                        <w:txbxContent>
                          <w:p w14:paraId="16F99477" w14:textId="77777777" w:rsidR="009502FA" w:rsidRPr="00477555" w:rsidRDefault="009502FA" w:rsidP="00C33044">
                            <w:pPr>
                              <w:spacing w:line="240" w:lineRule="auto"/>
                              <w:rPr>
                                <w:rFonts w:cs="Arial"/>
                                <w:b/>
                                <w:sz w:val="18"/>
                                <w:szCs w:val="18"/>
                                <w:lang w:val="de-DE"/>
                              </w:rPr>
                            </w:pPr>
                            <w:proofErr w:type="spellStart"/>
                            <w:proofErr w:type="gramStart"/>
                            <w:r w:rsidRPr="00477555">
                              <w:rPr>
                                <w:rFonts w:cs="Arial"/>
                                <w:b/>
                                <w:bCs/>
                                <w:szCs w:val="20"/>
                              </w:rPr>
                              <w:t>asram:</w:t>
                            </w:r>
                            <w:proofErr w:type="gramEnd"/>
                            <w:r w:rsidRPr="00477555">
                              <w:rPr>
                                <w:rFonts w:cs="Arial"/>
                                <w:b/>
                                <w:bCs/>
                                <w:szCs w:val="20"/>
                              </w:rPr>
                              <w:t>PostalCITradeAddress</w:t>
                            </w:r>
                            <w:proofErr w:type="spellEnd"/>
                          </w:p>
                        </w:txbxContent>
                      </v:textbox>
                    </v:rect>
                    <v:shape id="AutoShape 7384" o:spid="_x0000_s2230" type="#_x0000_t32" style="position:absolute;left:24561;top:5879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gKmcYAAADdAAAADwAAAGRycy9kb3ducmV2LnhtbESPQWvCQBSE70L/w/IK3nTTNtiaZiOl&#10;IIqgohW9PrKvSWj2bciuMf57VxB6HGbmGyad9aYWHbWusqzgZRyBIM6trrhQcPiZjz5AOI+ssbZM&#10;Cq7kYJY9DVJMtL3wjrq9L0SAsEtQQel9k0jp8pIMurFtiIP3a1uDPsi2kLrFS4CbWr5G0UQarDgs&#10;lNjQd0n53/5sFHTb4+Z93nSLrS+O8W4VT09o1koNn/uvTxCeev8ffrSXWsEknr7B/U14Aj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YCpnGAAAA3QAAAA8AAAAAAAAA&#10;AAAAAAAAoQIAAGRycy9kb3ducmV2LnhtbFBLBQYAAAAABAAEAPkAAACUAwAAAAA=&#10;" strokeweight="2pt"/>
                    <v:shape id="AutoShape 7385" o:spid="_x0000_s2231" type="#_x0000_t32" style="position:absolute;left:24561;top:4423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GS7cUAAADdAAAADwAAAGRycy9kb3ducmV2LnhtbESP3YrCMBSE7xd8h3AE79ZUKbp2jSKC&#10;KIKKP7i3h+ZsW7Y5KU2s9e2NIOzlMDPfMNN5a0rRUO0KywoG/QgEcWp1wZmCy3n1+QXCeWSNpWVS&#10;8CAH81nnY4qJtnc+UnPymQgQdgkqyL2vEildmpNB17cVcfB+bW3QB1lnUtd4D3BTymEUjaTBgsNC&#10;jhUtc0r/TjejoDlc9+NV1awPPrvGx208+UGzU6rXbRffIDy1/j/8bm+0glE8ieH1JjwBOX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GS7cUAAADdAAAADwAAAAAAAAAA&#10;AAAAAAChAgAAZHJzL2Rvd25yZXYueG1sUEsFBgAAAAAEAAQA+QAAAJMDAAAAAA==&#10;" strokeweight="2pt"/>
                    <v:shape id="AutoShape 7386" o:spid="_x0000_s2232" type="#_x0000_t32" style="position:absolute;left:24561;top:4912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03dsYAAADdAAAADwAAAGRycy9kb3ducmV2LnhtbESPQWvCQBSE70L/w/IKvemmJdqaZiOl&#10;IIqgohW9PrKvSWj2bciuMf57VxB6HGbmGyad9aYWHbWusqzgdRSBIM6trrhQcPiZDz9AOI+ssbZM&#10;Cq7kYJY9DVJMtL3wjrq9L0SAsEtQQel9k0jp8pIMupFtiIP3a1uDPsi2kLrFS4CbWr5F0UQarDgs&#10;lNjQd0n53/5sFHTb4+Z93nSLrS+O8W4VT09o1kq9PPdfnyA89f4//GgvtYJJPB3D/U14Aj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9N3bGAAAA3QAAAA8AAAAAAAAA&#10;AAAAAAAAoQIAAGRycy9kb3ducmV2LnhtbFBLBQYAAAAABAAEAPkAAACUAwAAAAA=&#10;" strokeweight="2pt"/>
                    <v:shape id="AutoShape 7387" o:spid="_x0000_s2233" type="#_x0000_t32" style="position:absolute;left:24561;top:5390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pAcYAAADdAAAADwAAAGRycy9kb3ducmV2LnhtbESP3WrCQBSE74W+w3IK3ummEmKNrlIE&#10;UQpW/EFvD9ljEsyeDdk1pm/vFoReDjPzDTNbdKYSLTWutKzgYxiBIM6sLjlXcDquBp8gnEfWWFkm&#10;Bb/kYDF/680w1fbBe2oPPhcBwi5FBYX3dSqlywoy6Ia2Jg7e1TYGfZBNLnWDjwA3lRxFUSINlhwW&#10;CqxpWVB2O9yNgnZ3/hmv6na98/k53n/HkwuarVL99+5rCsJT5//Dr/ZGK0jiSQJ/b8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vqQHGAAAA3QAAAA8AAAAAAAAA&#10;AAAAAAAAoQIAAGRycy9kb3ducmV2LnhtbFBLBQYAAAAABAAEAPkAAACUAwAAAAA=&#10;" strokeweight="2pt"/>
                    <v:rect id="Rectangle 7388" o:spid="_x0000_s2234" style="position:absolute;left:24880;top:59117;width:50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nOsUA&#10;AADdAAAADwAAAGRycy9kb3ducmV2LnhtbESPT4vCMBTE7wt+h/CEva2Jrlu1GkUWhAXXg3/A66N5&#10;tsXmpTZR67c3wsIeh5n5DTNbtLYSN2p86VhDv6dAEGfOlJxrOOxXH2MQPiAbrByThgd5WMw7bzNM&#10;jbvzlm67kIsIYZ+ihiKEOpXSZwVZ9D1XE0fv5BqLIcoml6bBe4TbSg6USqTFkuNCgTV9F5Sdd1er&#10;AZOhuWxOn7/79TXBSd6q1ddRaf3ebZdTEIHa8B/+a/8YDclwMoLX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6c6xQAAAN0AAAAPAAAAAAAAAAAAAAAAAJgCAABkcnMv&#10;ZG93bnJldi54bWxQSwUGAAAAAAQABAD1AAAAigMAAAAA&#10;" stroked="f">
                      <v:textbox>
                        <w:txbxContent>
                          <w:p w14:paraId="16F99478"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89" o:spid="_x0000_s2235" style="position:absolute;left:24880;top:54119;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zSMIA&#10;AADdAAAADwAAAGRycy9kb3ducmV2LnhtbERPy4rCMBTdC/5DuII7TXxMGTtGEUEQdBZTB2Z7aa5t&#10;meamNlHr35uF4PJw3st1Z2txo9ZXjjVMxgoEce5MxYWG39Nu9AnCB2SDtWPS8CAP61W/t8TUuDv/&#10;0C0LhYgh7FPUUIbQpFL6vCSLfuwa4sidXWsxRNgW0rR4j+G2llOlEmmx4thQYkPbkvL/7Go1YDI3&#10;l+/z7Hg6XBNcFJ3affwprYeDbvMFIlAX3uKXe280JPNFnBvfxCc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5DNIwgAAAN0AAAAPAAAAAAAAAAAAAAAAAJgCAABkcnMvZG93&#10;bnJldi54bWxQSwUGAAAAAAQABAD1AAAAhwMAAAAA&#10;" stroked="f">
                      <v:textbox>
                        <w:txbxContent>
                          <w:p w14:paraId="16F99479" w14:textId="77777777" w:rsidR="009502FA" w:rsidRPr="002F612C" w:rsidRDefault="009502FA" w:rsidP="00C33044">
                            <w:pPr>
                              <w:rPr>
                                <w:rFonts w:cs="Arial"/>
                                <w:b/>
                                <w:sz w:val="24"/>
                                <w:szCs w:val="24"/>
                                <w:lang w:val="de-DE"/>
                              </w:rPr>
                            </w:pPr>
                            <w:r>
                              <w:rPr>
                                <w:rFonts w:cs="Arial"/>
                                <w:b/>
                                <w:sz w:val="24"/>
                                <w:szCs w:val="24"/>
                                <w:lang w:val="de-DE"/>
                              </w:rPr>
                              <w:t>0..*</w:t>
                            </w:r>
                          </w:p>
                        </w:txbxContent>
                      </v:textbox>
                    </v:rect>
                    <v:rect id="Rectangle 7390" o:spid="_x0000_s2236" style="position:absolute;left:24986;top:4965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W08UA&#10;AADdAAAADwAAAGRycy9kb3ducmV2LnhtbESPQWvCQBSE70L/w/IK3nS3VkOTuooUBEE9NBZ6fWSf&#10;SWj2bZpdNf57VxA8DjPzDTNf9rYRZ+p87VjD21iBIC6cqbnU8HNYjz5A+IBssHFMGq7kYbl4Gcwx&#10;M+7C33TOQykihH2GGqoQ2kxKX1Rk0Y9dSxy9o+sshii7UpoOLxFuGzlRKpEWa44LFbb0VVHxl5+s&#10;Bkym5n9/fN8dtqcE07JX69mv0nr42q8+QQTqwzP8aG+MhmSapn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JbTxQAAAN0AAAAPAAAAAAAAAAAAAAAAAJgCAABkcnMv&#10;ZG93bnJldi54bWxQSwUGAAAAAAQABAD1AAAAigMAAAAA&#10;" stroked="f">
                      <v:textbox>
                        <w:txbxContent>
                          <w:p w14:paraId="16F9947A"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91" o:spid="_x0000_s2237" style="position:absolute;left:24880;top:44656;width:50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mlVMEA&#10;AADdAAAADwAAAGRycy9kb3ducmV2LnhtbERPy4rCMBTdD/gP4QruxsRX0WoUEQTBmYUPcHtprm2x&#10;ualN1Pr3ZjEwy8N5L1atrcSTGl861jDoKxDEmTMl5xrOp+33FIQPyAYrx6ThTR5Wy87XAlPjXnyg&#10;5zHkIoawT1FDEUKdSumzgiz6vquJI3d1jcUQYZNL0+ArhttKDpVKpMWSY0OBNW0Kym7Hh9WAydjc&#10;f6+jn9P+keAsb9V2clFa97rteg4iUBv+xX/undGQTFTcH9/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5pVTBAAAA3QAAAA8AAAAAAAAAAAAAAAAAmAIAAGRycy9kb3du&#10;cmV2LnhtbFBLBQYAAAAABAAEAPUAAACGAwAAAAA=&#10;" stroked="f">
                      <v:textbox>
                        <w:txbxContent>
                          <w:p w14:paraId="16F9947B"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92" o:spid="_x0000_s2238" style="position:absolute;left:28601;top:42636;width:174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84McUA&#10;AADdAAAADwAAAGRycy9kb3ducmV2LnhtbESPQWsCMRCF7wX/Q5hCL0WzW6zKahRpKZaeuqt4Hjbj&#10;7tLNZElSjf++EYQeH2/e9+atNtH04kzOd5YV5JMMBHFtdceNgsP+Y7wA4QOyxt4yKbiSh8169LDC&#10;QtsLl3SuQiMShH2BCtoQhkJKX7dk0E/sQJy8k3UGQ5KukdrhJcFNL1+ybCYNdpwaWhzoraX6p/o1&#10;6Y08lsdq93y1X/a97HLtpt9xrtTTY9wuQQSK4f/4nv7UCmavWQ63NQkB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zgxxQAAAN0AAAAPAAAAAAAAAAAAAAAAAJgCAABkcnMv&#10;ZG93bnJldi54bWxQSwUGAAAAAAQABAD1AAAAigMAAAAA&#10;" filled="f" fillcolor="#8db3e2" strokeweight="2pt">
                      <v:textbox>
                        <w:txbxContent>
                          <w:p w14:paraId="16F9947C" w14:textId="77777777" w:rsidR="009502FA" w:rsidRPr="00477555" w:rsidRDefault="009502FA" w:rsidP="00C33044">
                            <w:pPr>
                              <w:rPr>
                                <w:szCs w:val="18"/>
                              </w:rPr>
                            </w:pPr>
                            <w:proofErr w:type="spellStart"/>
                            <w:proofErr w:type="gramStart"/>
                            <w:r w:rsidRPr="006E3E62">
                              <w:rPr>
                                <w:rFonts w:cs="Arial"/>
                                <w:bCs/>
                                <w:szCs w:val="20"/>
                              </w:rPr>
                              <w:t>asram:</w:t>
                            </w:r>
                            <w:proofErr w:type="gramEnd"/>
                            <w:r w:rsidRPr="006E3E62">
                              <w:rPr>
                                <w:rFonts w:cs="Arial"/>
                                <w:bCs/>
                                <w:szCs w:val="20"/>
                              </w:rPr>
                              <w:t>PostOfficeBoxText</w:t>
                            </w:r>
                            <w:proofErr w:type="spellEnd"/>
                          </w:p>
                        </w:txbxContent>
                      </v:textbox>
                    </v:rect>
                    <v:rect id="Rectangle 7393" o:spid="_x0000_s2239" style="position:absolute;left:28706;top:47314;width:157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2mRsUA&#10;AADdAAAADwAAAGRycy9kb3ducmV2LnhtbESPQWsCMRCF7wX/QxjBS9HsSqtla5TSIi09uWvpediM&#10;u4ubyZKkGv99IwgeH2/e9+atNtH04kTOd5YV5LMMBHFtdceNgp/9dvoCwgdkjb1lUnAhD5v16GGF&#10;hbZnLulUhUYkCPsCFbQhDIWUvm7JoJ/ZgTh5B+sMhiRdI7XDc4KbXs6zbCENdpwaWhzovaX6WP2Z&#10;9EYey9/q8/Fiv+1H2eXaPe3iUqnJOL69gggUw/34lv7SChbP2RyuaxIC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aZGxQAAAN0AAAAPAAAAAAAAAAAAAAAAAJgCAABkcnMv&#10;ZG93bnJldi54bWxQSwUGAAAAAAQABAD1AAAAigMAAAAA&#10;" filled="f" fillcolor="#8db3e2" strokeweight="2pt">
                      <v:textbox>
                        <w:txbxContent>
                          <w:p w14:paraId="16F9947D"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PostcodeCode</w:t>
                            </w:r>
                            <w:proofErr w:type="spellEnd"/>
                          </w:p>
                        </w:txbxContent>
                      </v:textbox>
                    </v:rect>
                    <v:rect id="Rectangle 7394" o:spid="_x0000_s2240" style="position:absolute;left:28707;top:52099;width:158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D3cYA&#10;AADdAAAADwAAAGRycy9kb3ducmV2LnhtbESPQWsCMRCF7wX/QxjBi9Ts2taWrVHEUiyeutvS87CZ&#10;7i5uJksSNf77RhB6fLx535u3XEfTixM531lWkM8yEMS11R03Cr6/3u9fQPiArLG3TAou5GG9Gt0t&#10;sdD2zCWdqtCIBGFfoII2hKGQ0tctGfQzOxAn79c6gyFJ10jt8JzgppfzLFtIgx2nhhYH2rZUH6qj&#10;SW/ksfypdtOL3du3ssu1e/yMz0pNxnHzCiJQDP/Ht/SHVrB4yh7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ED3cYAAADdAAAADwAAAAAAAAAAAAAAAACYAgAAZHJz&#10;L2Rvd25yZXYueG1sUEsFBgAAAAAEAAQA9QAAAIsDAAAAAA==&#10;" filled="f" fillcolor="#8db3e2" strokeweight="2pt">
                      <v:textbox>
                        <w:txbxContent>
                          <w:p w14:paraId="16F9947E" w14:textId="77777777" w:rsidR="009502FA" w:rsidRPr="00236D9C" w:rsidRDefault="009502FA" w:rsidP="00C33044">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StreetNameText</w:t>
                            </w:r>
                            <w:proofErr w:type="spellEnd"/>
                          </w:p>
                        </w:txbxContent>
                      </v:textbox>
                    </v:rect>
                    <v:rect id="Rectangle 7395" o:spid="_x0000_s2241" style="position:absolute;left:28707;top:56884;width:38256;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bqcUA&#10;AADdAAAADwAAAGRycy9kb3ducmV2LnhtbESPQWsCMRCF7wX/Qxihl6LZLVbL1iiilJae3LX0PGzG&#10;3cXNZEmixn/fFAoeH2/e9+Yt19H04kLOd5YV5NMMBHFtdceNgu/D++QVhA/IGnvLpOBGHtar0cMS&#10;C22vXNKlCo1IEPYFKmhDGAopfd2SQT+1A3HyjtYZDEm6RmqH1wQ3vXzOsrk02HFqaHGgbUv1qTqb&#10;9EYey5/q4+lmv+yu7HLtZvu4UOpxHDdvIALFcD/+T39qBfOXbAZ/axIC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JupxQAAAN0AAAAPAAAAAAAAAAAAAAAAAJgCAABkcnMv&#10;ZG93bnJldi54bWxQSwUGAAAAAAQABAD1AAAAigMAAAAA&#10;" filled="f" fillcolor="#8db3e2" strokeweight="2pt">
                      <v:textbox>
                        <w:txbxContent>
                          <w:p w14:paraId="16F9947F"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Geo-CoordinateIdentificationCIGeographicalCoordinate</w:t>
                            </w:r>
                            <w:proofErr w:type="spellEnd"/>
                          </w:p>
                        </w:txbxContent>
                      </v:textbox>
                    </v:rect>
                    <v:shape id="AutoShape 7396" o:spid="_x0000_s2242" type="#_x0000_t32" style="position:absolute;left:24454;top:1488;width:96;height:57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atbMUAAADdAAAADwAAAGRycy9kb3ducmV2LnhtbESP3YrCMBSE7wXfIRzBO00Vf3arUUQQ&#10;ZWEV3UVvD82xLTYnpYm1+/ZGWPBymJlvmPmyMYWoqXK5ZQWDfgSCOLE651TB78+m9wHCeWSNhWVS&#10;8EcOlot2a46xtg8+Un3yqQgQdjEqyLwvYyldkpFB17clcfCutjLog6xSqSt8BLgp5DCKJtJgzmEh&#10;w5LWGSW3090oqA/n/XRT1tuDT8+j49fo84LmW6lup1nNQHhq/Dv8395pBZNxNIbXm/AE5OI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atbMUAAADdAAAADwAAAAAAAAAA&#10;AAAAAAChAgAAZHJzL2Rvd25yZXYueG1sUEsFBgAAAAAEAAQA+QAAAJMDAAAAAA==&#10;" strokeweight="2pt"/>
                    <v:rect id="Rectangle 7397" o:spid="_x0000_s2243" style="position:absolute;left:24773;top:659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yYu8QA&#10;AADdAAAADwAAAGRycy9kb3ducmV2LnhtbESPQWsCMRSE70L/Q3gFb5pUa2i3RhFBENSDWuj1sXnu&#10;Lt28bDdR13/fCILHYWa+YabzztXiQm2oPBt4GyoQxLm3FRcGvo+rwQeIEJEt1p7JwI0CzGcvvSlm&#10;1l95T5dDLESCcMjQQBljk0kZ8pIchqFviJN38q3DmGRbSNviNcFdLUdKaemw4rRQYkPLkvLfw9kZ&#10;QP1u/3an8fa4OWv8LDq1mvwoY/qv3eILRKQuPsOP9toa0BOl4f4mPQ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cmLvEAAAA3QAAAA8AAAAAAAAAAAAAAAAAmAIAAGRycy9k&#10;b3ducmV2LnhtbFBLBQYAAAAABAAEAPUAAACJAwAAAAA=&#10;" stroked="f">
                      <v:textbox>
                        <w:txbxContent>
                          <w:p w14:paraId="16F99480"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98" o:spid="_x0000_s2244" style="position:absolute;left:24667;top:1116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A9IMYA&#10;AADdAAAADwAAAGRycy9kb3ducmV2LnhtbESPT2vCQBTE70K/w/IKvelu/5hqmo2UglBQD42C10f2&#10;mYRm36bZVdNv7wqCx2FmfsNki8G24kS9bxxreJ4oEMSlMw1XGnbb5XgGwgdkg61j0vBPHhb5wyjD&#10;1Lgz/9CpCJWIEPYpaqhD6FIpfVmTRT9xHXH0Dq63GKLsK2l6PEe4beWLUom02HBcqLGjr5rK3+Jo&#10;NWDyZv42h9f1dnVMcF4NajndK62fHofPDxCBhnAP39rfRkMyVe9wfROfgM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A9IMYAAADdAAAADwAAAAAAAAAAAAAAAACYAgAAZHJz&#10;L2Rvd25yZXYueG1sUEsFBgAAAAAEAAQA9QAAAIsDAAAAAA==&#10;" stroked="f">
                      <v:textbox>
                        <w:txbxContent>
                          <w:p w14:paraId="16F99481"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399" o:spid="_x0000_s2245" style="position:absolute;left:24773;top:1573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pUsEA&#10;AADdAAAADwAAAGRycy9kb3ducmV2LnhtbERPy4rCMBTdD/gP4QruxsRX0WoUEQTBmYUPcHtprm2x&#10;ualN1Pr3ZjEwy8N5L1atrcSTGl861jDoKxDEmTMl5xrOp+33FIQPyAYrx6ThTR5Wy87XAlPjXnyg&#10;5zHkIoawT1FDEUKdSumzgiz6vquJI3d1jcUQYZNL0+ArhttKDpVKpMWSY0OBNW0Kym7Hh9WAydjc&#10;f6+jn9P+keAsb9V2clFa97rteg4iUBv+xX/undGQTFScG9/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PqVLBAAAA3QAAAA8AAAAAAAAAAAAAAAAAmAIAAGRycy9kb3du&#10;cmV2LnhtbFBLBQYAAAAABAAEAPUAAACGAwAAAAA=&#10;" stroked="f">
                      <v:textbox>
                        <w:txbxContent>
                          <w:p w14:paraId="16F99482"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400" o:spid="_x0000_s2246" style="position:absolute;left:24667;top:2062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MMycQA&#10;AADdAAAADwAAAGRycy9kb3ducmV2LnhtbESPT4vCMBTE78J+h/AWvGmy7lq0GkUWBEE9+Ae8Pppn&#10;W2xeuk3U+u03guBxmJnfMNN5aytxo8aXjjV89RUI4syZknMNx8OyNwLhA7LByjFpeJCH+eyjM8XU&#10;uDvv6LYPuYgQ9ilqKEKoUyl9VpBF33c1cfTOrrEYomxyaRq8R7it5ECpRFosOS4UWNNvQdllf7Ua&#10;MPkxf9vz9+awviY4zlu1HJ6U1t3PdjEBEagN7/CrvTIakqEaw/NNfAJ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DDMnEAAAA3QAAAA8AAAAAAAAAAAAAAAAAmAIAAGRycy9k&#10;b3ducmV2LnhtbFBLBQYAAAAABAAEAPUAAACJAwAAAAA=&#10;" stroked="f">
                      <v:textbox>
                        <w:txbxContent>
                          <w:p w14:paraId="16F99483"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401" o:spid="_x0000_s2247" style="position:absolute;left:24773;top:2509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AzicMA&#10;AADdAAAADwAAAGRycy9kb3ducmV2LnhtbERPy2rCQBTdF/oPwy24qzNWDRozhiIIgu2iWnB7ydw8&#10;aOZOmplo/HtnUejycN5ZPtpWXKn3jWMNs6kCQVw403Cl4fu8f12B8AHZYOuYNNzJQ759fsowNe7G&#10;X3Q9hUrEEPYpaqhD6FIpfVGTRT91HXHkStdbDBH2lTQ93mK4beWbUom02HBsqLGjXU3Fz2mwGjBZ&#10;mN/Pcv5xPg4JrqtR7ZcXpfXkZXzfgAg0hn/xn/tgNCTLWdwf38Qn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AzicMAAADdAAAADwAAAAAAAAAAAAAAAACYAgAAZHJzL2Rv&#10;d25yZXYueG1sUEsFBgAAAAAEAAQA9QAAAIgDAAAAAA==&#10;" stroked="f">
                      <v:textbox>
                        <w:txbxContent>
                          <w:p w14:paraId="16F99484"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rect id="Rectangle 7402" o:spid="_x0000_s2248" style="position:absolute;left:24773;top:21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yWEsUA&#10;AADdAAAADwAAAGRycy9kb3ducmV2LnhtbESPQWvCQBSE70L/w/IK3nQ3WoNGVxFBELSHasHrI/tM&#10;QrNv0+yq8d93hYLHYWa+YRarztbiRq2vHGtIhgoEce5MxYWG79N2MAXhA7LB2jFpeJCH1fKtt8DM&#10;uDt/0e0YChEh7DPUUIbQZFL6vCSLfuga4uhdXGsxRNkW0rR4j3Bby5FSqbRYcVwosaFNSfnP8Wo1&#10;YPphfj8v48Npf01xVnRqOzkrrfvv3XoOIlAXXuH/9s5oSCdJAs838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7JYSxQAAAN0AAAAPAAAAAAAAAAAAAAAAAJgCAABkcnMv&#10;ZG93bnJldi54bWxQSwUGAAAAAAQABAD1AAAAigMAAAAA&#10;" stroked="f">
                      <v:textbox>
                        <w:txbxContent>
                          <w:p w14:paraId="16F99485"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v:shape id="AutoShape 7403" o:spid="_x0000_s2249" type="#_x0000_t32" style="position:absolute;left:24454;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jxccAAADdAAAADwAAAGRycy9kb3ducmV2LnhtbESP3WrCQBSE7wu+w3KE3jWbiNqaZhUp&#10;SKVgxR/i7SF7mgSzZ0N2G9O37xaEXg4z8w2TrQbTiJ46V1tWkEQxCOLC6ppLBefT5ukFhPPIGhvL&#10;pOCHHKyWo4cMU21vfKD+6EsRIOxSVFB536ZSuqIigy6yLXHwvmxn0AfZlVJ3eAtw08hJHM+lwZrD&#10;QoUtvVVUXI/fRkG/zz+fN23/vvdlPj18TBcXNDulHsfD+hWEp8H/h+/trVYwnyUT+Hs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pqPFxwAAAN0AAAAPAAAAAAAA&#10;AAAAAAAAAKECAABkcnMvZG93bnJldi54bWxQSwUGAAAAAAQABAD5AAAAlQMAAAAA&#10;" strokeweight="2pt"/>
                    <v:rect id="Rectangle 7404" o:spid="_x0000_s2250" style="position:absolute;left:20627;top:3391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49lcYA&#10;AADdAAAADwAAAGRycy9kb3ducmV2LnhtbESP3WoCMRSE7wXfIRyhdzWrxR9Wo0ihtCAF3db7w+Z0&#10;d+nmZE2ymvbpG6Hg5TAz3zDrbTStuJDzjWUFk3EGgri0uuFKwefHy+MShA/IGlvLpOCHPGw3w8Ea&#10;c22vfKRLESqRIOxzVFCH0OVS+rImg35sO+LkfVlnMCTpKqkdXhPctHKaZXNpsOG0UGNHzzWV30Vv&#10;FHTvs/51cd6739OyP5S4jzZMo1IPo7hbgQgUwz38337TCuazyRPc3qQn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49lcYAAADdAAAADwAAAAAAAAAAAAAAAACYAgAAZHJz&#10;L2Rvd25yZXYueG1sUEsFBgAAAAAEAAQA9QAAAIsDAAAAAA==&#10;" strokeweight="2pt"/>
                    <v:rect id="Rectangle 7405" o:spid="_x0000_s2251" style="position:absolute;left:28495;top:4572;width:16007;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NdMUA&#10;AADdAAAADwAAAGRycy9kb3ducmV2LnhtbESPQWsCMRCF74L/IYzQi9TsFmtlNUppKZWe3FU8D5vp&#10;7tLNZElSjf/eFAoeH2/e9+att9H04kzOd5YV5LMMBHFtdceNguPh43EJwgdkjb1lUnAlD9vNeLTG&#10;QtsLl3SuQiMShH2BCtoQhkJKX7dk0M/sQJy8b+sMhiRdI7XDS4KbXj5l2UIa7Dg1tDjQW0v1T/Vr&#10;0ht5LE/V5/Rqv+x72eXazffxRamHSXxdgQgUw/34P73TChbP+Rz+1iQE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Q10xQAAAN0AAAAPAAAAAAAAAAAAAAAAAJgCAABkcnMv&#10;ZG93bnJldi54bWxQSwUGAAAAAAQABAD1AAAAigMAAAAA&#10;" filled="f" fillcolor="#8db3e2" strokeweight="2pt">
                      <v:textbox>
                        <w:txbxContent>
                          <w:p w14:paraId="16F99486" w14:textId="77777777" w:rsidR="009502FA" w:rsidRPr="00236D9C" w:rsidRDefault="009502FA" w:rsidP="00C33044">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CountryIdentifier</w:t>
                            </w:r>
                            <w:proofErr w:type="spellEnd"/>
                          </w:p>
                        </w:txbxContent>
                      </v:textbox>
                    </v:rect>
                    <v:shape id="AutoShape 7406" o:spid="_x0000_s2252" type="#_x0000_t32" style="position:absolute;left:20520;top:3476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87sccAAADdAAAADwAAAGRycy9kb3ducmV2LnhtbESP3WrCQBSE7wu+w3KE3tWNxdiauglS&#10;kBbBij/o7SF7mgSzZ0N2m8S37xaEXg4z8w2zzAZTi45aV1lWMJ1EIIhzqysuFJyO66dXEM4ja6wt&#10;k4IbOcjS0cMSE2173lN38IUIEHYJKii9bxIpXV6SQTexDXHwvm1r0AfZFlK32Ae4qeVzFM2lwYrD&#10;QokNvZeUXw8/RkG3O3+9rJvuY+eL82y/mS0uaLZKPY6H1RsIT4P/D9/bn1rBPJ7G8PcmPAG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zuxxwAAAN0AAAAPAAAAAAAA&#10;AAAAAAAAAKECAABkcnMvZG93bnJldi54bWxQSwUGAAAAAAQABAD5AAAAlQMAAAAA&#10;" strokeweight="2pt"/>
                    <v:rect id="Rectangle 7407" o:spid="_x0000_s2253" style="position:absolute;left:28388;width:1469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2mMYA&#10;AADdAAAADwAAAGRycy9kb3ducmV2LnhtbESPwWrDMBBE74X8g9hAL6WRXVK3uFFCSCkJPdVu6Xmx&#10;traJtTKSkih/HwUCPQ6z82ZnsYpmEEdyvresIJ9lIIgbq3tuFfx8fzy+gvABWeNgmRScycNqOblb&#10;YKntiSs61qEVCcK+RAVdCGMppW86MuhndiRO3p91BkOSrpXa4SnBzSCfsqyQBntODR2OtOmo2dcH&#10;k97IY/Vbbx/O9tO+V32u3fwrvih1P43rNxCBYvg/vqV3WkHxnBdwXZMQ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82mMYAAADdAAAADwAAAAAAAAAAAAAAAACYAgAAZHJz&#10;L2Rvd25yZXYueG1sUEsFBgAAAAAEAAQA9QAAAIsDAAAAAA==&#10;" filled="f" fillcolor="#8db3e2" strokeweight="2pt">
                      <v:textbox>
                        <w:txbxContent>
                          <w:p w14:paraId="16F99487" w14:textId="77777777" w:rsidR="009502FA" w:rsidRPr="00236D9C" w:rsidRDefault="009502FA" w:rsidP="00C33044">
                            <w:pPr>
                              <w:spacing w:line="240" w:lineRule="auto"/>
                              <w:rPr>
                                <w:sz w:val="18"/>
                                <w:szCs w:val="18"/>
                              </w:rPr>
                            </w:pPr>
                            <w:proofErr w:type="spellStart"/>
                            <w:proofErr w:type="gramStart"/>
                            <w:r w:rsidRPr="006E3E62">
                              <w:rPr>
                                <w:rFonts w:cs="Arial"/>
                                <w:bCs/>
                                <w:szCs w:val="20"/>
                              </w:rPr>
                              <w:t>asram:</w:t>
                            </w:r>
                            <w:proofErr w:type="gramEnd"/>
                            <w:r w:rsidRPr="006E3E62">
                              <w:rPr>
                                <w:rFonts w:cs="Arial"/>
                                <w:bCs/>
                                <w:szCs w:val="20"/>
                              </w:rPr>
                              <w:t>CityNameText</w:t>
                            </w:r>
                            <w:proofErr w:type="spellEnd"/>
                          </w:p>
                        </w:txbxContent>
                      </v:textbox>
                    </v:rect>
                    <v:rect id="Rectangle 7408" o:spid="_x0000_s2254" style="position:absolute;left:28495;top:9144;width:1674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TA8UA&#10;AADdAAAADwAAAGRycy9kb3ducmV2LnhtbESPQWsCMRCF7wX/Qxihl1KzK62W1SiilJae3LX0PGzG&#10;3cXNZEmixn/fFAoeH2/e9+Yt19H04kLOd5YV5JMMBHFtdceNgu/D+/MbCB+QNfaWScGNPKxXo4cl&#10;FtpeuaRLFRqRIOwLVNCGMBRS+rolg35iB+LkHa0zGJJ0jdQOrwluejnNspk02HFqaHGgbUv1qTqb&#10;9EYey5/q4+lmv+yu7HLtXvZxrtTjOG4WIALFcD/+T39qBbPXfA5/axIC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5MDxQAAAN0AAAAPAAAAAAAAAAAAAAAAAJgCAABkcnMv&#10;ZG93bnJldi54bWxQSwUGAAAAAAQABAD1AAAAigMAAAAA&#10;" filled="f" fillcolor="#8db3e2" strokeweight="2pt">
                      <v:textbox>
                        <w:txbxContent>
                          <w:p w14:paraId="16F99488"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CountryNameText</w:t>
                            </w:r>
                            <w:proofErr w:type="spellEnd"/>
                          </w:p>
                        </w:txbxContent>
                      </v:textbox>
                    </v:rect>
                    <v:shape id="AutoShape 7409" o:spid="_x0000_s2255" type="#_x0000_t32" style="position:absolute;left:24561;top:1116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6UL8IAAADdAAAADwAAAGRycy9kb3ducmV2LnhtbERPy4rCMBTdC/5DuII7TRV1tBpFBBkZ&#10;cMQHur0017bY3JQmUzt/bxaCy8N5L1aNKURNlcstKxj0IxDEidU5pwou521vCsJ5ZI2FZVLwTw5W&#10;y3ZrgbG2Tz5SffKpCCHsYlSQeV/GUrokI4Oub0viwN1tZdAHWKVSV/gM4aaQwyiaSIM5h4YMS9pk&#10;lDxOf0ZBfbj+fm3L+vvg0+vo+DOa3dDslep2mvUchKfGf8Rv904rmIwHYW54E5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6UL8IAAADdAAAADwAAAAAAAAAAAAAA&#10;AAChAgAAZHJzL2Rvd25yZXYueG1sUEsFBgAAAAAEAAQA+QAAAJADAAAAAA==&#10;" strokeweight="2pt"/>
                    <v:rect id="Rectangle 7410" o:spid="_x0000_s2256" style="position:absolute;left:28495;top:13716;width:2460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Ci6sYA&#10;AADdAAAADwAAAGRycy9kb3ducmV2LnhtbESPQWsCMRCF7wX/QxjBi9TsSmvbrVHEUiyeutvS87CZ&#10;7i5uJksSNf77RhB6fLx535u3XEfTixM531lWkM8yEMS11R03Cr6/3u+fQfiArLG3TAou5GG9Gt0t&#10;sdD2zCWdqtCIBGFfoII2hKGQ0tctGfQzOxAn79c6gyFJ10jt8JzgppfzLFtIgx2nhhYH2rZUH6qj&#10;SW/ksfypdtOL3du3ssu1e/iMT0pNxnHzCiJQDP/Ht/SHVrB4zF/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Ci6sYAAADdAAAADwAAAAAAAAAAAAAAAACYAgAAZHJz&#10;L2Rvd25yZXYueG1sUEsFBgAAAAAEAAQA9QAAAIsDAAAAAA==&#10;" filled="f" fillcolor="#8db3e2" strokeweight="2pt">
                      <v:textbox>
                        <w:txbxContent>
                          <w:p w14:paraId="16F99489"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CountrySub-DivisionNameText</w:t>
                            </w:r>
                            <w:proofErr w:type="spellEnd"/>
                          </w:p>
                        </w:txbxContent>
                      </v:textbox>
                    </v:rect>
                    <v:rect id="Rectangle 7411" o:spid="_x0000_s2257" style="position:absolute;left:28388;top:18394;width:140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bBysUA&#10;AADdAAAADwAAAGRycy9kb3ducmV2LnhtbESPwUrDQBCG74LvsIzgRdpNSm0ldltEkYonE0vPQ3ZM&#10;gtnZsLu227d3DoLH4Z//m282u+xGdaIQB88GynkBirj1duDOwOHzdfYAKiZki6NnMnChCLvt9dUG&#10;K+vPXNOpSZ0SCMcKDfQpTZXWse3JYZz7iViyLx8cJhlDp23As8DdqBdFsdIOB5YLPU703FP73fw4&#10;0ShzfWz2dxf/7l/qobRh+ZHXxtze5KdHUIly+l/+a79ZA6v7hfjL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psHKxQAAAN0AAAAPAAAAAAAAAAAAAAAAAJgCAABkcnMv&#10;ZG93bnJldi54bWxQSwUGAAAAAAQABAD1AAAAigMAAAAA&#10;" filled="f" fillcolor="#8db3e2" strokeweight="2pt">
                      <v:textbox>
                        <w:txbxContent>
                          <w:p w14:paraId="16F9948A"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LineFiveText</w:t>
                            </w:r>
                            <w:proofErr w:type="spellEnd"/>
                          </w:p>
                        </w:txbxContent>
                      </v:textbox>
                    </v:rect>
                    <v:rect id="Rectangle 7412" o:spid="_x0000_s2258" style="position:absolute;left:28495;top:22966;width:145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kUcUA&#10;AADdAAAADwAAAGRycy9kb3ducmV2LnhtbESPQWsCMRCF7wX/QxjBS9HsSqtla5TSIi09uWvpediM&#10;u4ubyZKkGv99IwgeH2/e9+atNtH04kTOd5YV5LMMBHFtdceNgp/9dvoCwgdkjb1lUnAhD5v16GGF&#10;hbZnLulUhUYkCPsCFbQhDIWUvm7JoJ/ZgTh5B+sMhiRdI7XDc4KbXs6zbCENdpwaWhzovaX6WP2Z&#10;9EYey9/q8/Fiv+1H2eXaPe3iUqnJOL69gggUw/34lv7SChbP8xyuaxIC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6mRRxQAAAN0AAAAPAAAAAAAAAAAAAAAAAJgCAABkcnMv&#10;ZG93bnJldi54bWxQSwUGAAAAAAQABAD1AAAAigMAAAAA&#10;" filled="f" fillcolor="#8db3e2" strokeweight="2pt">
                      <v:textbox>
                        <w:txbxContent>
                          <w:p w14:paraId="16F9948B"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LineFourText</w:t>
                            </w:r>
                            <w:proofErr w:type="spellEnd"/>
                          </w:p>
                        </w:txbxContent>
                      </v:textbox>
                    </v:rect>
                    <v:shape id="AutoShape 7413" o:spid="_x0000_s2259" type="#_x0000_t32" style="position:absolute;left:24454;top:1509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ppeMYAAADdAAAADwAAAGRycy9kb3ducmV2LnhtbESPQWvCQBSE70L/w/IKvenGoFZTVykF&#10;qQgqUbHXR/aZhGbfhuw2xn/vCkKPw8x8w8yXnalES40rLSsYDiIQxJnVJecKTsdVfwrCeWSNlWVS&#10;cCMHy8VLb46JtldOqT34XAQIuwQVFN7XiZQuK8igG9iaOHgX2xj0QTa51A1eA9xUMo6iiTRYclgo&#10;sKavgrLfw59R0O7Pu/dV3X7vfX4epZvR7AfNVqm31+7zA4Snzv+Hn+21VjAZxz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KaXjGAAAA3QAAAA8AAAAAAAAA&#10;AAAAAAAAoQIAAGRycy9kb3ducmV2LnhtbFBLBQYAAAAABAAEAPkAAACUAwAAAAA=&#10;" strokeweight="2pt"/>
                    <v:shape id="AutoShape 7414" o:spid="_x0000_s2260" type="#_x0000_t32" style="position:absolute;left:24561;top:2020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bM48YAAADdAAAADwAAAGRycy9kb3ducmV2LnhtbESP3WrCQBSE74W+w3IKvdON/210lSKI&#10;ItSgLXp7yB6T0OzZkN3G+PauIPRymJlvmPmyNaVoqHaFZQX9XgSCOLW64EzBz/e6+w7CeWSNpWVS&#10;cCMHy8VLZ46xtlc+UHP0mQgQdjEqyL2vYildmpNB17MVcfAutjbog6wzqWu8Brgp5SCKJtJgwWEh&#10;x4pWOaW/xz+joElO++m6ajaJz06jw270cUbzpdTba/s5A+Gp9f/hZ3urFUzGgy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GzOPGAAAA3QAAAA8AAAAAAAAA&#10;AAAAAAAAoQIAAGRycy9kb3ducmV2LnhtbFBLBQYAAAAABAAEAPkAAACUAwAAAAA=&#10;" strokeweight="2pt"/>
                    <v:shape id="AutoShape 7415" o:spid="_x0000_s2261" type="#_x0000_t32" style="position:absolute;left:24454;top:2445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9Ul8YAAADdAAAADwAAAGRycy9kb3ducmV2LnhtbESPQWvCQBSE74L/YXlCb7qppLbGrFIK&#10;YimoxEq8PrKvSWj2bciuMf333YLQ4zAz3zDpZjCN6KlztWUFj7MIBHFhdc2lgvPndvoCwnlkjY1l&#10;UvBDDjbr8SjFRNsbZ9SffCkChF2CCirv20RKV1Rk0M1sSxy8L9sZ9EF2pdQd3gLcNHIeRQtpsOaw&#10;UGFLbxUV36erUdAf88Pztu13R1/mcfYRLy9o9ko9TIbXFQhPg/8P39vvWsHiaR7D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vVJfGAAAA3QAAAA8AAAAAAAAA&#10;AAAAAAAAoQIAAGRycy9kb3ducmV2LnhtbFBLBQYAAAAABAAEAPkAAACUAwAAAAA=&#10;" strokeweight="2pt"/>
                    <v:shape id="AutoShape 7416" o:spid="_x0000_s2262" type="#_x0000_t32" style="position:absolute;left:21903;top:34768;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PxDMUAAADdAAAADwAAAGRycy9kb3ducmV2LnhtbESP3YrCMBSE7wXfIRzBO00V/7YaZVkQ&#10;RVhFd3FvD82xLTYnpYm1vr0RFrwcZuYbZrFqTCFqqlxuWcGgH4EgTqzOOVXw+7PuzUA4j6yxsEwK&#10;HuRgtWy3Fhhre+cj1SefigBhF6OCzPsyltIlGRl0fVsSB+9iK4M+yCqVusJ7gJtCDqNoIg3mHBYy&#10;LOkro+R6uhkF9eG8n67LenPw6Xl03I0+/tB8K9XtNJ9zEJ4a/w7/t7dawWQ8HMPrTXgCcvk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PxDMUAAADdAAAADwAAAAAAAAAA&#10;AAAAAAChAgAAZHJzL2Rvd25yZXYueG1sUEsFBgAAAAAEAAQA+QAAAJMDAAAAAA==&#10;" strokeweight="2pt"/>
                    <v:shape id="AutoShape 7417" o:spid="_x0000_s2263" type="#_x0000_t32" style="position:absolute;left:24561;top:616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ve8YAAADdAAAADwAAAGRycy9kb3ducmV2LnhtbESP3WrCQBSE7wXfYTlC73Sj2KjRVaQg&#10;LUIVf9DbQ/aYBLNnQ3Yb49t3CwUvh5n5hlmsWlOKhmpXWFYwHEQgiFOrC84UnE+b/hSE88gaS8uk&#10;4EkOVstuZ4GJtg8+UHP0mQgQdgkqyL2vEildmpNBN7AVcfButjbog6wzqWt8BLgp5SiKYmmw4LCQ&#10;Y0UfOaX3449R0Owvu8mmaj73PruMD9vx7IrmW6m3Xrueg/DU+lf4v/2lFcTvoxj+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xb3vGAAAA3QAAAA8AAAAAAAAA&#10;AAAAAAAAoQIAAGRycy9kb3ducmV2LnhtbFBLBQYAAAAABAAEAPkAAACUAwAAAAA=&#10;" strokeweight="2pt"/>
                    <v:rect id="Rectangle 7418" o:spid="_x0000_s2264" style="position:absolute;left:28495;top:27644;width:145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ZvsYA&#10;AADdAAAADwAAAGRycy9kb3ducmV2LnhtbESPQWsCMRCF7wX/Qxihl6LZFatlaxSxFEtP3bX0PGzG&#10;3cXNZElSjf++EYQeH2/e9+atNtH04kzOd5YV5NMMBHFtdceNgu/D++QFhA/IGnvLpOBKHjbr0cMK&#10;C20vXNK5Co1IEPYFKmhDGAopfd2SQT+1A3HyjtYZDEm6RmqHlwQ3vZxl2UIa7Dg1tDjQrqX6VP2a&#10;9EYey59q/3S1n/at7HLt5l9xqdTjOG5fQQSK4f/4nv7QChbPsyX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9ZvsYAAADdAAAADwAAAAAAAAAAAAAAAACYAgAAZHJz&#10;L2Rvd25yZXYueG1sUEsFBgAAAAAEAAQA9QAAAIsDAAAAAA==&#10;" filled="f" fillcolor="#8db3e2" strokeweight="2pt">
                      <v:textbox>
                        <w:txbxContent>
                          <w:p w14:paraId="16F9948C"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LineOneText</w:t>
                            </w:r>
                            <w:proofErr w:type="spellEnd"/>
                          </w:p>
                        </w:txbxContent>
                      </v:textbox>
                    </v:rect>
                    <v:rect id="Rectangle 7419" o:spid="_x0000_s2265" style="position:absolute;left:28599;top:32854;width:151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DNzMUA&#10;AADdAAAADwAAAGRycy9kb3ducmV2LnhtbESPwUrDQBCG74LvsIzgRdpNSm0ldltEkYonE0vPQ3ZM&#10;gtnZsLu227d3DoLH4Z//m282u+xGdaIQB88GynkBirj1duDOwOHzdfYAKiZki6NnMnChCLvt9dUG&#10;K+vPXNOpSZ0SCMcKDfQpTZXWse3JYZz7iViyLx8cJhlDp23As8DdqBdFsdIOB5YLPU703FP73fw4&#10;0ShzfWz2dxf/7l/qobRh+ZHXxtze5KdHUIly+l/+a79ZA6v7h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0M3MxQAAAN0AAAAPAAAAAAAAAAAAAAAAAJgCAABkcnMv&#10;ZG93bnJldi54bWxQSwUGAAAAAAQABAD1AAAAigMAAAAA&#10;" filled="f" fillcolor="#8db3e2" strokeweight="2pt">
                      <v:textbox>
                        <w:txbxContent>
                          <w:p w14:paraId="16F9948D" w14:textId="77777777" w:rsidR="009502FA" w:rsidRPr="00236D9C" w:rsidRDefault="009502FA" w:rsidP="00C33044">
                            <w:pPr>
                              <w:rPr>
                                <w:sz w:val="18"/>
                                <w:szCs w:val="18"/>
                              </w:rPr>
                            </w:pPr>
                            <w:proofErr w:type="spellStart"/>
                            <w:proofErr w:type="gramStart"/>
                            <w:r w:rsidRPr="006E3E62">
                              <w:rPr>
                                <w:rFonts w:cs="Arial"/>
                                <w:bCs/>
                                <w:szCs w:val="20"/>
                              </w:rPr>
                              <w:t>asram:</w:t>
                            </w:r>
                            <w:proofErr w:type="gramEnd"/>
                            <w:r w:rsidRPr="006E3E62">
                              <w:rPr>
                                <w:rFonts w:cs="Arial"/>
                                <w:bCs/>
                                <w:szCs w:val="20"/>
                              </w:rPr>
                              <w:t>LineThreeText</w:t>
                            </w:r>
                            <w:proofErr w:type="spellEnd"/>
                          </w:p>
                        </w:txbxContent>
                      </v:textbox>
                    </v:rect>
                    <v:rect id="Rectangle 7420" o:spid="_x0000_s2266" style="position:absolute;left:28601;top:37745;width:144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xoV8YA&#10;AADdAAAADwAAAGRycy9kb3ducmV2LnhtbESPQUvDQBCF74X+h2UKXqTdpGhaY7dFFFE8mbT0PGTH&#10;JJidDbtru/33riD0+Hjzvjdvs4tmECdyvresIF9kIIgbq3tuFRz2r/M1CB+QNQ6WScGFPOy208kG&#10;S23PXNGpDq1IEPYlKuhCGEspfdORQb+wI3HyvqwzGJJ0rdQOzwluBrnMskIa7Dk1dDjSc0fNd/1j&#10;0ht5rI712+3FftiXqs+1u/uMK6VuZvHpEUSgGK7H/+l3raC4Xz7A35qEAL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xoV8YAAADdAAAADwAAAAAAAAAAAAAAAACYAgAAZHJz&#10;L2Rvd25yZXYueG1sUEsFBgAAAAAEAAQA9QAAAIsDAAAAAA==&#10;" filled="f" fillcolor="#8db3e2" strokeweight="2pt">
                      <v:textbox>
                        <w:txbxContent>
                          <w:p w14:paraId="16F9948E" w14:textId="77777777" w:rsidR="009502FA" w:rsidRPr="00477555" w:rsidRDefault="009502FA" w:rsidP="00C33044">
                            <w:pPr>
                              <w:rPr>
                                <w:szCs w:val="18"/>
                              </w:rPr>
                            </w:pPr>
                            <w:proofErr w:type="spellStart"/>
                            <w:proofErr w:type="gramStart"/>
                            <w:r w:rsidRPr="006E3E62">
                              <w:rPr>
                                <w:rFonts w:cs="Arial"/>
                                <w:bCs/>
                                <w:szCs w:val="20"/>
                              </w:rPr>
                              <w:t>asram:</w:t>
                            </w:r>
                            <w:proofErr w:type="gramEnd"/>
                            <w:r w:rsidRPr="006E3E62">
                              <w:rPr>
                                <w:rFonts w:cs="Arial"/>
                                <w:bCs/>
                                <w:szCs w:val="20"/>
                              </w:rPr>
                              <w:t>LineTwoText</w:t>
                            </w:r>
                            <w:proofErr w:type="spellEnd"/>
                          </w:p>
                        </w:txbxContent>
                      </v:textbox>
                    </v:rect>
                    <v:shape id="AutoShape 7421" o:spid="_x0000_s2267" type="#_x0000_t32" style="position:absolute;left:24561;top:29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3EScMAAADdAAAADwAAAGRycy9kb3ducmV2LnhtbERPy4rCMBTdC/5DuII7TX2Mjh2jDAOi&#10;CCo64mwvzbUtNjelibX+vVkMuDyc93zZmELUVLncsoJBPwJBnFidc6rg/LvqfYJwHlljYZkUPMnB&#10;ctFuzTHW9sFHqk8+FSGEXYwKMu/LWEqXZGTQ9W1JHLirrQz6AKtU6gofIdwUchhFE2kw59CQYUk/&#10;GSW3090oqA+X/XRV1uuDTy/j43Y8+0OzU6rbab6/QHhq/Fv8795oBZOPUdgf3oQnIB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NxEnDAAAA3QAAAA8AAAAAAAAAAAAA&#10;AAAAoQIAAGRycy9kb3ducmV2LnhtbFBLBQYAAAAABAAEAPkAAACRAwAAAAA=&#10;" strokeweight="2pt"/>
                    <v:shape id="AutoShape 7422" o:spid="_x0000_s2268" type="#_x0000_t32" style="position:absolute;left:24561;top:3476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Fh0sYAAADdAAAADwAAAGRycy9kb3ducmV2LnhtbESP3WrCQBSE7wu+w3IE7+pGa62mriIF&#10;UQo2+IO9PWSPSTB7NmTXGN/eLRS8HGbmG2a2aE0pGqpdYVnBoB+BIE6tLjhTcDysXicgnEfWWFom&#10;BXdysJh3XmYYa3vjHTV7n4kAYRejgtz7KpbSpTkZdH1bEQfvbGuDPsg6k7rGW4CbUg6jaCwNFhwW&#10;cqzoK6f0sr8aBU1y+vlYVc068dlptPseTX/RbJXqddvlJwhPrX+G/9sbrWD8/jaAvzfhCc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BYdLGAAAA3QAAAA8AAAAAAAAA&#10;AAAAAAAAoQIAAGRycy9kb3ducmV2LnhtbFBLBQYAAAAABAAEAPkAAACUAwAAAAA=&#10;" strokeweight="2pt"/>
                    <v:shape id="AutoShape 7423" o:spid="_x0000_s2269" type="#_x0000_t32" style="position:absolute;left:24561;top:3965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P/pcYAAADdAAAADwAAAGRycy9kb3ducmV2LnhtbESP3WrCQBSE74W+w3IKvdON/210lSKI&#10;ItSgLXp7yB6T0OzZkN3G+PauIPRymJlvmPmyNaVoqHaFZQX9XgSCOLW64EzBz/e6+w7CeWSNpWVS&#10;cCMHy8VLZ46xtlc+UHP0mQgQdjEqyL2vYildmpNB17MVcfAutjbog6wzqWu8Brgp5SCKJtJgwWEh&#10;x4pWOaW/xz+joElO++m6ajaJz06jw270cUbzpdTba/s5A+Gp9f/hZ3urFUzGww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T/6XGAAAA3QAAAA8AAAAAAAAA&#10;AAAAAAAAoQIAAGRycy9kb3ducmV2LnhtbFBLBQYAAAAABAAEAPkAAACUAwAAAAA=&#10;" strokeweight="2pt"/>
                  </v:group>
                  <v:group id="Gruppieren 6533" o:spid="_x0000_s2270" style="position:absolute;left:66985;top:57628;width:1905;height:1664" coordsize="190498,166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WftsYAAADdAAAADwAAAGRycy9kb3ducmV2LnhtbESPT4vCMBTE78J+h/CE&#10;vWlaiyLVKCKr7EEE/8Cyt0fzbIvNS2liW7/9ZkHwOMzMb5jlujeVaKlxpWUF8TgCQZxZXXKu4HrZ&#10;jeYgnEfWWFkmBU9ysF59DJaYatvxidqzz0WAsEtRQeF9nUrpsoIMurGtiYN3s41BH2STS91gF+Cm&#10;kpMomkmDJYeFAmvaFpTdzw+jYN9ht0nir/Zwv22fv5fp8ecQk1Kfw36zAOGp9+/wq/2tFcymS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RZ+2xgAAAN0A&#10;AAAPAAAAAAAAAAAAAAAAAKoCAABkcnMvZG93bnJldi54bWxQSwUGAAAAAAQABAD6AAAAnQMAAAAA&#10;">
                    <v:rect id="Rectangle 7377" o:spid="_x0000_s2271" style="position:absolute;width:190498;height:166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L5gcYA&#10;AADdAAAADwAAAGRycy9kb3ducmV2LnhtbESP3WoCMRSE7wt9h3AE72pWq1ZWo5RCURDBn3p/2Jzu&#10;Lt2cbJOspn36piB4OczMN8xiFU0jLuR8bVnBcJCBIC6srrlU8HF6f5qB8AFZY2OZFPyQh9Xy8WGB&#10;ubZXPtDlGEqRIOxzVFCF0OZS+qIig35gW+LkfVpnMCTpSqkdXhPcNHKUZVNpsOa0UGFLbxUVX8fO&#10;KGh3k2798r11v+dZty9wG20YRaX6vfg6BxEohnv41t5oBdPJ8xj+36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L5gcYAAADdAAAADwAAAAAAAAAAAAAAAACYAgAAZHJz&#10;L2Rvd25yZXYueG1sUEsFBgAAAAAEAAQA9QAAAIsDAAAAAA==&#10;" strokeweight="2pt"/>
                    <v:shape id="AutoShape 7378" o:spid="_x0000_s2272" type="#_x0000_t32" style="position:absolute;left:50488;top:78538;width:927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fKssEAAADdAAAADwAAAGRycy9kb3ducmV2LnhtbESPT4vCMBTE7wt+h/AEb2vqf6lGkYUF&#10;r1Xx/GiebbF5qU1q47c3Cwseh5n5DbPdB1OLJ7WusqxgMk5AEOdWV1wouJx/v9cgnEfWWFsmBS9y&#10;sN8NvraYattzRs+TL0SEsEtRQel9k0rp8pIMurFtiKN3s61BH2VbSN1iH+GmltMkWUqDFceFEhv6&#10;KSm/nzqjIMsexbVzoT+sb2E1v+i5SbqjUqNhOGxAeAr+E/5vH7WC5WK2gL838QnI3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V8qywQAAAN0AAAAPAAAAAAAAAAAAAAAA&#10;AKECAABkcnMvZG93bnJldi54bWxQSwUGAAAAAAQABAD5AAAAjwMAAAAA&#10;" strokeweight="1.25pt"/>
                    <v:shape id="AutoShape 7379" o:spid="_x0000_s2273" type="#_x0000_t32" style="position:absolute;left:95367;top:44879;width:0;height:717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KS8cAAADdAAAADwAAAGRycy9kb3ducmV2LnhtbESPQWvCQBSE74L/YXmF3nSjxVCiq4i2&#10;4MEKsfXQ2zP7mgSzb0N2TdL+ercgeBxm5htmsepNJVpqXGlZwWQcgSDOrC45V/D1+T56BeE8ssbK&#10;Min4JQer5XCwwETbjlNqjz4XAcIuQQWF93UipcsKMujGtiYO3o9tDPogm1zqBrsAN5WcRlEsDZYc&#10;FgqsaVNQdjlejYLZtTt/xxNO1x9v21P612aHy2mv1PNTv56D8NT7R/je3mkF8ewlhv834QnI5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4pLxwAAAN0AAAAPAAAAAAAA&#10;AAAAAAAAAKECAABkcnMvZG93bnJldi54bWxQSwUGAAAAAAQABAD5AAAAlQMAAAAA&#10;" strokeweight="1.25pt"/>
                  </v:group>
                </v:group>
                <v:rect id="Rectangle 7501" o:spid="_x0000_s2274" style="position:absolute;top:27086;width:5003;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PiMcA&#10;AADdAAAADwAAAGRycy9kb3ducmV2LnhtbESPQWvCQBSE74L/YXlCL1I3bdGW1FWKUBpEkCbq+ZF9&#10;JsHs25jdJvHfdwtCj8PMfMMs14OpRUetqywreJpFIIhzqysuFByyz8c3EM4ja6wtk4IbOVivxqMl&#10;xtr2/E1d6gsRIOxiVFB638RSurwkg25mG+LgnW1r0AfZFlK32Ae4qeVzFC2kwYrDQokNbUrKL+mP&#10;UdDn++6U7b7kfnpKLF+T6yY9bpV6mAwf7yA8Df4/fG8nWsFi/vIK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qD4jHAAAA3QAAAA8AAAAAAAAAAAAAAAAAmAIAAGRy&#10;cy9kb3ducmV2LnhtbFBLBQYAAAAABAAEAPUAAACMAwAAAAA=&#10;" filled="f" stroked="f">
                  <v:textbox>
                    <w:txbxContent>
                      <w:p w14:paraId="16F9948F" w14:textId="77777777" w:rsidR="009502FA" w:rsidRPr="002F612C" w:rsidRDefault="009502FA" w:rsidP="00C33044">
                        <w:pPr>
                          <w:rPr>
                            <w:rFonts w:cs="Arial"/>
                            <w:b/>
                            <w:sz w:val="24"/>
                            <w:szCs w:val="24"/>
                            <w:lang w:val="de-DE"/>
                          </w:rPr>
                        </w:pPr>
                        <w:r>
                          <w:rPr>
                            <w:rFonts w:cs="Arial"/>
                            <w:b/>
                            <w:sz w:val="24"/>
                            <w:szCs w:val="24"/>
                            <w:lang w:val="de-DE"/>
                          </w:rPr>
                          <w:t>0..1</w:t>
                        </w:r>
                      </w:p>
                    </w:txbxContent>
                  </v:textbox>
                </v:rect>
                <w10:anchorlock/>
              </v:group>
            </w:pict>
          </mc:Fallback>
        </mc:AlternateContent>
      </w:r>
    </w:p>
    <w:p w14:paraId="16F990AE" w14:textId="77777777" w:rsidR="00C33044" w:rsidRDefault="00C33044" w:rsidP="0097587A">
      <w:r>
        <w:br w:type="page"/>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97587A" w:rsidRPr="00AD4FE7" w14:paraId="16F990B0" w14:textId="77777777" w:rsidTr="00053349">
        <w:trPr>
          <w:cantSplit/>
          <w:trHeight w:val="329"/>
        </w:trPr>
        <w:tc>
          <w:tcPr>
            <w:tcW w:w="5000" w:type="pct"/>
            <w:shd w:val="clear" w:color="auto" w:fill="FFFFCC"/>
            <w:vAlign w:val="center"/>
          </w:tcPr>
          <w:p w14:paraId="16F990AF" w14:textId="77777777" w:rsidR="0097587A" w:rsidRPr="00A370B7" w:rsidRDefault="0097587A" w:rsidP="003652C3">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97587A" w:rsidRPr="00AD4FE7" w14:paraId="16F990B2" w14:textId="77777777" w:rsidTr="00C33044">
        <w:trPr>
          <w:cantSplit/>
          <w:trHeight w:val="317"/>
        </w:trPr>
        <w:tc>
          <w:tcPr>
            <w:tcW w:w="5000" w:type="pct"/>
            <w:vAlign w:val="center"/>
          </w:tcPr>
          <w:p w14:paraId="16F990B1" w14:textId="77777777" w:rsidR="0097587A" w:rsidRPr="00C33044" w:rsidRDefault="0097587A" w:rsidP="003652C3">
            <w:pPr>
              <w:spacing w:line="240" w:lineRule="auto"/>
              <w:rPr>
                <w:rFonts w:cs="Arial"/>
                <w:bCs/>
                <w:szCs w:val="20"/>
              </w:rPr>
            </w:pPr>
            <w:r w:rsidRPr="00A370B7">
              <w:rPr>
                <w:rFonts w:cs="Arial"/>
                <w:b/>
                <w:bCs/>
                <w:szCs w:val="20"/>
              </w:rPr>
              <w:t xml:space="preserve">“asram:PostalCITradeAddress” </w:t>
            </w:r>
            <w:r w:rsidRPr="00A370B7">
              <w:rPr>
                <w:rFonts w:cs="Arial"/>
                <w:bCs/>
                <w:szCs w:val="20"/>
              </w:rPr>
              <w:t>contains business address data</w:t>
            </w:r>
            <w:r w:rsidR="00C33044">
              <w:rPr>
                <w:rFonts w:cs="Arial"/>
                <w:bCs/>
                <w:szCs w:val="20"/>
              </w:rPr>
              <w:t xml:space="preserve"> of the corresponding invoicee.</w:t>
            </w:r>
          </w:p>
        </w:tc>
      </w:tr>
    </w:tbl>
    <w:p w14:paraId="16F990B3" w14:textId="77777777" w:rsidR="0097587A" w:rsidRDefault="0097587A" w:rsidP="0097587A"/>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BE7A86" w:rsidRPr="00AD4FE7" w14:paraId="16F990BB" w14:textId="77777777" w:rsidTr="002A4792">
        <w:trPr>
          <w:cantSplit/>
          <w:trHeight w:val="329"/>
          <w:tblHeader/>
        </w:trPr>
        <w:tc>
          <w:tcPr>
            <w:tcW w:w="1056" w:type="pct"/>
            <w:shd w:val="clear" w:color="auto" w:fill="FFFFCC"/>
            <w:vAlign w:val="center"/>
          </w:tcPr>
          <w:p w14:paraId="16F990B4" w14:textId="77777777" w:rsidR="00BE7A86" w:rsidRPr="00A370B7" w:rsidRDefault="00BE7A86"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vAlign w:val="center"/>
          </w:tcPr>
          <w:p w14:paraId="16F990B5" w14:textId="77777777" w:rsidR="00BE7A86" w:rsidRPr="00A370B7" w:rsidRDefault="00BE7A86"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90B6" w14:textId="77777777" w:rsidR="00BE7A86" w:rsidRPr="00A370B7" w:rsidRDefault="00BE7A86"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90B7" w14:textId="77777777" w:rsidR="00BE7A86" w:rsidRPr="00A370B7" w:rsidRDefault="00BE7A86"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90B8" w14:textId="77777777" w:rsidR="00BE7A86" w:rsidRPr="00A370B7" w:rsidRDefault="00BE7A86"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90B9" w14:textId="77777777" w:rsidR="00BE7A86" w:rsidRPr="00A370B7" w:rsidRDefault="00BE7A86"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90BA" w14:textId="77777777" w:rsidR="00BE7A86" w:rsidRPr="00A370B7" w:rsidRDefault="00BE7A86"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BE7A86" w:rsidRPr="00AD4FE7" w14:paraId="16F990C3" w14:textId="77777777" w:rsidTr="002A4792">
        <w:trPr>
          <w:cantSplit/>
          <w:trHeight w:val="317"/>
        </w:trPr>
        <w:tc>
          <w:tcPr>
            <w:tcW w:w="1056" w:type="pct"/>
            <w:shd w:val="clear" w:color="auto" w:fill="92D050"/>
            <w:vAlign w:val="center"/>
          </w:tcPr>
          <w:p w14:paraId="16F990BC"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asram:CityNameText</w:t>
            </w:r>
          </w:p>
        </w:tc>
        <w:tc>
          <w:tcPr>
            <w:tcW w:w="453" w:type="pct"/>
            <w:shd w:val="clear" w:color="auto" w:fill="92D050"/>
            <w:vAlign w:val="center"/>
          </w:tcPr>
          <w:p w14:paraId="16F990BD"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0BE"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90BF"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0C0"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Detroit</w:t>
            </w:r>
          </w:p>
        </w:tc>
        <w:tc>
          <w:tcPr>
            <w:tcW w:w="302" w:type="pct"/>
            <w:shd w:val="clear" w:color="auto" w:fill="92D050"/>
            <w:vAlign w:val="center"/>
          </w:tcPr>
          <w:p w14:paraId="16F990C1"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0C2"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 xml:space="preserve">Invoicee: </w:t>
            </w:r>
            <w:r w:rsidRPr="00593622">
              <w:rPr>
                <w:rFonts w:eastAsia="Times New Roman" w:cs="Arial"/>
                <w:bCs/>
                <w:color w:val="000000"/>
                <w:sz w:val="16"/>
                <w:szCs w:val="20"/>
                <w:lang w:eastAsia="de-DE"/>
              </w:rPr>
              <w:t>City</w:t>
            </w:r>
          </w:p>
        </w:tc>
      </w:tr>
      <w:tr w:rsidR="00BE7A86" w:rsidRPr="00AD4FE7" w14:paraId="16F990CB" w14:textId="77777777" w:rsidTr="002A4792">
        <w:trPr>
          <w:cantSplit/>
          <w:trHeight w:val="317"/>
        </w:trPr>
        <w:tc>
          <w:tcPr>
            <w:tcW w:w="1056" w:type="pct"/>
            <w:shd w:val="clear" w:color="auto" w:fill="92D050"/>
            <w:vAlign w:val="center"/>
          </w:tcPr>
          <w:p w14:paraId="16F990C4"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asram:CountryIdentifier</w:t>
            </w:r>
          </w:p>
        </w:tc>
        <w:tc>
          <w:tcPr>
            <w:tcW w:w="453" w:type="pct"/>
            <w:shd w:val="clear" w:color="auto" w:fill="92D050"/>
            <w:vAlign w:val="center"/>
          </w:tcPr>
          <w:p w14:paraId="16F990C5"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0C6"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3</w:t>
            </w:r>
          </w:p>
        </w:tc>
        <w:tc>
          <w:tcPr>
            <w:tcW w:w="352" w:type="pct"/>
            <w:shd w:val="clear" w:color="auto" w:fill="92D050"/>
            <w:vAlign w:val="center"/>
          </w:tcPr>
          <w:p w14:paraId="16F990C7"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0C8"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US</w:t>
            </w:r>
          </w:p>
        </w:tc>
        <w:tc>
          <w:tcPr>
            <w:tcW w:w="302" w:type="pct"/>
            <w:shd w:val="clear" w:color="auto" w:fill="92D050"/>
            <w:vAlign w:val="center"/>
          </w:tcPr>
          <w:p w14:paraId="16F990C9"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0CA"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Invoicee:</w:t>
            </w:r>
            <w:r w:rsidRPr="00593622">
              <w:rPr>
                <w:rFonts w:eastAsia="Times New Roman" w:cs="Arial"/>
                <w:bCs/>
                <w:color w:val="000000"/>
                <w:sz w:val="16"/>
                <w:szCs w:val="20"/>
                <w:lang w:eastAsia="de-DE"/>
              </w:rPr>
              <w:t xml:space="preserve"> Country Code</w:t>
            </w:r>
          </w:p>
        </w:tc>
      </w:tr>
      <w:tr w:rsidR="00BE7A86" w:rsidRPr="00AD4FE7" w14:paraId="16F990D3" w14:textId="77777777" w:rsidTr="002A4792">
        <w:trPr>
          <w:cantSplit/>
          <w:trHeight w:val="317"/>
        </w:trPr>
        <w:tc>
          <w:tcPr>
            <w:tcW w:w="1056" w:type="pct"/>
            <w:shd w:val="clear" w:color="auto" w:fill="92D050"/>
            <w:vAlign w:val="center"/>
          </w:tcPr>
          <w:p w14:paraId="16F990CC" w14:textId="77777777" w:rsidR="00BE7A86" w:rsidRPr="00A370B7" w:rsidRDefault="00BE7A86" w:rsidP="002A4792">
            <w:pPr>
              <w:spacing w:line="240" w:lineRule="auto"/>
              <w:rPr>
                <w:rFonts w:eastAsia="Times New Roman" w:cs="Arial"/>
                <w:bCs/>
                <w:color w:val="000000"/>
                <w:sz w:val="16"/>
                <w:szCs w:val="20"/>
                <w:lang w:eastAsia="de-DE"/>
              </w:rPr>
            </w:pPr>
            <w:r w:rsidRPr="00FA620E">
              <w:rPr>
                <w:rFonts w:eastAsia="Times New Roman" w:cs="Arial"/>
                <w:bCs/>
                <w:color w:val="000000"/>
                <w:sz w:val="16"/>
                <w:szCs w:val="20"/>
                <w:lang w:eastAsia="de-DE"/>
              </w:rPr>
              <w:t>asram:CountryNameText</w:t>
            </w:r>
          </w:p>
        </w:tc>
        <w:tc>
          <w:tcPr>
            <w:tcW w:w="453" w:type="pct"/>
            <w:shd w:val="clear" w:color="auto" w:fill="92D050"/>
            <w:vAlign w:val="center"/>
          </w:tcPr>
          <w:p w14:paraId="16F990CD" w14:textId="77777777" w:rsidR="00BE7A86" w:rsidRPr="00A370B7" w:rsidRDefault="00BE7A86" w:rsidP="002A4792">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String</w:t>
            </w:r>
          </w:p>
        </w:tc>
        <w:tc>
          <w:tcPr>
            <w:tcW w:w="402" w:type="pct"/>
            <w:shd w:val="clear" w:color="auto" w:fill="92D050"/>
            <w:vAlign w:val="center"/>
          </w:tcPr>
          <w:p w14:paraId="16F990CE"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35</w:t>
            </w:r>
          </w:p>
        </w:tc>
        <w:tc>
          <w:tcPr>
            <w:tcW w:w="352" w:type="pct"/>
            <w:shd w:val="clear" w:color="auto" w:fill="92D050"/>
            <w:vAlign w:val="center"/>
          </w:tcPr>
          <w:p w14:paraId="16F990CF"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6</w:t>
            </w:r>
          </w:p>
        </w:tc>
        <w:tc>
          <w:tcPr>
            <w:tcW w:w="955" w:type="pct"/>
            <w:shd w:val="clear" w:color="auto" w:fill="92D050"/>
            <w:vAlign w:val="center"/>
          </w:tcPr>
          <w:p w14:paraId="16F990D0" w14:textId="77777777" w:rsidR="00BE7A86"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United Sates</w:t>
            </w:r>
          </w:p>
        </w:tc>
        <w:tc>
          <w:tcPr>
            <w:tcW w:w="302" w:type="pct"/>
            <w:shd w:val="clear" w:color="auto" w:fill="92D050"/>
            <w:vAlign w:val="center"/>
          </w:tcPr>
          <w:p w14:paraId="16F990D1"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480" w:type="pct"/>
            <w:shd w:val="clear" w:color="auto" w:fill="92D050"/>
            <w:vAlign w:val="center"/>
          </w:tcPr>
          <w:p w14:paraId="16F990D2"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bCs/>
                <w:color w:val="000000"/>
                <w:sz w:val="16"/>
                <w:szCs w:val="20"/>
                <w:lang w:eastAsia="de-DE"/>
              </w:rPr>
              <w:t>Invoicee</w:t>
            </w:r>
            <w:r>
              <w:rPr>
                <w:rFonts w:eastAsia="Times New Roman" w:cs="Arial"/>
                <w:color w:val="000000"/>
                <w:sz w:val="16"/>
                <w:szCs w:val="20"/>
                <w:lang w:eastAsia="de-DE"/>
              </w:rPr>
              <w:t>: Country</w:t>
            </w:r>
          </w:p>
        </w:tc>
      </w:tr>
      <w:tr w:rsidR="00BE7A86" w:rsidRPr="00AD4FE7" w14:paraId="16F990DB" w14:textId="77777777" w:rsidTr="002A4792">
        <w:trPr>
          <w:cantSplit/>
          <w:trHeight w:val="317"/>
        </w:trPr>
        <w:tc>
          <w:tcPr>
            <w:tcW w:w="1056" w:type="pct"/>
            <w:shd w:val="clear" w:color="auto" w:fill="92D050"/>
            <w:vAlign w:val="center"/>
          </w:tcPr>
          <w:p w14:paraId="16F990D4"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asram:CountrySub-DivisionNameText</w:t>
            </w:r>
          </w:p>
        </w:tc>
        <w:tc>
          <w:tcPr>
            <w:tcW w:w="453" w:type="pct"/>
            <w:shd w:val="clear" w:color="auto" w:fill="92D050"/>
            <w:vAlign w:val="center"/>
          </w:tcPr>
          <w:p w14:paraId="16F990D5"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0D6"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90D7"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0D8"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Michigan</w:t>
            </w:r>
          </w:p>
        </w:tc>
        <w:tc>
          <w:tcPr>
            <w:tcW w:w="302" w:type="pct"/>
            <w:shd w:val="clear" w:color="auto" w:fill="92D050"/>
            <w:vAlign w:val="center"/>
          </w:tcPr>
          <w:p w14:paraId="16F990D9"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0DA"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 xml:space="preserve">Invoicee: </w:t>
            </w:r>
            <w:r w:rsidRPr="00593622">
              <w:rPr>
                <w:rFonts w:eastAsia="Times New Roman" w:cs="Arial"/>
                <w:bCs/>
                <w:color w:val="000000"/>
                <w:sz w:val="16"/>
                <w:szCs w:val="20"/>
                <w:lang w:eastAsia="de-DE"/>
              </w:rPr>
              <w:t>State</w:t>
            </w:r>
          </w:p>
        </w:tc>
      </w:tr>
      <w:tr w:rsidR="00BE7A86" w:rsidRPr="00AD4FE7" w14:paraId="16F990E3" w14:textId="77777777" w:rsidTr="002A4792">
        <w:trPr>
          <w:cantSplit/>
          <w:trHeight w:val="317"/>
        </w:trPr>
        <w:tc>
          <w:tcPr>
            <w:tcW w:w="1056" w:type="pct"/>
            <w:shd w:val="clear" w:color="auto" w:fill="92D050"/>
            <w:vAlign w:val="center"/>
          </w:tcPr>
          <w:p w14:paraId="16F990DC" w14:textId="77777777" w:rsidR="00BE7A86" w:rsidRPr="00A370B7"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asram: LineFiveText</w:t>
            </w:r>
          </w:p>
        </w:tc>
        <w:tc>
          <w:tcPr>
            <w:tcW w:w="453" w:type="pct"/>
            <w:shd w:val="clear" w:color="auto" w:fill="92D050"/>
            <w:vAlign w:val="center"/>
          </w:tcPr>
          <w:p w14:paraId="16F990DD" w14:textId="77777777" w:rsidR="00BE7A86" w:rsidRPr="00A370B7" w:rsidRDefault="00BE7A86" w:rsidP="002A4792">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String</w:t>
            </w:r>
          </w:p>
        </w:tc>
        <w:tc>
          <w:tcPr>
            <w:tcW w:w="402" w:type="pct"/>
            <w:shd w:val="clear" w:color="auto" w:fill="92D050"/>
            <w:vAlign w:val="center"/>
          </w:tcPr>
          <w:p w14:paraId="16F990DE"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10</w:t>
            </w:r>
          </w:p>
        </w:tc>
        <w:tc>
          <w:tcPr>
            <w:tcW w:w="352" w:type="pct"/>
            <w:shd w:val="clear" w:color="auto" w:fill="92D050"/>
            <w:vAlign w:val="center"/>
          </w:tcPr>
          <w:p w14:paraId="16F990DF"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6</w:t>
            </w:r>
          </w:p>
        </w:tc>
        <w:tc>
          <w:tcPr>
            <w:tcW w:w="955" w:type="pct"/>
            <w:shd w:val="clear" w:color="auto" w:fill="92D050"/>
            <w:vAlign w:val="center"/>
          </w:tcPr>
          <w:p w14:paraId="16F990E0" w14:textId="77777777" w:rsidR="00BE7A86"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14321</w:t>
            </w:r>
          </w:p>
        </w:tc>
        <w:tc>
          <w:tcPr>
            <w:tcW w:w="302" w:type="pct"/>
            <w:shd w:val="clear" w:color="auto" w:fill="92D050"/>
            <w:vAlign w:val="center"/>
          </w:tcPr>
          <w:p w14:paraId="16F990E1"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C</w:t>
            </w:r>
          </w:p>
        </w:tc>
        <w:tc>
          <w:tcPr>
            <w:tcW w:w="1480" w:type="pct"/>
            <w:shd w:val="clear" w:color="auto" w:fill="92D050"/>
            <w:vAlign w:val="center"/>
          </w:tcPr>
          <w:p w14:paraId="16F990E2"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bCs/>
                <w:color w:val="000000"/>
                <w:sz w:val="16"/>
                <w:szCs w:val="20"/>
                <w:lang w:eastAsia="de-DE"/>
              </w:rPr>
              <w:t>Invoicee</w:t>
            </w:r>
            <w:r>
              <w:rPr>
                <w:rFonts w:eastAsia="Times New Roman" w:cs="Arial"/>
                <w:color w:val="000000"/>
                <w:sz w:val="16"/>
                <w:szCs w:val="20"/>
                <w:lang w:eastAsia="de-DE"/>
              </w:rPr>
              <w:t>: Postbox ZIP</w:t>
            </w:r>
          </w:p>
        </w:tc>
      </w:tr>
      <w:tr w:rsidR="00BE7A86" w:rsidRPr="00AD4FE7" w14:paraId="16F990EB" w14:textId="77777777" w:rsidTr="002A4792">
        <w:trPr>
          <w:cantSplit/>
          <w:trHeight w:val="317"/>
        </w:trPr>
        <w:tc>
          <w:tcPr>
            <w:tcW w:w="1056" w:type="pct"/>
            <w:shd w:val="clear" w:color="auto" w:fill="92D050"/>
            <w:vAlign w:val="center"/>
          </w:tcPr>
          <w:p w14:paraId="16F990E4"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asram:LineFourText</w:t>
            </w:r>
          </w:p>
        </w:tc>
        <w:tc>
          <w:tcPr>
            <w:tcW w:w="453" w:type="pct"/>
            <w:shd w:val="clear" w:color="auto" w:fill="92D050"/>
            <w:vAlign w:val="center"/>
          </w:tcPr>
          <w:p w14:paraId="16F990E5"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0E6"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90E7"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0E8"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4</w:t>
            </w:r>
          </w:p>
        </w:tc>
        <w:tc>
          <w:tcPr>
            <w:tcW w:w="302" w:type="pct"/>
            <w:shd w:val="clear" w:color="auto" w:fill="92D050"/>
            <w:vAlign w:val="center"/>
          </w:tcPr>
          <w:p w14:paraId="16F990E9"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0EA"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Invoicee:</w:t>
            </w:r>
            <w:r w:rsidRPr="00593622">
              <w:rPr>
                <w:rFonts w:eastAsia="Times New Roman" w:cs="Arial"/>
                <w:bCs/>
                <w:color w:val="000000"/>
                <w:sz w:val="16"/>
                <w:szCs w:val="20"/>
                <w:lang w:eastAsia="de-DE"/>
              </w:rPr>
              <w:t xml:space="preserve"> Name</w:t>
            </w:r>
            <w:r>
              <w:rPr>
                <w:rFonts w:eastAsia="Times New Roman" w:cs="Arial"/>
                <w:bCs/>
                <w:color w:val="000000"/>
                <w:sz w:val="16"/>
                <w:szCs w:val="20"/>
                <w:lang w:eastAsia="de-DE"/>
              </w:rPr>
              <w:t xml:space="preserve"> line</w:t>
            </w:r>
            <w:r w:rsidRPr="00593622">
              <w:rPr>
                <w:rFonts w:eastAsia="Times New Roman" w:cs="Arial"/>
                <w:bCs/>
                <w:color w:val="000000"/>
                <w:sz w:val="16"/>
                <w:szCs w:val="20"/>
                <w:lang w:eastAsia="de-DE"/>
              </w:rPr>
              <w:t xml:space="preserve"> 4</w:t>
            </w:r>
          </w:p>
        </w:tc>
      </w:tr>
      <w:tr w:rsidR="00BE7A86" w:rsidRPr="00AD4FE7" w14:paraId="16F990F3" w14:textId="77777777" w:rsidTr="002A4792">
        <w:trPr>
          <w:cantSplit/>
          <w:trHeight w:val="317"/>
        </w:trPr>
        <w:tc>
          <w:tcPr>
            <w:tcW w:w="1056" w:type="pct"/>
            <w:shd w:val="clear" w:color="auto" w:fill="92D050"/>
            <w:vAlign w:val="center"/>
          </w:tcPr>
          <w:p w14:paraId="16F990EC" w14:textId="77777777" w:rsidR="00BE7A86" w:rsidRPr="00A370B7" w:rsidRDefault="00BE7A86" w:rsidP="002A4792">
            <w:pPr>
              <w:spacing w:line="240" w:lineRule="auto"/>
              <w:rPr>
                <w:rFonts w:cs="Arial"/>
                <w:bCs/>
                <w:sz w:val="16"/>
                <w:szCs w:val="20"/>
              </w:rPr>
            </w:pPr>
            <w:r w:rsidRPr="00A370B7">
              <w:rPr>
                <w:rFonts w:eastAsia="Times New Roman" w:cs="Arial"/>
                <w:bCs/>
                <w:color w:val="000000"/>
                <w:sz w:val="16"/>
                <w:szCs w:val="20"/>
                <w:lang w:eastAsia="de-DE"/>
              </w:rPr>
              <w:t>asram:LineOneText</w:t>
            </w:r>
          </w:p>
        </w:tc>
        <w:tc>
          <w:tcPr>
            <w:tcW w:w="453" w:type="pct"/>
            <w:shd w:val="clear" w:color="auto" w:fill="92D050"/>
            <w:vAlign w:val="center"/>
          </w:tcPr>
          <w:p w14:paraId="16F990ED" w14:textId="77777777" w:rsidR="00BE7A86" w:rsidRPr="00A370B7" w:rsidRDefault="00BE7A86"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90EE" w14:textId="77777777" w:rsidR="00BE7A86" w:rsidRPr="00A370B7" w:rsidRDefault="00BE7A86"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64</w:t>
            </w:r>
          </w:p>
        </w:tc>
        <w:tc>
          <w:tcPr>
            <w:tcW w:w="352" w:type="pct"/>
            <w:shd w:val="clear" w:color="auto" w:fill="92D050"/>
            <w:vAlign w:val="center"/>
          </w:tcPr>
          <w:p w14:paraId="16F990EF" w14:textId="77777777" w:rsidR="00BE7A86" w:rsidRPr="00A370B7" w:rsidRDefault="00BE7A86"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90F0"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Airplane Inc.</w:t>
            </w:r>
          </w:p>
        </w:tc>
        <w:tc>
          <w:tcPr>
            <w:tcW w:w="302" w:type="pct"/>
            <w:shd w:val="clear" w:color="auto" w:fill="92D050"/>
            <w:vAlign w:val="center"/>
          </w:tcPr>
          <w:p w14:paraId="16F990F1" w14:textId="77777777" w:rsidR="00BE7A86" w:rsidRPr="00A370B7" w:rsidRDefault="00BE7A86"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90F2" w14:textId="77777777" w:rsidR="00BE7A86" w:rsidRPr="00A370B7" w:rsidRDefault="00BE7A86" w:rsidP="002A4792">
            <w:pPr>
              <w:spacing w:line="240" w:lineRule="auto"/>
              <w:rPr>
                <w:rFonts w:eastAsia="Times New Roman" w:cs="Arial"/>
                <w:color w:val="000000"/>
                <w:sz w:val="16"/>
                <w:szCs w:val="20"/>
                <w:lang w:eastAsia="de-DE"/>
              </w:rPr>
            </w:pPr>
            <w:r>
              <w:rPr>
                <w:rFonts w:eastAsia="Times New Roman" w:cs="Arial"/>
                <w:bCs/>
                <w:color w:val="000000"/>
                <w:sz w:val="16"/>
                <w:szCs w:val="20"/>
                <w:lang w:eastAsia="de-DE"/>
              </w:rPr>
              <w:t>Invoicee</w:t>
            </w:r>
            <w:r>
              <w:rPr>
                <w:rFonts w:eastAsia="Times New Roman" w:cs="Arial"/>
                <w:color w:val="000000"/>
                <w:sz w:val="16"/>
                <w:szCs w:val="20"/>
                <w:lang w:eastAsia="de-DE"/>
              </w:rPr>
              <w:t>: Name line 1</w:t>
            </w:r>
          </w:p>
        </w:tc>
      </w:tr>
      <w:tr w:rsidR="00BE7A86" w:rsidRPr="00AD4FE7" w14:paraId="16F990FB" w14:textId="77777777" w:rsidTr="002A4792">
        <w:trPr>
          <w:cantSplit/>
          <w:trHeight w:val="317"/>
        </w:trPr>
        <w:tc>
          <w:tcPr>
            <w:tcW w:w="1056" w:type="pct"/>
            <w:shd w:val="clear" w:color="auto" w:fill="92D050"/>
            <w:vAlign w:val="center"/>
          </w:tcPr>
          <w:p w14:paraId="16F990F4"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asram:LineThreeText</w:t>
            </w:r>
          </w:p>
        </w:tc>
        <w:tc>
          <w:tcPr>
            <w:tcW w:w="453" w:type="pct"/>
            <w:shd w:val="clear" w:color="auto" w:fill="92D050"/>
            <w:vAlign w:val="center"/>
          </w:tcPr>
          <w:p w14:paraId="16F990F5"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0F6"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90F7"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0F8"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3</w:t>
            </w:r>
          </w:p>
        </w:tc>
        <w:tc>
          <w:tcPr>
            <w:tcW w:w="302" w:type="pct"/>
            <w:shd w:val="clear" w:color="auto" w:fill="92D050"/>
            <w:vAlign w:val="center"/>
          </w:tcPr>
          <w:p w14:paraId="16F990F9"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0FA"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 xml:space="preserve">Invoicee: </w:t>
            </w:r>
            <w:r w:rsidRPr="00593622">
              <w:rPr>
                <w:rFonts w:eastAsia="Times New Roman" w:cs="Arial"/>
                <w:bCs/>
                <w:color w:val="000000"/>
                <w:sz w:val="16"/>
                <w:szCs w:val="20"/>
                <w:lang w:eastAsia="de-DE"/>
              </w:rPr>
              <w:t xml:space="preserve">Name </w:t>
            </w:r>
            <w:r>
              <w:rPr>
                <w:rFonts w:eastAsia="Times New Roman" w:cs="Arial"/>
                <w:bCs/>
                <w:color w:val="000000"/>
                <w:sz w:val="16"/>
                <w:szCs w:val="20"/>
                <w:lang w:eastAsia="de-DE"/>
              </w:rPr>
              <w:t xml:space="preserve">line </w:t>
            </w:r>
            <w:r w:rsidRPr="00593622">
              <w:rPr>
                <w:rFonts w:eastAsia="Times New Roman" w:cs="Arial"/>
                <w:bCs/>
                <w:color w:val="000000"/>
                <w:sz w:val="16"/>
                <w:szCs w:val="20"/>
                <w:lang w:eastAsia="de-DE"/>
              </w:rPr>
              <w:t>3</w:t>
            </w:r>
          </w:p>
        </w:tc>
      </w:tr>
      <w:tr w:rsidR="00BE7A86" w:rsidRPr="00AD4FE7" w14:paraId="16F99103" w14:textId="77777777" w:rsidTr="002A4792">
        <w:trPr>
          <w:cantSplit/>
          <w:trHeight w:val="317"/>
        </w:trPr>
        <w:tc>
          <w:tcPr>
            <w:tcW w:w="1056" w:type="pct"/>
            <w:shd w:val="clear" w:color="auto" w:fill="92D050"/>
            <w:vAlign w:val="center"/>
          </w:tcPr>
          <w:p w14:paraId="16F990FC"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asram:LineTwoText</w:t>
            </w:r>
          </w:p>
        </w:tc>
        <w:tc>
          <w:tcPr>
            <w:tcW w:w="453" w:type="pct"/>
            <w:shd w:val="clear" w:color="auto" w:fill="92D050"/>
            <w:vAlign w:val="center"/>
          </w:tcPr>
          <w:p w14:paraId="16F990FD"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0FE"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64</w:t>
            </w:r>
          </w:p>
        </w:tc>
        <w:tc>
          <w:tcPr>
            <w:tcW w:w="352" w:type="pct"/>
            <w:shd w:val="clear" w:color="auto" w:fill="92D050"/>
            <w:vAlign w:val="center"/>
          </w:tcPr>
          <w:p w14:paraId="16F990FF"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100"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Name 2</w:t>
            </w:r>
          </w:p>
        </w:tc>
        <w:tc>
          <w:tcPr>
            <w:tcW w:w="302" w:type="pct"/>
            <w:shd w:val="clear" w:color="auto" w:fill="92D050"/>
            <w:vAlign w:val="center"/>
          </w:tcPr>
          <w:p w14:paraId="16F99101"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102"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 xml:space="preserve">Invoicee: </w:t>
            </w:r>
            <w:r w:rsidRPr="00593622">
              <w:rPr>
                <w:rFonts w:eastAsia="Times New Roman" w:cs="Arial"/>
                <w:bCs/>
                <w:color w:val="000000"/>
                <w:sz w:val="16"/>
                <w:szCs w:val="20"/>
                <w:lang w:eastAsia="de-DE"/>
              </w:rPr>
              <w:t>Name</w:t>
            </w:r>
            <w:r>
              <w:rPr>
                <w:rFonts w:eastAsia="Times New Roman" w:cs="Arial"/>
                <w:bCs/>
                <w:color w:val="000000"/>
                <w:sz w:val="16"/>
                <w:szCs w:val="20"/>
                <w:lang w:eastAsia="de-DE"/>
              </w:rPr>
              <w:t xml:space="preserve"> line </w:t>
            </w:r>
            <w:r w:rsidRPr="00593622">
              <w:rPr>
                <w:rFonts w:eastAsia="Times New Roman" w:cs="Arial"/>
                <w:bCs/>
                <w:color w:val="000000"/>
                <w:sz w:val="16"/>
                <w:szCs w:val="20"/>
                <w:lang w:eastAsia="de-DE"/>
              </w:rPr>
              <w:t>2</w:t>
            </w:r>
          </w:p>
        </w:tc>
      </w:tr>
      <w:tr w:rsidR="00BE7A86" w:rsidRPr="00AD4FE7" w14:paraId="16F9910B" w14:textId="77777777" w:rsidTr="002A4792">
        <w:trPr>
          <w:cantSplit/>
          <w:trHeight w:val="317"/>
        </w:trPr>
        <w:tc>
          <w:tcPr>
            <w:tcW w:w="1056" w:type="pct"/>
            <w:shd w:val="clear" w:color="auto" w:fill="92D050"/>
            <w:vAlign w:val="center"/>
          </w:tcPr>
          <w:p w14:paraId="16F99104" w14:textId="77777777" w:rsidR="00BE7A86" w:rsidRPr="00A370B7" w:rsidRDefault="00BE7A86" w:rsidP="002A4792">
            <w:pPr>
              <w:spacing w:line="240" w:lineRule="auto"/>
              <w:rPr>
                <w:rFonts w:eastAsia="Times New Roman" w:cs="Arial"/>
                <w:bCs/>
                <w:color w:val="000000"/>
                <w:sz w:val="16"/>
                <w:szCs w:val="20"/>
                <w:lang w:eastAsia="de-DE"/>
              </w:rPr>
            </w:pPr>
            <w:r w:rsidRPr="00776A30">
              <w:rPr>
                <w:rFonts w:eastAsia="Times New Roman" w:cs="Arial"/>
                <w:bCs/>
                <w:color w:val="000000"/>
                <w:sz w:val="16"/>
                <w:szCs w:val="20"/>
                <w:lang w:eastAsia="de-DE"/>
              </w:rPr>
              <w:t>asram:PostOfficeBoxText</w:t>
            </w:r>
          </w:p>
        </w:tc>
        <w:tc>
          <w:tcPr>
            <w:tcW w:w="453" w:type="pct"/>
            <w:shd w:val="clear" w:color="auto" w:fill="92D050"/>
            <w:vAlign w:val="center"/>
          </w:tcPr>
          <w:p w14:paraId="16F99105"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String</w:t>
            </w:r>
          </w:p>
        </w:tc>
        <w:tc>
          <w:tcPr>
            <w:tcW w:w="402" w:type="pct"/>
            <w:shd w:val="clear" w:color="auto" w:fill="92D050"/>
            <w:vAlign w:val="center"/>
          </w:tcPr>
          <w:p w14:paraId="16F99106"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10</w:t>
            </w:r>
          </w:p>
        </w:tc>
        <w:tc>
          <w:tcPr>
            <w:tcW w:w="352" w:type="pct"/>
            <w:shd w:val="clear" w:color="auto" w:fill="92D050"/>
            <w:vAlign w:val="center"/>
          </w:tcPr>
          <w:p w14:paraId="16F99107"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6</w:t>
            </w:r>
          </w:p>
        </w:tc>
        <w:tc>
          <w:tcPr>
            <w:tcW w:w="955" w:type="pct"/>
            <w:shd w:val="clear" w:color="auto" w:fill="92D050"/>
            <w:vAlign w:val="center"/>
          </w:tcPr>
          <w:p w14:paraId="16F99108"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321</w:t>
            </w:r>
          </w:p>
        </w:tc>
        <w:tc>
          <w:tcPr>
            <w:tcW w:w="302" w:type="pct"/>
            <w:shd w:val="clear" w:color="auto" w:fill="92D050"/>
            <w:vAlign w:val="center"/>
          </w:tcPr>
          <w:p w14:paraId="16F99109"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C</w:t>
            </w:r>
          </w:p>
        </w:tc>
        <w:tc>
          <w:tcPr>
            <w:tcW w:w="1480" w:type="pct"/>
            <w:shd w:val="clear" w:color="auto" w:fill="92D050"/>
            <w:vAlign w:val="center"/>
          </w:tcPr>
          <w:p w14:paraId="16F9910A"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Invoicee: Postbox</w:t>
            </w:r>
          </w:p>
        </w:tc>
      </w:tr>
      <w:tr w:rsidR="00BE7A86" w:rsidRPr="00AD4FE7" w14:paraId="16F99113" w14:textId="77777777" w:rsidTr="002A4792">
        <w:trPr>
          <w:cantSplit/>
          <w:trHeight w:val="317"/>
        </w:trPr>
        <w:tc>
          <w:tcPr>
            <w:tcW w:w="1056" w:type="pct"/>
            <w:shd w:val="clear" w:color="auto" w:fill="92D050"/>
            <w:vAlign w:val="center"/>
          </w:tcPr>
          <w:p w14:paraId="16F9910C"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asram:PostcodeCode</w:t>
            </w:r>
          </w:p>
        </w:tc>
        <w:tc>
          <w:tcPr>
            <w:tcW w:w="453" w:type="pct"/>
            <w:shd w:val="clear" w:color="auto" w:fill="92D050"/>
            <w:vAlign w:val="center"/>
          </w:tcPr>
          <w:p w14:paraId="16F9910D"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10E"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10</w:t>
            </w:r>
          </w:p>
        </w:tc>
        <w:tc>
          <w:tcPr>
            <w:tcW w:w="352" w:type="pct"/>
            <w:shd w:val="clear" w:color="auto" w:fill="92D050"/>
            <w:vAlign w:val="center"/>
          </w:tcPr>
          <w:p w14:paraId="16F9910F"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110"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14523</w:t>
            </w:r>
          </w:p>
        </w:tc>
        <w:tc>
          <w:tcPr>
            <w:tcW w:w="302" w:type="pct"/>
            <w:shd w:val="clear" w:color="auto" w:fill="92D050"/>
            <w:vAlign w:val="center"/>
          </w:tcPr>
          <w:p w14:paraId="16F99111"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112"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Invoicee:</w:t>
            </w:r>
            <w:r w:rsidRPr="00593622">
              <w:rPr>
                <w:rFonts w:eastAsia="Times New Roman" w:cs="Arial"/>
                <w:bCs/>
                <w:color w:val="000000"/>
                <w:sz w:val="16"/>
                <w:szCs w:val="20"/>
                <w:lang w:eastAsia="de-DE"/>
              </w:rPr>
              <w:t xml:space="preserve"> Postal</w:t>
            </w:r>
            <w:r>
              <w:rPr>
                <w:rFonts w:eastAsia="Times New Roman" w:cs="Arial"/>
                <w:bCs/>
                <w:color w:val="000000"/>
                <w:sz w:val="16"/>
                <w:szCs w:val="20"/>
                <w:lang w:eastAsia="de-DE"/>
              </w:rPr>
              <w:t xml:space="preserve"> C</w:t>
            </w:r>
            <w:r w:rsidRPr="00593622">
              <w:rPr>
                <w:rFonts w:eastAsia="Times New Roman" w:cs="Arial"/>
                <w:bCs/>
                <w:color w:val="000000"/>
                <w:sz w:val="16"/>
                <w:szCs w:val="20"/>
                <w:lang w:eastAsia="de-DE"/>
              </w:rPr>
              <w:t>ode</w:t>
            </w:r>
          </w:p>
        </w:tc>
      </w:tr>
      <w:tr w:rsidR="00BE7A86" w:rsidRPr="00AD4FE7" w14:paraId="16F9911B" w14:textId="77777777" w:rsidTr="002A4792">
        <w:trPr>
          <w:cantSplit/>
          <w:trHeight w:val="317"/>
        </w:trPr>
        <w:tc>
          <w:tcPr>
            <w:tcW w:w="1056" w:type="pct"/>
            <w:shd w:val="clear" w:color="auto" w:fill="92D050"/>
            <w:vAlign w:val="center"/>
          </w:tcPr>
          <w:p w14:paraId="16F99114" w14:textId="77777777" w:rsidR="00BE7A86" w:rsidRPr="00593622" w:rsidRDefault="00BE7A86" w:rsidP="002A4792">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asram:StreetNameText</w:t>
            </w:r>
          </w:p>
        </w:tc>
        <w:tc>
          <w:tcPr>
            <w:tcW w:w="453" w:type="pct"/>
            <w:shd w:val="clear" w:color="auto" w:fill="92D050"/>
            <w:vAlign w:val="center"/>
          </w:tcPr>
          <w:p w14:paraId="16F99115"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String</w:t>
            </w:r>
          </w:p>
        </w:tc>
        <w:tc>
          <w:tcPr>
            <w:tcW w:w="402" w:type="pct"/>
            <w:shd w:val="clear" w:color="auto" w:fill="92D050"/>
            <w:vAlign w:val="center"/>
          </w:tcPr>
          <w:p w14:paraId="16F99116"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40</w:t>
            </w:r>
          </w:p>
        </w:tc>
        <w:tc>
          <w:tcPr>
            <w:tcW w:w="352" w:type="pct"/>
            <w:shd w:val="clear" w:color="auto" w:fill="92D050"/>
            <w:vAlign w:val="center"/>
          </w:tcPr>
          <w:p w14:paraId="16F99117"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6</w:t>
            </w:r>
          </w:p>
        </w:tc>
        <w:tc>
          <w:tcPr>
            <w:tcW w:w="955" w:type="pct"/>
            <w:shd w:val="clear" w:color="auto" w:fill="92D050"/>
            <w:vAlign w:val="center"/>
          </w:tcPr>
          <w:p w14:paraId="16F99118"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Main Street</w:t>
            </w:r>
          </w:p>
        </w:tc>
        <w:tc>
          <w:tcPr>
            <w:tcW w:w="302" w:type="pct"/>
            <w:shd w:val="clear" w:color="auto" w:fill="92D050"/>
            <w:vAlign w:val="center"/>
          </w:tcPr>
          <w:p w14:paraId="16F99119" w14:textId="77777777" w:rsidR="00BE7A86" w:rsidRPr="00593622" w:rsidRDefault="00BE7A86" w:rsidP="002A4792">
            <w:pPr>
              <w:spacing w:line="240" w:lineRule="auto"/>
              <w:rPr>
                <w:rFonts w:eastAsia="Times New Roman" w:cs="Arial"/>
                <w:bCs/>
                <w:color w:val="000000"/>
                <w:sz w:val="16"/>
                <w:szCs w:val="20"/>
                <w:lang w:eastAsia="de-DE"/>
              </w:rPr>
            </w:pPr>
            <w:r w:rsidRPr="00593622">
              <w:rPr>
                <w:rFonts w:eastAsia="Times New Roman" w:cs="Arial"/>
                <w:bCs/>
                <w:color w:val="000000"/>
                <w:sz w:val="16"/>
                <w:szCs w:val="20"/>
                <w:lang w:eastAsia="de-DE"/>
              </w:rPr>
              <w:t>C</w:t>
            </w:r>
          </w:p>
        </w:tc>
        <w:tc>
          <w:tcPr>
            <w:tcW w:w="1480" w:type="pct"/>
            <w:shd w:val="clear" w:color="auto" w:fill="92D050"/>
            <w:vAlign w:val="center"/>
          </w:tcPr>
          <w:p w14:paraId="16F9911A" w14:textId="77777777" w:rsidR="00BE7A86" w:rsidRPr="00593622" w:rsidRDefault="00BE7A86" w:rsidP="002A4792">
            <w:pPr>
              <w:spacing w:line="240" w:lineRule="auto"/>
              <w:rPr>
                <w:rFonts w:eastAsia="Times New Roman" w:cs="Arial"/>
                <w:bCs/>
                <w:color w:val="000000"/>
                <w:sz w:val="16"/>
                <w:szCs w:val="20"/>
                <w:lang w:eastAsia="de-DE"/>
              </w:rPr>
            </w:pPr>
            <w:r>
              <w:rPr>
                <w:rFonts w:eastAsia="Times New Roman" w:cs="Arial"/>
                <w:bCs/>
                <w:color w:val="000000"/>
                <w:sz w:val="16"/>
                <w:szCs w:val="20"/>
                <w:lang w:eastAsia="de-DE"/>
              </w:rPr>
              <w:t xml:space="preserve">Invoicee: </w:t>
            </w:r>
            <w:r w:rsidRPr="00593622">
              <w:rPr>
                <w:rFonts w:eastAsia="Times New Roman" w:cs="Arial"/>
                <w:bCs/>
                <w:color w:val="000000"/>
                <w:sz w:val="16"/>
                <w:szCs w:val="20"/>
                <w:lang w:eastAsia="de-DE"/>
              </w:rPr>
              <w:t>Street</w:t>
            </w:r>
          </w:p>
        </w:tc>
      </w:tr>
    </w:tbl>
    <w:p w14:paraId="16F9911C" w14:textId="77777777" w:rsidR="00C33044" w:rsidRDefault="00C33044" w:rsidP="0097587A"/>
    <w:p w14:paraId="16F9911D" w14:textId="77777777" w:rsidR="00A07C24" w:rsidRPr="008023FF" w:rsidRDefault="00A07C24" w:rsidP="00A07C24">
      <w:pPr>
        <w:pStyle w:val="berschrift5"/>
      </w:pPr>
      <w:bookmarkStart w:id="110" w:name="_Toc347482234"/>
      <w:r w:rsidRPr="00D80F5E">
        <w:t>asram:Geo-CoordinateIdentificationCIGeographicalCoordinate</w:t>
      </w:r>
      <w:bookmarkEnd w:id="110"/>
    </w:p>
    <w:p w14:paraId="16F9911E" w14:textId="77777777" w:rsidR="00A07C24" w:rsidRDefault="00A07C24" w:rsidP="00A07C24"/>
    <w:p w14:paraId="16F9911F" w14:textId="77777777" w:rsidR="00A07C24" w:rsidRDefault="00A07C24" w:rsidP="00A07C24">
      <w:r>
        <w:rPr>
          <w:noProof/>
          <w:lang w:eastAsia="zh-TW"/>
        </w:rPr>
        <mc:AlternateContent>
          <mc:Choice Requires="wpg">
            <w:drawing>
              <wp:inline distT="0" distB="0" distL="0" distR="0" wp14:anchorId="16F9924A" wp14:editId="16F9924B">
                <wp:extent cx="7051351" cy="523875"/>
                <wp:effectExtent l="0" t="0" r="16510" b="9525"/>
                <wp:docPr id="6538" name="Gruppieren 6538"/>
                <wp:cNvGraphicFramePr/>
                <a:graphic xmlns:a="http://schemas.openxmlformats.org/drawingml/2006/main">
                  <a:graphicData uri="http://schemas.microsoft.com/office/word/2010/wordprocessingGroup">
                    <wpg:wgp>
                      <wpg:cNvGrpSpPr/>
                      <wpg:grpSpPr>
                        <a:xfrm>
                          <a:off x="0" y="0"/>
                          <a:ext cx="7051351" cy="523875"/>
                          <a:chOff x="0" y="0"/>
                          <a:chExt cx="7051351" cy="523875"/>
                        </a:xfrm>
                      </wpg:grpSpPr>
                      <wpg:grpSp>
                        <wpg:cNvPr id="6539" name="Group 7368"/>
                        <wpg:cNvGrpSpPr>
                          <a:grpSpLocks/>
                        </wpg:cNvGrpSpPr>
                        <wpg:grpSpPr bwMode="auto">
                          <a:xfrm>
                            <a:off x="405441" y="0"/>
                            <a:ext cx="6645910" cy="523875"/>
                            <a:chOff x="502" y="9393"/>
                            <a:chExt cx="10466" cy="825"/>
                          </a:xfrm>
                        </wpg:grpSpPr>
                        <wps:wsp>
                          <wps:cNvPr id="6540" name="Rectangle 7369"/>
                          <wps:cNvSpPr>
                            <a:spLocks noChangeArrowheads="1"/>
                          </wps:cNvSpPr>
                          <wps:spPr bwMode="auto">
                            <a:xfrm>
                              <a:off x="502" y="9393"/>
                              <a:ext cx="6296" cy="543"/>
                            </a:xfrm>
                            <a:prstGeom prst="rect">
                              <a:avLst/>
                            </a:prstGeom>
                            <a:solidFill>
                              <a:srgbClr val="8DB3E2"/>
                            </a:solidFill>
                            <a:ln w="25400">
                              <a:solidFill>
                                <a:srgbClr val="000000"/>
                              </a:solidFill>
                              <a:miter lim="800000"/>
                              <a:headEnd/>
                              <a:tailEnd/>
                            </a:ln>
                          </wps:spPr>
                          <wps:txbx>
                            <w:txbxContent>
                              <w:p w14:paraId="16F99490" w14:textId="77777777" w:rsidR="009502FA" w:rsidRPr="00BF179C" w:rsidRDefault="009502FA" w:rsidP="00A07C24">
                                <w:pPr>
                                  <w:spacing w:line="240" w:lineRule="auto"/>
                                  <w:rPr>
                                    <w:b/>
                                    <w:szCs w:val="24"/>
                                  </w:rPr>
                                </w:pPr>
                                <w:proofErr w:type="spellStart"/>
                                <w:proofErr w:type="gramStart"/>
                                <w:r w:rsidRPr="00BF179C">
                                  <w:rPr>
                                    <w:rFonts w:cs="Arial"/>
                                    <w:b/>
                                    <w:bCs/>
                                    <w:szCs w:val="20"/>
                                  </w:rPr>
                                  <w:t>asram:</w:t>
                                </w:r>
                                <w:proofErr w:type="gramEnd"/>
                                <w:r w:rsidRPr="00BF179C">
                                  <w:rPr>
                                    <w:rFonts w:cs="Arial"/>
                                    <w:b/>
                                    <w:bCs/>
                                    <w:szCs w:val="20"/>
                                  </w:rPr>
                                  <w:t>Geo-CoordinateIdentificationCIGeographicalCoordinate</w:t>
                                </w:r>
                                <w:proofErr w:type="spellEnd"/>
                              </w:p>
                            </w:txbxContent>
                          </wps:txbx>
                          <wps:bodyPr rot="0" vert="horz" wrap="square" lIns="91440" tIns="45720" rIns="91440" bIns="45720" anchor="t" anchorCtr="0" upright="1">
                            <a:noAutofit/>
                          </wps:bodyPr>
                        </wps:wsp>
                        <wps:wsp>
                          <wps:cNvPr id="6541" name="AutoShape 7370"/>
                          <wps:cNvCnPr>
                            <a:cxnSpLocks noChangeShapeType="1"/>
                          </wps:cNvCnPr>
                          <wps:spPr bwMode="auto">
                            <a:xfrm>
                              <a:off x="7097" y="9692"/>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42" name="Rectangle 7371"/>
                          <wps:cNvSpPr>
                            <a:spLocks noChangeArrowheads="1"/>
                          </wps:cNvSpPr>
                          <wps:spPr bwMode="auto">
                            <a:xfrm>
                              <a:off x="7405" y="9756"/>
                              <a:ext cx="705"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91" w14:textId="77777777" w:rsidR="009502FA" w:rsidRPr="002F612C" w:rsidRDefault="009502FA" w:rsidP="00A07C2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43" name="Rectangle 7372"/>
                          <wps:cNvSpPr>
                            <a:spLocks noChangeArrowheads="1"/>
                          </wps:cNvSpPr>
                          <wps:spPr bwMode="auto">
                            <a:xfrm>
                              <a:off x="8004" y="9393"/>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92" w14:textId="77777777" w:rsidR="009502FA" w:rsidRPr="00C9342C" w:rsidRDefault="009502FA" w:rsidP="00A07C24">
                                <w:pPr>
                                  <w:spacing w:line="240" w:lineRule="auto"/>
                                </w:pPr>
                                <w:proofErr w:type="spellStart"/>
                                <w:proofErr w:type="gramStart"/>
                                <w:r w:rsidRPr="004A76AE">
                                  <w:rPr>
                                    <w:rFonts w:cs="Arial"/>
                                    <w:bCs/>
                                    <w:szCs w:val="20"/>
                                  </w:rPr>
                                  <w:t>asram:</w:t>
                                </w:r>
                                <w:proofErr w:type="gramEnd"/>
                                <w:r w:rsidRPr="004A76AE">
                                  <w:rPr>
                                    <w:rFonts w:cs="Arial"/>
                                    <w:bCs/>
                                    <w:szCs w:val="20"/>
                                  </w:rPr>
                                  <w:t>TimeZoneCodeCode</w:t>
                                </w:r>
                                <w:proofErr w:type="spellEnd"/>
                              </w:p>
                            </w:txbxContent>
                          </wps:txbx>
                          <wps:bodyPr rot="0" vert="horz" wrap="square" lIns="91440" tIns="45720" rIns="91440" bIns="45720" anchor="t" anchorCtr="0" upright="1">
                            <a:noAutofit/>
                          </wps:bodyPr>
                        </wps:wsp>
                        <wps:wsp>
                          <wps:cNvPr id="6544" name="Rectangle 7373"/>
                          <wps:cNvSpPr>
                            <a:spLocks noChangeArrowheads="1"/>
                          </wps:cNvSpPr>
                          <wps:spPr bwMode="auto">
                            <a:xfrm>
                              <a:off x="6793" y="9562"/>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45" name="AutoShape 7374"/>
                          <wps:cNvCnPr>
                            <a:cxnSpLocks noChangeShapeType="1"/>
                          </wps:cNvCnPr>
                          <wps:spPr bwMode="auto">
                            <a:xfrm>
                              <a:off x="6783" y="9692"/>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546" name="Rectangle 7371"/>
                        <wps:cNvSpPr>
                          <a:spLocks noChangeArrowheads="1"/>
                        </wps:cNvSpPr>
                        <wps:spPr bwMode="auto">
                          <a:xfrm>
                            <a:off x="0" y="17253"/>
                            <a:ext cx="447675" cy="293370"/>
                          </a:xfrm>
                          <a:prstGeom prst="rect">
                            <a:avLst/>
                          </a:prstGeom>
                          <a:noFill/>
                          <a:ln>
                            <a:noFill/>
                          </a:ln>
                          <a:extLst/>
                        </wps:spPr>
                        <wps:txbx>
                          <w:txbxContent>
                            <w:p w14:paraId="16F99493" w14:textId="77777777" w:rsidR="009502FA" w:rsidRPr="002F612C" w:rsidRDefault="009502FA" w:rsidP="00A07C2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538" o:spid="_x0000_s2275" style="width:555.2pt;height:41.25pt;mso-position-horizontal-relative:char;mso-position-vertical-relative:line" coordsize="70513,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">
                <v:group id="Group 7368" o:spid="_x0000_s2276" style="position:absolute;left:4054;width:66459;height:5238" coordorigin="502,9393" coordsize="10466,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2oXMYAAADdAAAADwAAAGRycy9kb3ducmV2LnhtbESPT4vCMBTE74LfITxh&#10;b5p2RdFqFJHdxYMI/gHx9miebbF5KU22rd/eLCx4HGbmN8xy3ZlSNFS7wrKCeBSBIE6tLjhTcDl/&#10;D2cgnEfWWFomBU9ysF71e0tMtG35SM3JZyJA2CWoIPe+SqR0aU4G3chWxMG729qgD7LOpK6xDXBT&#10;ys8omkqDBYeFHCva5pQ+Tr9GwU+L7WYcfzX7x337vJ0nh+s+JqU+Bt1mAcJT59/h//ZOK5hOxn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ahcxgAAAN0A&#10;AAAPAAAAAAAAAAAAAAAAAKoCAABkcnMvZG93bnJldi54bWxQSwUGAAAAAAQABAD6AAAAnQMAAAAA&#10;">
                  <v:rect id="Rectangle 7369" o:spid="_x0000_s2277" style="position:absolute;left:502;top:9393;width:629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gMMAA&#10;AADdAAAADwAAAGRycy9kb3ducmV2LnhtbERPTYvCMBC9C/6HMII3TRVXtBpFFEE8CKuC17EZm2Iz&#10;KU3U6q/fHIQ9Pt73fNnYUjyp9oVjBYN+AoI4c7rgXMH5tO1NQPiArLF0TAre5GG5aLfmmGr34l96&#10;HkMuYgj7FBWYEKpUSp8Zsuj7riKO3M3VFkOEdS51ja8Ybks5TJKxtFhwbDBY0dpQdj8+rILN42K2&#10;H2f8/kDFR1/RrafDnVLdTrOagQjUhH/x173TCsY/o7g/volP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jgMMAAAADdAAAADwAAAAAAAAAAAAAAAACYAgAAZHJzL2Rvd25y&#10;ZXYueG1sUEsFBgAAAAAEAAQA9QAAAIUDAAAAAA==&#10;" fillcolor="#8db3e2" strokeweight="2pt">
                    <v:textbox>
                      <w:txbxContent>
                        <w:p w14:paraId="16F99490" w14:textId="77777777" w:rsidR="009502FA" w:rsidRPr="00BF179C" w:rsidRDefault="009502FA" w:rsidP="00A07C24">
                          <w:pPr>
                            <w:spacing w:line="240" w:lineRule="auto"/>
                            <w:rPr>
                              <w:b/>
                              <w:szCs w:val="24"/>
                            </w:rPr>
                          </w:pPr>
                          <w:proofErr w:type="spellStart"/>
                          <w:proofErr w:type="gramStart"/>
                          <w:r w:rsidRPr="00BF179C">
                            <w:rPr>
                              <w:rFonts w:cs="Arial"/>
                              <w:b/>
                              <w:bCs/>
                              <w:szCs w:val="20"/>
                            </w:rPr>
                            <w:t>asram:</w:t>
                          </w:r>
                          <w:proofErr w:type="gramEnd"/>
                          <w:r w:rsidRPr="00BF179C">
                            <w:rPr>
                              <w:rFonts w:cs="Arial"/>
                              <w:b/>
                              <w:bCs/>
                              <w:szCs w:val="20"/>
                            </w:rPr>
                            <w:t>Geo-CoordinateIdentificationCIGeographicalCoordinate</w:t>
                          </w:r>
                          <w:proofErr w:type="spellEnd"/>
                        </w:p>
                      </w:txbxContent>
                    </v:textbox>
                  </v:rect>
                  <v:shape id="AutoShape 7370" o:spid="_x0000_s2278" type="#_x0000_t32" style="position:absolute;left:7097;top:9692;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cSr8YAAADdAAAADwAAAGRycy9kb3ducmV2LnhtbESPQWvCQBSE7wX/w/IKvTUbJdoaXUUK&#10;UimoJBW9PrKvSTD7NmS3Mf333YLQ4zAz3zDL9WAa0VPnassKxlEMgriwuuZSwelz+/wKwnlkjY1l&#10;UvBDDtar0cMSU21vnFGf+1IECLsUFVTet6mUrqjIoItsSxy8L9sZ9EF2pdQd3gLcNHISxzNpsOaw&#10;UGFLbxUV1/zbKOiP58PLtu3fj748J9lHMr+g2Sv19DhsFiA8Df4/fG/vtILZNBnD35vw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Eq/GAAAA3QAAAA8AAAAAAAAA&#10;AAAAAAAAoQIAAGRycy9kb3ducmV2LnhtbFBLBQYAAAAABAAEAPkAAACUAwAAAAA=&#10;" strokeweight="2pt"/>
                  <v:rect id="Rectangle 7371" o:spid="_x0000_s2279" style="position:absolute;left:7405;top:9756;width:705;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0neMYA&#10;AADdAAAADwAAAGRycy9kb3ducmV2LnhtbESPQWvCQBSE7wX/w/KE3uquqYaaugYRhELtoVrw+sg+&#10;k9Ds25hdk/Tfd4VCj8PMfMOs89E2oqfO1441zGcKBHHhTM2lhq/T/ukFhA/IBhvHpOGHPOSbycMa&#10;M+MG/qT+GEoRIewz1FCF0GZS+qIii37mWuLoXVxnMUTZldJ0OES4bWSiVCot1hwXKmxpV1HxfbxZ&#10;DZguzPXj8nw4vd9SXJWj2i/PSuvH6bh9BRFoDP/hv/ab0ZAuFwnc38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0neMYAAADdAAAADwAAAAAAAAAAAAAAAACYAgAAZHJz&#10;L2Rvd25yZXYueG1sUEsFBgAAAAAEAAQA9QAAAIsDAAAAAA==&#10;" stroked="f">
                    <v:textbox>
                      <w:txbxContent>
                        <w:p w14:paraId="16F99491" w14:textId="77777777" w:rsidR="009502FA" w:rsidRPr="002F612C" w:rsidRDefault="009502FA" w:rsidP="00A07C24">
                          <w:pPr>
                            <w:rPr>
                              <w:rFonts w:cs="Arial"/>
                              <w:b/>
                              <w:sz w:val="24"/>
                              <w:szCs w:val="24"/>
                              <w:lang w:val="de-DE"/>
                            </w:rPr>
                          </w:pPr>
                          <w:r>
                            <w:rPr>
                              <w:rFonts w:cs="Arial"/>
                              <w:b/>
                              <w:sz w:val="24"/>
                              <w:szCs w:val="24"/>
                              <w:lang w:val="de-DE"/>
                            </w:rPr>
                            <w:t>0..1</w:t>
                          </w:r>
                        </w:p>
                      </w:txbxContent>
                    </v:textbox>
                  </v:rect>
                  <v:rect id="Rectangle 7372" o:spid="_x0000_s2280" style="position:absolute;left:8004;top:9393;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6HcYA&#10;AADdAAAADwAAAGRycy9kb3ducmV2LnhtbESPQWsCMRCF7wX/QxihF9HstmrL1ihiKRZP7rb0PGym&#10;u0s3kyVJNf57UxB6fLx535u32kTTixM531lWkM8yEMS11R03Cj4/3qbPIHxA1thbJgUX8rBZj+5W&#10;WGh75pJOVWhEgrAvUEEbwlBI6euWDPqZHYiT922dwZCka6R2eE5w08uHLFtKgx2nhhYH2rVU/1S/&#10;Jr2Rx/Kr2k8u9mBfyy7Xbn6MT0rdj+P2BUSgGP6Pb+l3rWC5mD/C3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u6HcYAAADdAAAADwAAAAAAAAAAAAAAAACYAgAAZHJz&#10;L2Rvd25yZXYueG1sUEsFBgAAAAAEAAQA9QAAAIsDAAAAAA==&#10;" filled="f" fillcolor="#8db3e2" strokeweight="2pt">
                    <v:textbox>
                      <w:txbxContent>
                        <w:p w14:paraId="16F99492" w14:textId="77777777" w:rsidR="009502FA" w:rsidRPr="00C9342C" w:rsidRDefault="009502FA" w:rsidP="00A07C24">
                          <w:pPr>
                            <w:spacing w:line="240" w:lineRule="auto"/>
                          </w:pPr>
                          <w:proofErr w:type="spellStart"/>
                          <w:proofErr w:type="gramStart"/>
                          <w:r w:rsidRPr="004A76AE">
                            <w:rPr>
                              <w:rFonts w:cs="Arial"/>
                              <w:bCs/>
                              <w:szCs w:val="20"/>
                            </w:rPr>
                            <w:t>asram:</w:t>
                          </w:r>
                          <w:proofErr w:type="gramEnd"/>
                          <w:r w:rsidRPr="004A76AE">
                            <w:rPr>
                              <w:rFonts w:cs="Arial"/>
                              <w:bCs/>
                              <w:szCs w:val="20"/>
                            </w:rPr>
                            <w:t>TimeZoneCodeCode</w:t>
                          </w:r>
                          <w:proofErr w:type="spellEnd"/>
                        </w:p>
                      </w:txbxContent>
                    </v:textbox>
                  </v:rect>
                  <v:rect id="Rectangle 7373" o:spid="_x0000_s2281" style="position:absolute;left:6793;top:9562;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SK/MUA&#10;AADdAAAADwAAAGRycy9kb3ducmV2LnhtbESPQWsCMRSE74L/ITzBW80qamU1ihRKBSnYbb0/Nq+7&#10;Szcv2ySraX99IxQ8DjPzDbPZRdOKCznfWFYwnWQgiEurG64UfLw/P6xA+ICssbVMCn7Iw247HGww&#10;1/bKb3QpQiUShH2OCuoQulxKX9Zk0E9sR5y8T+sMhiRdJbXDa4KbVs6ybCkNNpwWauzoqabyq+iN&#10;gu510b88fh/d73nVn0o8RhtmUanxKO7XIALFcA//tw9awXIxn8PtTXo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5Ir8xQAAAN0AAAAPAAAAAAAAAAAAAAAAAJgCAABkcnMv&#10;ZG93bnJldi54bWxQSwUGAAAAAAQABAD1AAAAigMAAAAA&#10;" strokeweight="2pt"/>
                  <v:shape id="AutoShape 7374" o:spid="_x0000_s2282" type="#_x0000_t32" style="position:absolute;left:6783;top:9692;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wUrMYAAADdAAAADwAAAGRycy9kb3ducmV2LnhtbESPQWvCQBSE74X+h+UVvNVNJWpNXUUE&#10;UYQqsWKvj+xrEsy+Ddk1xn/vCgWPw8x8w0znnalES40rLSv46EcgiDOrS84VHH9W758gnEfWWFkm&#10;BTdyMJ+9vkwx0fbKKbUHn4sAYZeggsL7OpHSZQUZdH1bEwfvzzYGfZBNLnWD1wA3lRxE0UgaLDks&#10;FFjTsqDsfLgYBe3+tBuv6na99/kpTrfx5BfNt1K9t27xBcJT55/h//ZGKxgN4yE83o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8FKzGAAAA3QAAAA8AAAAAAAAA&#10;AAAAAAAAoQIAAGRycy9kb3ducmV2LnhtbFBLBQYAAAAABAAEAPkAAACUAwAAAAA=&#10;" strokeweight="2pt"/>
                </v:group>
                <v:rect id="Rectangle 7371" o:spid="_x0000_s2283" style="position:absolute;top:172;width:447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DZbsYA&#10;AADdAAAADwAAAGRycy9kb3ducmV2LnhtbESPQWvCQBSE7wX/w/IEL0U3LTaU1FVEKA0iSGP1/Mi+&#10;JsHs25hdk/jvXaHQ4zAz3zCL1WBq0VHrKssKXmYRCOLc6ooLBT+Hz+k7COeRNdaWScGNHKyWo6cF&#10;Jtr2/E1d5gsRIOwSVFB63yRSurwkg25mG+Lg/drWoA+yLaRusQ9wU8vXKIqlwYrDQokNbUrKz9nV&#10;KOjzfXc67L7k/vmUWr6kl0123Co1GQ/rDxCeBv8f/munWkH8No/h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DZbsYAAADdAAAADwAAAAAAAAAAAAAAAACYAgAAZHJz&#10;L2Rvd25yZXYueG1sUEsFBgAAAAAEAAQA9QAAAIsDAAAAAA==&#10;" filled="f" stroked="f">
                  <v:textbox>
                    <w:txbxContent>
                      <w:p w14:paraId="16F99493" w14:textId="77777777" w:rsidR="009502FA" w:rsidRPr="002F612C" w:rsidRDefault="009502FA" w:rsidP="00A07C24">
                        <w:pPr>
                          <w:rPr>
                            <w:rFonts w:cs="Arial"/>
                            <w:b/>
                            <w:sz w:val="24"/>
                            <w:szCs w:val="24"/>
                            <w:lang w:val="de-DE"/>
                          </w:rPr>
                        </w:pPr>
                        <w:r>
                          <w:rPr>
                            <w:rFonts w:cs="Arial"/>
                            <w:b/>
                            <w:sz w:val="24"/>
                            <w:szCs w:val="24"/>
                            <w:lang w:val="de-DE"/>
                          </w:rPr>
                          <w:t>0..1</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A07C24" w:rsidRPr="00D03092" w14:paraId="16F99127" w14:textId="77777777" w:rsidTr="002A4792">
        <w:trPr>
          <w:cantSplit/>
          <w:trHeight w:val="330"/>
          <w:tblHeader/>
        </w:trPr>
        <w:tc>
          <w:tcPr>
            <w:tcW w:w="1050" w:type="pct"/>
            <w:shd w:val="clear" w:color="auto" w:fill="FFFFCC"/>
            <w:noWrap/>
            <w:vAlign w:val="center"/>
            <w:hideMark/>
          </w:tcPr>
          <w:p w14:paraId="16F99120" w14:textId="77777777" w:rsidR="00A07C24" w:rsidRPr="00B30F23" w:rsidRDefault="00A07C24" w:rsidP="002A4792">
            <w:pPr>
              <w:rPr>
                <w:rFonts w:eastAsia="Times New Roman"/>
                <w:b/>
                <w:bCs/>
                <w:color w:val="000000"/>
                <w:lang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9121" w14:textId="77777777" w:rsidR="00A07C24" w:rsidRPr="00B30F23" w:rsidRDefault="00A07C24" w:rsidP="002A4792">
            <w:pPr>
              <w:rPr>
                <w:rFonts w:eastAsia="Times New Roman"/>
                <w:b/>
                <w:bCs/>
                <w:color w:val="000000"/>
                <w:lang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9122" w14:textId="77777777" w:rsidR="00A07C24" w:rsidRPr="00B30F23" w:rsidRDefault="00A07C24" w:rsidP="002A4792">
            <w:pPr>
              <w:rPr>
                <w:rFonts w:eastAsia="Times New Roman"/>
                <w:b/>
                <w:bCs/>
                <w:color w:val="000000"/>
                <w:lang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9123" w14:textId="77777777" w:rsidR="00A07C24" w:rsidRPr="00B30F23" w:rsidRDefault="00A07C24" w:rsidP="002A4792">
            <w:pPr>
              <w:rPr>
                <w:rFonts w:eastAsia="Times New Roman"/>
                <w:b/>
                <w:bCs/>
                <w:color w:val="000000"/>
                <w:lang w:eastAsia="de-DE"/>
              </w:rPr>
            </w:pPr>
            <w:r w:rsidRPr="00B30F23">
              <w:rPr>
                <w:rFonts w:eastAsia="Times New Roman"/>
                <w:b/>
                <w:bCs/>
                <w:color w:val="000000"/>
                <w:lang w:eastAsia="de-DE"/>
              </w:rPr>
              <w:t>Level</w:t>
            </w:r>
          </w:p>
        </w:tc>
        <w:tc>
          <w:tcPr>
            <w:tcW w:w="950" w:type="pct"/>
            <w:shd w:val="clear" w:color="auto" w:fill="FFFFCC"/>
            <w:noWrap/>
            <w:vAlign w:val="center"/>
            <w:hideMark/>
          </w:tcPr>
          <w:p w14:paraId="16F99124" w14:textId="77777777" w:rsidR="00A07C24" w:rsidRPr="00B30F23" w:rsidRDefault="00A07C24" w:rsidP="002A4792">
            <w:pPr>
              <w:rPr>
                <w:rFonts w:eastAsia="Times New Roman"/>
                <w:b/>
                <w:bCs/>
                <w:color w:val="000000"/>
                <w:lang w:eastAsia="de-DE"/>
              </w:rPr>
            </w:pPr>
            <w:r w:rsidRPr="00B30F23">
              <w:rPr>
                <w:rFonts w:eastAsia="Times New Roman"/>
                <w:b/>
                <w:bCs/>
                <w:color w:val="000000"/>
                <w:lang w:eastAsia="de-DE"/>
              </w:rPr>
              <w:t>Example</w:t>
            </w:r>
          </w:p>
        </w:tc>
        <w:tc>
          <w:tcPr>
            <w:tcW w:w="300" w:type="pct"/>
            <w:shd w:val="clear" w:color="auto" w:fill="FFFFCC"/>
            <w:noWrap/>
            <w:vAlign w:val="center"/>
            <w:hideMark/>
          </w:tcPr>
          <w:p w14:paraId="16F99125" w14:textId="77777777" w:rsidR="00A07C24" w:rsidRPr="00B30F23" w:rsidRDefault="00A07C24" w:rsidP="002A4792">
            <w:pPr>
              <w:rPr>
                <w:rFonts w:eastAsia="Times New Roman"/>
                <w:b/>
                <w:bCs/>
                <w:color w:val="000000"/>
                <w:lang w:eastAsia="de-DE"/>
              </w:rPr>
            </w:pPr>
            <w:r w:rsidRPr="00BC31F4">
              <w:rPr>
                <w:rFonts w:eastAsia="Times New Roman"/>
                <w:b/>
                <w:bCs/>
                <w:color w:val="000000"/>
                <w:lang w:eastAsia="de-DE"/>
              </w:rPr>
              <w:t>M/C</w:t>
            </w:r>
          </w:p>
        </w:tc>
        <w:tc>
          <w:tcPr>
            <w:tcW w:w="1500" w:type="pct"/>
            <w:shd w:val="clear" w:color="auto" w:fill="FFFFCC"/>
            <w:vAlign w:val="center"/>
          </w:tcPr>
          <w:p w14:paraId="16F99126" w14:textId="77777777" w:rsidR="00A07C24" w:rsidRPr="00BC31F4" w:rsidRDefault="00A07C24" w:rsidP="002A4792">
            <w:pPr>
              <w:rPr>
                <w:rFonts w:eastAsia="Times New Roman"/>
                <w:b/>
                <w:bCs/>
                <w:color w:val="000000"/>
                <w:lang w:eastAsia="de-DE"/>
              </w:rPr>
            </w:pPr>
            <w:r w:rsidRPr="00BC31F4">
              <w:rPr>
                <w:rFonts w:eastAsia="Times New Roman"/>
                <w:b/>
                <w:bCs/>
                <w:color w:val="000000"/>
                <w:lang w:eastAsia="de-DE"/>
              </w:rPr>
              <w:t>Description</w:t>
            </w:r>
          </w:p>
        </w:tc>
      </w:tr>
      <w:tr w:rsidR="00A07C24" w:rsidRPr="00D03092" w14:paraId="16F9912F" w14:textId="77777777" w:rsidTr="002A4792">
        <w:trPr>
          <w:cantSplit/>
          <w:trHeight w:val="315"/>
        </w:trPr>
        <w:tc>
          <w:tcPr>
            <w:tcW w:w="1050" w:type="pct"/>
            <w:shd w:val="clear" w:color="auto" w:fill="92D050"/>
            <w:noWrap/>
            <w:vAlign w:val="center"/>
            <w:hideMark/>
          </w:tcPr>
          <w:p w14:paraId="16F99128" w14:textId="77777777" w:rsidR="00A07C24" w:rsidRPr="00B30F23" w:rsidRDefault="00A07C24" w:rsidP="002A4792">
            <w:pPr>
              <w:jc w:val="center"/>
              <w:rPr>
                <w:rFonts w:eastAsia="Times New Roman" w:cs="Arial"/>
                <w:bCs/>
                <w:color w:val="000000"/>
                <w:sz w:val="16"/>
                <w:szCs w:val="20"/>
                <w:lang w:eastAsia="de-DE"/>
              </w:rPr>
            </w:pPr>
            <w:r>
              <w:rPr>
                <w:rFonts w:eastAsia="Times New Roman" w:cs="Arial"/>
                <w:bCs/>
                <w:color w:val="000000"/>
                <w:sz w:val="16"/>
                <w:szCs w:val="20"/>
                <w:lang w:eastAsia="de-DE"/>
              </w:rPr>
              <w:t>asram:TimeZoneCodeCode</w:t>
            </w:r>
          </w:p>
        </w:tc>
        <w:tc>
          <w:tcPr>
            <w:tcW w:w="450" w:type="pct"/>
            <w:shd w:val="clear" w:color="auto" w:fill="92D050"/>
            <w:vAlign w:val="center"/>
            <w:hideMark/>
          </w:tcPr>
          <w:p w14:paraId="16F99129" w14:textId="77777777" w:rsidR="00A07C24" w:rsidRPr="00BC31F4" w:rsidRDefault="00A07C2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912A" w14:textId="77777777" w:rsidR="00A07C24" w:rsidRPr="00BC31F4" w:rsidRDefault="00A07C2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50</w:t>
            </w:r>
          </w:p>
        </w:tc>
        <w:tc>
          <w:tcPr>
            <w:tcW w:w="350" w:type="pct"/>
            <w:shd w:val="clear" w:color="auto" w:fill="92D050"/>
            <w:noWrap/>
            <w:vAlign w:val="center"/>
            <w:hideMark/>
          </w:tcPr>
          <w:p w14:paraId="16F9912B" w14:textId="77777777" w:rsidR="00A07C24" w:rsidRPr="00BC31F4" w:rsidRDefault="00A07C2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7</w:t>
            </w:r>
          </w:p>
        </w:tc>
        <w:tc>
          <w:tcPr>
            <w:tcW w:w="950" w:type="pct"/>
            <w:shd w:val="clear" w:color="auto" w:fill="92D050"/>
            <w:noWrap/>
            <w:vAlign w:val="center"/>
            <w:hideMark/>
          </w:tcPr>
          <w:p w14:paraId="16F9912C" w14:textId="77777777" w:rsidR="00A07C24" w:rsidRPr="00BC31F4" w:rsidRDefault="00A07C2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Zone1</w:t>
            </w:r>
          </w:p>
        </w:tc>
        <w:tc>
          <w:tcPr>
            <w:tcW w:w="300" w:type="pct"/>
            <w:shd w:val="clear" w:color="auto" w:fill="92D050"/>
            <w:noWrap/>
            <w:vAlign w:val="center"/>
            <w:hideMark/>
          </w:tcPr>
          <w:p w14:paraId="16F9912D" w14:textId="77777777" w:rsidR="00A07C24" w:rsidRPr="00BC31F4" w:rsidRDefault="00A07C24" w:rsidP="002A4792">
            <w:pPr>
              <w:jc w:val="center"/>
              <w:rPr>
                <w:rFonts w:eastAsia="Times New Roman"/>
                <w:color w:val="000000"/>
                <w:sz w:val="16"/>
                <w:lang w:val="de-DE" w:eastAsia="de-DE"/>
              </w:rPr>
            </w:pPr>
            <w:r w:rsidRPr="00BC31F4">
              <w:rPr>
                <w:rFonts w:eastAsia="Times New Roman"/>
                <w:color w:val="000000"/>
                <w:sz w:val="16"/>
                <w:lang w:val="de-DE" w:eastAsia="de-DE"/>
              </w:rPr>
              <w:t>C</w:t>
            </w:r>
          </w:p>
        </w:tc>
        <w:tc>
          <w:tcPr>
            <w:tcW w:w="1500" w:type="pct"/>
            <w:shd w:val="clear" w:color="auto" w:fill="92D050"/>
            <w:vAlign w:val="center"/>
          </w:tcPr>
          <w:p w14:paraId="16F9912E" w14:textId="77777777" w:rsidR="00A07C24" w:rsidRPr="00BC31F4" w:rsidRDefault="002A4792" w:rsidP="002A4792">
            <w:pPr>
              <w:rPr>
                <w:rFonts w:eastAsia="Times New Roman"/>
                <w:color w:val="000000"/>
                <w:sz w:val="16"/>
                <w:lang w:eastAsia="de-DE"/>
              </w:rPr>
            </w:pPr>
            <w:r>
              <w:rPr>
                <w:rFonts w:eastAsia="Times New Roman"/>
                <w:color w:val="000000"/>
                <w:sz w:val="16"/>
                <w:lang w:eastAsia="de-DE"/>
              </w:rPr>
              <w:t>Invoicee</w:t>
            </w:r>
            <w:r w:rsidR="00A07C24">
              <w:rPr>
                <w:rFonts w:eastAsia="Times New Roman"/>
                <w:color w:val="000000"/>
                <w:sz w:val="16"/>
                <w:lang w:eastAsia="de-DE"/>
              </w:rPr>
              <w:t xml:space="preserve"> local timezone</w:t>
            </w:r>
          </w:p>
        </w:tc>
      </w:tr>
    </w:tbl>
    <w:p w14:paraId="16F99130" w14:textId="77777777" w:rsidR="00A07C24" w:rsidRDefault="00A07C24" w:rsidP="00A07C24"/>
    <w:p w14:paraId="16F99131" w14:textId="77777777" w:rsidR="00A07C24" w:rsidRDefault="00A07C24" w:rsidP="00A07C24">
      <w:pPr>
        <w:spacing w:line="240" w:lineRule="auto"/>
      </w:pPr>
      <w:r>
        <w:br w:type="page"/>
      </w:r>
    </w:p>
    <w:p w14:paraId="16F99132" w14:textId="77777777" w:rsidR="00A07C24" w:rsidRDefault="00A07C24" w:rsidP="00A07C24">
      <w:pPr>
        <w:pStyle w:val="berschrift4"/>
        <w:numPr>
          <w:ilvl w:val="3"/>
          <w:numId w:val="49"/>
        </w:numPr>
      </w:pPr>
      <w:bookmarkStart w:id="111" w:name="_Toc347482235"/>
      <w:r w:rsidRPr="00DF7A8E">
        <w:t>asram:DefinedCITradeContact</w:t>
      </w:r>
      <w:bookmarkEnd w:id="111"/>
    </w:p>
    <w:p w14:paraId="16F99133" w14:textId="77777777" w:rsidR="00A07C24" w:rsidRPr="00883C37" w:rsidRDefault="00A07C24" w:rsidP="00A07C24"/>
    <w:p w14:paraId="16F99134" w14:textId="77777777" w:rsidR="00A07C24" w:rsidRPr="007341DB" w:rsidRDefault="00A07C24" w:rsidP="00A07C24">
      <w:r>
        <w:rPr>
          <w:noProof/>
          <w:lang w:eastAsia="zh-TW"/>
        </w:rPr>
        <mc:AlternateContent>
          <mc:Choice Requires="wpg">
            <w:drawing>
              <wp:inline distT="0" distB="0" distL="0" distR="0" wp14:anchorId="16F9924C" wp14:editId="16F9924D">
                <wp:extent cx="6745605" cy="2819400"/>
                <wp:effectExtent l="0" t="0" r="17145" b="0"/>
                <wp:docPr id="6547" name="Gruppieren 6547"/>
                <wp:cNvGraphicFramePr/>
                <a:graphic xmlns:a="http://schemas.openxmlformats.org/drawingml/2006/main">
                  <a:graphicData uri="http://schemas.microsoft.com/office/word/2010/wordprocessingGroup">
                    <wpg:wgp>
                      <wpg:cNvGrpSpPr/>
                      <wpg:grpSpPr>
                        <a:xfrm>
                          <a:off x="0" y="0"/>
                          <a:ext cx="6745605" cy="2819400"/>
                          <a:chOff x="0" y="961800"/>
                          <a:chExt cx="6745808" cy="2819624"/>
                        </a:xfrm>
                      </wpg:grpSpPr>
                      <wpg:grpSp>
                        <wpg:cNvPr id="6548" name="Group 8056"/>
                        <wpg:cNvGrpSpPr>
                          <a:grpSpLocks/>
                        </wpg:cNvGrpSpPr>
                        <wpg:grpSpPr bwMode="auto">
                          <a:xfrm>
                            <a:off x="388188" y="961800"/>
                            <a:ext cx="6357620" cy="2819624"/>
                            <a:chOff x="495" y="4160"/>
                            <a:chExt cx="9458" cy="5101"/>
                          </a:xfrm>
                        </wpg:grpSpPr>
                        <wps:wsp>
                          <wps:cNvPr id="6549" name="Rectangle 8047"/>
                          <wps:cNvSpPr>
                            <a:spLocks noChangeArrowheads="1"/>
                          </wps:cNvSpPr>
                          <wps:spPr bwMode="auto">
                            <a:xfrm>
                              <a:off x="4685" y="5304"/>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94" w14:textId="77777777" w:rsidR="009502FA" w:rsidRPr="002F612C" w:rsidRDefault="009502FA" w:rsidP="00A07C2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50" name="Rectangle 8048"/>
                          <wps:cNvSpPr>
                            <a:spLocks noChangeArrowheads="1"/>
                          </wps:cNvSpPr>
                          <wps:spPr bwMode="auto">
                            <a:xfrm>
                              <a:off x="5251" y="4974"/>
                              <a:ext cx="284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95" w14:textId="77777777" w:rsidR="009502FA" w:rsidRPr="00C469F9"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PersonNameText</w:t>
                                </w:r>
                                <w:proofErr w:type="spellEnd"/>
                              </w:p>
                            </w:txbxContent>
                          </wps:txbx>
                          <wps:bodyPr rot="0" vert="horz" wrap="square" lIns="91440" tIns="45720" rIns="91440" bIns="45720" anchor="t" anchorCtr="0" upright="1">
                            <a:noAutofit/>
                          </wps:bodyPr>
                        </wps:wsp>
                        <wps:wsp>
                          <wps:cNvPr id="6551" name="AutoShape 8049"/>
                          <wps:cNvCnPr>
                            <a:cxnSpLocks noChangeShapeType="1"/>
                          </wps:cNvCnPr>
                          <wps:spPr bwMode="auto">
                            <a:xfrm>
                              <a:off x="4610" y="526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552" name="Group 7446"/>
                          <wpg:cNvGrpSpPr>
                            <a:grpSpLocks/>
                          </wpg:cNvGrpSpPr>
                          <wpg:grpSpPr bwMode="auto">
                            <a:xfrm>
                              <a:off x="9516" y="6855"/>
                              <a:ext cx="300" cy="262"/>
                              <a:chOff x="6283" y="5431"/>
                              <a:chExt cx="300" cy="262"/>
                            </a:xfrm>
                          </wpg:grpSpPr>
                          <wps:wsp>
                            <wps:cNvPr id="6553" name="Rectangle 744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54" name="AutoShape 744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555" name="AutoShape 744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556" name="Group 7450"/>
                          <wpg:cNvGrpSpPr>
                            <a:grpSpLocks/>
                          </wpg:cNvGrpSpPr>
                          <wpg:grpSpPr bwMode="auto">
                            <a:xfrm>
                              <a:off x="9096" y="7713"/>
                              <a:ext cx="300" cy="262"/>
                              <a:chOff x="6283" y="5431"/>
                              <a:chExt cx="300" cy="262"/>
                            </a:xfrm>
                          </wpg:grpSpPr>
                          <wps:wsp>
                            <wps:cNvPr id="6557" name="Rectangle 745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58" name="AutoShape 745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559" name="AutoShape 745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560" name="Group 7454"/>
                          <wpg:cNvGrpSpPr>
                            <a:grpSpLocks/>
                          </wpg:cNvGrpSpPr>
                          <wpg:grpSpPr bwMode="auto">
                            <a:xfrm>
                              <a:off x="9653" y="8605"/>
                              <a:ext cx="300" cy="262"/>
                              <a:chOff x="6283" y="5431"/>
                              <a:chExt cx="300" cy="262"/>
                            </a:xfrm>
                          </wpg:grpSpPr>
                          <wps:wsp>
                            <wps:cNvPr id="6561" name="Rectangle 745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62" name="AutoShape 745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563" name="AutoShape 745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564" name="Rectangle 7458"/>
                          <wps:cNvSpPr>
                            <a:spLocks noChangeArrowheads="1"/>
                          </wps:cNvSpPr>
                          <wps:spPr bwMode="auto">
                            <a:xfrm>
                              <a:off x="4646" y="879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96" w14:textId="77777777" w:rsidR="009502FA" w:rsidRPr="002F612C" w:rsidRDefault="009502FA" w:rsidP="00A07C2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565" name="Rectangle 7459"/>
                          <wps:cNvSpPr>
                            <a:spLocks noChangeArrowheads="1"/>
                          </wps:cNvSpPr>
                          <wps:spPr bwMode="auto">
                            <a:xfrm>
                              <a:off x="5236" y="8450"/>
                              <a:ext cx="440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97"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TelephoneCIUniversalCommunication</w:t>
                                </w:r>
                                <w:proofErr w:type="spellEnd"/>
                              </w:p>
                            </w:txbxContent>
                          </wps:txbx>
                          <wps:bodyPr rot="0" vert="horz" wrap="square" lIns="91440" tIns="45720" rIns="91440" bIns="45720" anchor="t" anchorCtr="0" upright="1">
                            <a:noAutofit/>
                          </wps:bodyPr>
                        </wps:wsp>
                        <wps:wsp>
                          <wps:cNvPr id="6566" name="Rectangle 7460"/>
                          <wps:cNvSpPr>
                            <a:spLocks noChangeArrowheads="1"/>
                          </wps:cNvSpPr>
                          <wps:spPr bwMode="auto">
                            <a:xfrm>
                              <a:off x="4670" y="6174"/>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98" w14:textId="77777777" w:rsidR="009502FA" w:rsidRPr="002F612C" w:rsidRDefault="009502FA" w:rsidP="00A07C2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67" name="Rectangle 7461"/>
                          <wps:cNvSpPr>
                            <a:spLocks noChangeArrowheads="1"/>
                          </wps:cNvSpPr>
                          <wps:spPr bwMode="auto">
                            <a:xfrm>
                              <a:off x="5236" y="5844"/>
                              <a:ext cx="186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99" w14:textId="77777777" w:rsidR="009502FA" w:rsidRPr="00C4414E" w:rsidRDefault="009502FA" w:rsidP="00A07C24">
                                <w:pPr>
                                  <w:rPr>
                                    <w:szCs w:val="18"/>
                                  </w:rPr>
                                </w:pPr>
                                <w:proofErr w:type="spellStart"/>
                                <w:proofErr w:type="gramStart"/>
                                <w:r>
                                  <w:rPr>
                                    <w:rFonts w:cs="Arial"/>
                                    <w:bCs/>
                                    <w:szCs w:val="20"/>
                                  </w:rPr>
                                  <w:t>asram:</w:t>
                                </w:r>
                                <w:proofErr w:type="gramEnd"/>
                                <w:r w:rsidRPr="00C4414E">
                                  <w:rPr>
                                    <w:rFonts w:cs="Arial"/>
                                    <w:bCs/>
                                    <w:szCs w:val="20"/>
                                  </w:rPr>
                                  <w:t>TitleText</w:t>
                                </w:r>
                                <w:proofErr w:type="spellEnd"/>
                              </w:p>
                            </w:txbxContent>
                          </wps:txbx>
                          <wps:bodyPr rot="0" vert="horz" wrap="square" lIns="91440" tIns="45720" rIns="91440" bIns="45720" anchor="t" anchorCtr="0" upright="1">
                            <a:noAutofit/>
                          </wps:bodyPr>
                        </wps:wsp>
                        <wps:wsp>
                          <wps:cNvPr id="6568" name="Rectangle 7462"/>
                          <wps:cNvSpPr>
                            <a:spLocks noChangeArrowheads="1"/>
                          </wps:cNvSpPr>
                          <wps:spPr bwMode="auto">
                            <a:xfrm>
                              <a:off x="4651" y="7913"/>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9A" w14:textId="77777777" w:rsidR="009502FA" w:rsidRPr="002F612C" w:rsidRDefault="009502FA" w:rsidP="00A07C2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569" name="Rectangle 7464"/>
                          <wps:cNvSpPr>
                            <a:spLocks noChangeArrowheads="1"/>
                          </wps:cNvSpPr>
                          <wps:spPr bwMode="auto">
                            <a:xfrm>
                              <a:off x="495" y="5518"/>
                              <a:ext cx="3460" cy="543"/>
                            </a:xfrm>
                            <a:prstGeom prst="rect">
                              <a:avLst/>
                            </a:prstGeom>
                            <a:solidFill>
                              <a:srgbClr val="8DB3E2"/>
                            </a:solidFill>
                            <a:ln w="25400">
                              <a:solidFill>
                                <a:srgbClr val="000000"/>
                              </a:solidFill>
                              <a:miter lim="800000"/>
                              <a:headEnd/>
                              <a:tailEnd/>
                            </a:ln>
                          </wps:spPr>
                          <wps:txbx>
                            <w:txbxContent>
                              <w:p w14:paraId="16F9949B" w14:textId="77777777" w:rsidR="009502FA" w:rsidRPr="00821F77" w:rsidRDefault="009502FA" w:rsidP="00A07C24">
                                <w:pPr>
                                  <w:spacing w:line="240" w:lineRule="auto"/>
                                  <w:rPr>
                                    <w:b/>
                                    <w:szCs w:val="18"/>
                                  </w:rPr>
                                </w:pPr>
                                <w:proofErr w:type="spellStart"/>
                                <w:proofErr w:type="gramStart"/>
                                <w:r w:rsidRPr="00821F77">
                                  <w:rPr>
                                    <w:rFonts w:cs="Arial"/>
                                    <w:b/>
                                    <w:bCs/>
                                    <w:szCs w:val="20"/>
                                  </w:rPr>
                                  <w:t>asram:</w:t>
                                </w:r>
                                <w:proofErr w:type="gramEnd"/>
                                <w:r w:rsidRPr="00821F77">
                                  <w:rPr>
                                    <w:rFonts w:cs="Arial"/>
                                    <w:b/>
                                    <w:bCs/>
                                    <w:szCs w:val="20"/>
                                  </w:rPr>
                                  <w:t>DefinedCITradeContact</w:t>
                                </w:r>
                                <w:proofErr w:type="spellEnd"/>
                              </w:p>
                            </w:txbxContent>
                          </wps:txbx>
                          <wps:bodyPr rot="0" vert="horz" wrap="square" lIns="91440" tIns="45720" rIns="91440" bIns="45720" anchor="t" anchorCtr="0" upright="1">
                            <a:noAutofit/>
                          </wps:bodyPr>
                        </wps:wsp>
                        <wps:wsp>
                          <wps:cNvPr id="6570" name="AutoShape 7465"/>
                          <wps:cNvCnPr>
                            <a:cxnSpLocks noChangeShapeType="1"/>
                          </wps:cNvCnPr>
                          <wps:spPr bwMode="auto">
                            <a:xfrm>
                              <a:off x="4588" y="878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71" name="Rectangle 7466"/>
                          <wps:cNvSpPr>
                            <a:spLocks noChangeArrowheads="1"/>
                          </wps:cNvSpPr>
                          <wps:spPr bwMode="auto">
                            <a:xfrm>
                              <a:off x="4644" y="7049"/>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9C" w14:textId="77777777" w:rsidR="009502FA" w:rsidRPr="002F612C" w:rsidRDefault="009502FA" w:rsidP="00A07C2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572" name="Rectangle 7467"/>
                          <wps:cNvSpPr>
                            <a:spLocks noChangeArrowheads="1"/>
                          </wps:cNvSpPr>
                          <wps:spPr bwMode="auto">
                            <a:xfrm>
                              <a:off x="5230" y="6730"/>
                              <a:ext cx="4286"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9D"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EmailURICIUniversalCommunication</w:t>
                                </w:r>
                                <w:proofErr w:type="spellEnd"/>
                              </w:p>
                            </w:txbxContent>
                          </wps:txbx>
                          <wps:bodyPr rot="0" vert="horz" wrap="square" lIns="91440" tIns="45720" rIns="91440" bIns="45720" anchor="t" anchorCtr="0" upright="1">
                            <a:noAutofit/>
                          </wps:bodyPr>
                        </wps:wsp>
                        <wps:wsp>
                          <wps:cNvPr id="6573" name="Rectangle 7468"/>
                          <wps:cNvSpPr>
                            <a:spLocks noChangeArrowheads="1"/>
                          </wps:cNvSpPr>
                          <wps:spPr bwMode="auto">
                            <a:xfrm>
                              <a:off x="5236" y="7583"/>
                              <a:ext cx="3860"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9E"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FaxCIUniversalCommunication</w:t>
                                </w:r>
                                <w:proofErr w:type="spellEnd"/>
                              </w:p>
                            </w:txbxContent>
                          </wps:txbx>
                          <wps:bodyPr rot="0" vert="horz" wrap="square" lIns="91440" tIns="45720" rIns="91440" bIns="45720" anchor="t" anchorCtr="0" upright="1">
                            <a:noAutofit/>
                          </wps:bodyPr>
                        </wps:wsp>
                        <wps:wsp>
                          <wps:cNvPr id="6574" name="AutoShape 7469"/>
                          <wps:cNvCnPr>
                            <a:cxnSpLocks noChangeShapeType="1"/>
                          </wps:cNvCnPr>
                          <wps:spPr bwMode="auto">
                            <a:xfrm>
                              <a:off x="4575" y="4391"/>
                              <a:ext cx="1" cy="4408"/>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75" name="Rectangle 7470"/>
                          <wps:cNvSpPr>
                            <a:spLocks noChangeArrowheads="1"/>
                          </wps:cNvSpPr>
                          <wps:spPr bwMode="auto">
                            <a:xfrm>
                              <a:off x="4627" y="4493"/>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9F" w14:textId="77777777" w:rsidR="009502FA" w:rsidRPr="002F612C" w:rsidRDefault="009502FA" w:rsidP="00A07C2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576" name="Rectangle 7471"/>
                          <wps:cNvSpPr>
                            <a:spLocks noChangeArrowheads="1"/>
                          </wps:cNvSpPr>
                          <wps:spPr bwMode="auto">
                            <a:xfrm>
                              <a:off x="3972" y="568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77" name="AutoShape 7472"/>
                          <wps:cNvCnPr>
                            <a:cxnSpLocks noChangeShapeType="1"/>
                          </wps:cNvCnPr>
                          <wps:spPr bwMode="auto">
                            <a:xfrm>
                              <a:off x="3962" y="581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78" name="Rectangle 7474"/>
                          <wps:cNvSpPr>
                            <a:spLocks noChangeArrowheads="1"/>
                          </wps:cNvSpPr>
                          <wps:spPr bwMode="auto">
                            <a:xfrm>
                              <a:off x="5215" y="4160"/>
                              <a:ext cx="279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A0"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DepartmentNameText</w:t>
                                </w:r>
                                <w:proofErr w:type="spellEnd"/>
                              </w:p>
                            </w:txbxContent>
                          </wps:txbx>
                          <wps:bodyPr rot="0" vert="horz" wrap="square" lIns="91440" tIns="45720" rIns="91440" bIns="45720" anchor="t" anchorCtr="0" upright="1">
                            <a:noAutofit/>
                          </wps:bodyPr>
                        </wps:wsp>
                        <wps:wsp>
                          <wps:cNvPr id="6579" name="AutoShape 7476"/>
                          <wps:cNvCnPr>
                            <a:cxnSpLocks noChangeShapeType="1"/>
                          </wps:cNvCnPr>
                          <wps:spPr bwMode="auto">
                            <a:xfrm>
                              <a:off x="4576" y="4391"/>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80" name="AutoShape 7477"/>
                          <wps:cNvCnPr>
                            <a:cxnSpLocks noChangeShapeType="1"/>
                          </wps:cNvCnPr>
                          <wps:spPr bwMode="auto">
                            <a:xfrm>
                              <a:off x="4176" y="5817"/>
                              <a:ext cx="400" cy="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81" name="AutoShape 7478"/>
                          <wps:cNvCnPr>
                            <a:cxnSpLocks noChangeShapeType="1"/>
                          </wps:cNvCnPr>
                          <wps:spPr bwMode="auto">
                            <a:xfrm>
                              <a:off x="4595" y="613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82" name="AutoShape 7479"/>
                          <wps:cNvCnPr>
                            <a:cxnSpLocks noChangeShapeType="1"/>
                          </wps:cNvCnPr>
                          <wps:spPr bwMode="auto">
                            <a:xfrm>
                              <a:off x="4595" y="7052"/>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83" name="AutoShape 7480"/>
                          <wps:cNvCnPr>
                            <a:cxnSpLocks noChangeShapeType="1"/>
                          </wps:cNvCnPr>
                          <wps:spPr bwMode="auto">
                            <a:xfrm>
                              <a:off x="4595" y="7936"/>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584" name="Rectangle 8025"/>
                        <wps:cNvSpPr>
                          <a:spLocks noChangeArrowheads="1"/>
                        </wps:cNvSpPr>
                        <wps:spPr bwMode="auto">
                          <a:xfrm>
                            <a:off x="0" y="1725283"/>
                            <a:ext cx="500703" cy="293193"/>
                          </a:xfrm>
                          <a:prstGeom prst="rect">
                            <a:avLst/>
                          </a:prstGeom>
                          <a:noFill/>
                          <a:ln>
                            <a:noFill/>
                          </a:ln>
                          <a:extLst/>
                        </wps:spPr>
                        <wps:txbx>
                          <w:txbxContent>
                            <w:p w14:paraId="16F994A1" w14:textId="77777777" w:rsidR="009502FA" w:rsidRPr="002F612C" w:rsidRDefault="009502FA" w:rsidP="00A07C24">
                              <w:pPr>
                                <w:rPr>
                                  <w:rFonts w:cs="Arial"/>
                                  <w:b/>
                                  <w:sz w:val="24"/>
                                  <w:szCs w:val="24"/>
                                  <w:lang w:val="de-DE"/>
                                </w:rPr>
                              </w:pPr>
                              <w:r>
                                <w:rPr>
                                  <w:rFonts w:cs="Arial"/>
                                  <w:b/>
                                  <w:sz w:val="24"/>
                                  <w:szCs w:val="24"/>
                                  <w:lang w:val="de-DE"/>
                                </w:rPr>
                                <w:t>0..*</w:t>
                              </w:r>
                            </w:p>
                            <w:p w14:paraId="16F994A2" w14:textId="77777777" w:rsidR="009502FA" w:rsidRPr="002F612C" w:rsidRDefault="009502FA" w:rsidP="00A07C24">
                              <w:pPr>
                                <w:rPr>
                                  <w:rFonts w:cs="Arial"/>
                                  <w:b/>
                                  <w:sz w:val="24"/>
                                  <w:szCs w:val="24"/>
                                  <w:lang w:val="de-DE"/>
                                </w:rPr>
                              </w:pPr>
                              <w:r>
                                <w:rPr>
                                  <w:rFonts w:cs="Arial"/>
                                  <w:b/>
                                  <w:sz w:val="24"/>
                                  <w:szCs w:val="24"/>
                                  <w:lang w:val="de-DE"/>
                                </w:rPr>
                                <w:t xml:space="preserve">   0..*</w:t>
                              </w:r>
                            </w:p>
                            <w:p w14:paraId="16F994A3" w14:textId="77777777" w:rsidR="009502FA" w:rsidRPr="002F612C" w:rsidRDefault="009502FA" w:rsidP="00A07C24">
                              <w:pPr>
                                <w:rPr>
                                  <w:rFonts w:cs="Arial"/>
                                  <w:b/>
                                  <w:sz w:val="24"/>
                                  <w:szCs w:val="24"/>
                                  <w:lang w:val="de-DE"/>
                                </w:rPr>
                              </w:pPr>
                            </w:p>
                          </w:txbxContent>
                        </wps:txbx>
                        <wps:bodyPr rot="0" vert="horz" wrap="square" lIns="91440" tIns="45720" rIns="91440" bIns="45720" anchor="t" anchorCtr="0" upright="1">
                          <a:noAutofit/>
                        </wps:bodyPr>
                      </wps:wsp>
                    </wpg:wgp>
                  </a:graphicData>
                </a:graphic>
              </wp:inline>
            </w:drawing>
          </mc:Choice>
          <mc:Fallback>
            <w:pict>
              <v:group id="Gruppieren 6547" o:spid="_x0000_s2284" style="width:531.15pt;height:222pt;mso-position-horizontal-relative:char;mso-position-vertical-relative:line" coordorigin=",9618" coordsize="67458,28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">
                <v:group id="Group 8056" o:spid="_x0000_s2285" style="position:absolute;left:3881;top:9618;width:63577;height:28196" coordorigin="495,4160" coordsize="9458,5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d+usMAAADdAAAADwAAAGRycy9kb3ducmV2LnhtbERPTYvCMBC9C/sfwgh7&#10;07S7WpZqFBF38SCCuiDehmZsi82kNLGt/94cBI+P9z1f9qYSLTWutKwgHkcgiDOrS84V/J9+Rz8g&#10;nEfWWFkmBQ9ysFx8DOaYatvxgdqjz0UIYZeigsL7OpXSZQUZdGNbEwfuahuDPsAml7rBLoSbSn5F&#10;USINlhwaCqxpXVB2O96Ngr8Ou9V3vGl3t+v6cTlN9+ddTEp9DvvVDISn3r/FL/dWK0i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5366wwAAAN0AAAAP&#10;AAAAAAAAAAAAAAAAAKoCAABkcnMvZG93bnJldi54bWxQSwUGAAAAAAQABAD6AAAAmgMAAAAA&#10;">
                  <v:rect id="Rectangle 8047" o:spid="_x0000_s2286" style="position:absolute;left:4685;top:5304;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m1CcYA&#10;AADdAAAADwAAAGRycy9kb3ducmV2LnhtbESPQWvCQBSE7wX/w/KE3prdthqa6CpSEITaQ7Xg9ZF9&#10;JqHZtzG7JvHfd4VCj8PMfMMs16NtRE+drx1reE4UCOLCmZpLDd/H7dMbCB+QDTaOScONPKxXk4cl&#10;5sYN/EX9IZQiQtjnqKEKoc2l9EVFFn3iWuLonV1nMUTZldJ0OES4beSLUqm0WHNcqLCl94qKn8PV&#10;asB0Zi6f59f98eOaYlaOajs/Ka0fp+NmASLQGP7Df+2d0ZDOZx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m1CcYAAADdAAAADwAAAAAAAAAAAAAAAACYAgAAZHJz&#10;L2Rvd25yZXYueG1sUEsFBgAAAAAEAAQA9QAAAIsDAAAAAA==&#10;" stroked="f">
                    <v:textbox>
                      <w:txbxContent>
                        <w:p w14:paraId="16F99494" w14:textId="77777777" w:rsidR="009502FA" w:rsidRPr="002F612C" w:rsidRDefault="009502FA" w:rsidP="00A07C24">
                          <w:pPr>
                            <w:rPr>
                              <w:rFonts w:cs="Arial"/>
                              <w:b/>
                              <w:sz w:val="24"/>
                              <w:szCs w:val="24"/>
                              <w:lang w:val="de-DE"/>
                            </w:rPr>
                          </w:pPr>
                          <w:r>
                            <w:rPr>
                              <w:rFonts w:cs="Arial"/>
                              <w:b/>
                              <w:sz w:val="24"/>
                              <w:szCs w:val="24"/>
                              <w:lang w:val="de-DE"/>
                            </w:rPr>
                            <w:t>0..1</w:t>
                          </w:r>
                        </w:p>
                      </w:txbxContent>
                    </v:textbox>
                  </v:rect>
                  <v:rect id="Rectangle 8048" o:spid="_x0000_s2287" style="position:absolute;left:5251;top:4974;width:284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yt8UA&#10;AADdAAAADwAAAGRycy9kb3ducmV2LnhtbESPwUrDQBCG70LfYZmCF2k3EdtK7LaIIoonE0vPQ3ZM&#10;gtnZsLu227d3DoLH4Z//m2+2++xGdaIQB88GymUBirj1duDOwOHzZXEPKiZki6NnMnChCPvd7GqL&#10;lfVnrunUpE4JhGOFBvqUpkrr2PbkMC79RCzZlw8Ok4yh0zbgWeBu1LdFsdYOB5YLPU701FP73fw4&#10;0ShzfWxeby7+3T/XQ2nD3UfeGHM9z48PoBLl9L/8136zBtarlfjLN4IA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LK3xQAAAN0AAAAPAAAAAAAAAAAAAAAAAJgCAABkcnMv&#10;ZG93bnJldi54bWxQSwUGAAAAAAQABAD1AAAAigMAAAAA&#10;" filled="f" fillcolor="#8db3e2" strokeweight="2pt">
                    <v:textbox>
                      <w:txbxContent>
                        <w:p w14:paraId="16F99495" w14:textId="77777777" w:rsidR="009502FA" w:rsidRPr="00C469F9"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PersonNameText</w:t>
                          </w:r>
                          <w:proofErr w:type="spellEnd"/>
                        </w:p>
                      </w:txbxContent>
                    </v:textbox>
                  </v:rect>
                  <v:shape id="AutoShape 8049" o:spid="_x0000_s2288" type="#_x0000_t32" style="position:absolute;left:4610;top:526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6EcscAAADdAAAADwAAAGRycy9kb3ducmV2LnhtbESP3WrCQBSE7wu+w3KE3tWNxdiauglS&#10;kBbBij/o7SF7mgSzZ0N2m8S37xaEXg4z8w2zzAZTi45aV1lWMJ1EIIhzqysuFJyO66dXEM4ja6wt&#10;k4IbOcjS0cMSE2173lN38IUIEHYJKii9bxIpXV6SQTexDXHwvm1r0AfZFlK32Ae4qeVzFM2lwYrD&#10;QokNvZeUXw8/RkG3O3+9rJvuY+eL82y/mS0uaLZKPY6H1RsIT4P/D9/bn1rBPI6n8PcmPAG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HoRyxwAAAN0AAAAPAAAAAAAA&#10;AAAAAAAAAKECAABkcnMvZG93bnJldi54bWxQSwUGAAAAAAQABAD5AAAAlQMAAAAA&#10;" strokeweight="2pt"/>
                  <v:group id="Group 7446" o:spid="_x0000_s2289" style="position:absolute;left:9516;top:6855;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bfjcYAAADdAAAADwAAAGRycy9kb3ducmV2LnhtbESPT4vCMBTE78J+h/AE&#10;b5pWqUg1isgqHmTBP7Ds7dE822LzUprY1m+/WVjwOMzMb5jVpjeVaKlxpWUF8SQCQZxZXXKu4Hbd&#10;jxcgnEfWWFkmBS9ysFl/DFaYatvxmdqLz0WAsEtRQeF9nUrpsoIMuomtiYN3t41BH2STS91gF+Cm&#10;ktMomkuDJYeFAmvaFZQ9Lk+j4NBht53Fn+3pcd+9fq7J1/cpJqVGw367BOGp9+/wf/uoFcyTZAp/&#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1t+NxgAAAN0A&#10;AAAPAAAAAAAAAAAAAAAAAKoCAABkcnMvZG93bnJldi54bWxQSwUGAAAAAAQABAD6AAAAnQMAAAAA&#10;">
                    <v:rect id="Rectangle 7447" o:spid="_x0000_s229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EVcUA&#10;AADdAAAADwAAAGRycy9kb3ducmV2LnhtbESP3WoCMRSE7wt9h3AK3tVsLauyGkUKpYII9e/+sDnu&#10;Lt2crElW0z69KRR6OczMN8x8GU0rruR8Y1nByzADQVxa3XCl4Hh4f56C8AFZY2uZFHyTh+Xi8WGO&#10;hbY33tF1HyqRIOwLVFCH0BVS+rImg35oO+Lkna0zGJJ0ldQObwluWjnKsrE02HBaqLGjt5rKr31v&#10;FHTbvP+YXDbu5zTtP0vcRBtGUanBU1zNQASK4T/8115rBeM8f4Xf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1IRVxQAAAN0AAAAPAAAAAAAAAAAAAAAAAJgCAABkcnMv&#10;ZG93bnJldi54bWxQSwUGAAAAAAQABAD1AAAAigMAAAAA&#10;" strokeweight="2pt"/>
                    <v:shape id="AutoShape 7448" o:spid="_x0000_s229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SKicMAAADdAAAADwAAAGRycy9kb3ducmV2LnhtbESPT4vCMBTE74LfITxhbzZV6h+6RhFh&#10;wWtVPD+aZ1u2ealNarPffrOw4HGYmd8wu0MwrXhR7xrLChZJCoK4tLrhSsHt+jXfgnAeWWNrmRT8&#10;kIPDfjrZYa7tyAW9Lr4SEcIuRwW1910upStrMugS2xFH72F7gz7KvpK6xzHCTSuXabqWBhuOCzV2&#10;dKqp/L4MRkFRPKv74MJ43D7CJrvpzKTDWamPWTh+gvAU/Dv83z5rBevVKoO/N/EJyP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EionDAAAA3QAAAA8AAAAAAAAAAAAA&#10;AAAAoQIAAGRycy9kb3ducmV2LnhtbFBLBQYAAAAABAAEAPkAAACRAwAAAAA=&#10;" strokeweight="1.25pt"/>
                    <v:shape id="AutoShape 7449" o:spid="_x0000_s229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LxnMgAAADdAAAADwAAAGRycy9kb3ducmV2LnhtbESPzWvCQBTE70L/h+UVvOnGQoJEV5F+&#10;QA+2ED8O3p7ZZxLMvg3ZNUn713cLgsdhZn7DLNeDqUVHrassK5hNIxDEudUVFwoO+4/JHITzyBpr&#10;y6TghxysV0+jJaba9pxRt/OFCBB2KSoovW9SKV1ekkE3tQ1x8C62NeiDbAupW+wD3NTyJYoSabDi&#10;sFBiQ68l5dfdzSiIb/35lMw423y9vx2z3y7/vh63So2fh80ChKfBP8L39qdWkMRxDP9vwhO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PLxnMgAAADdAAAADwAAAAAA&#10;AAAAAAAAAAChAgAAZHJzL2Rvd25yZXYueG1sUEsFBgAAAAAEAAQA+QAAAJYDAAAAAA==&#10;" strokeweight="1.25pt"/>
                  </v:group>
                  <v:group id="Group 7450" o:spid="_x0000_s2293" style="position:absolute;left:9096;top:7713;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7dmOxgAAAN0A&#10;AAAPAAAAAAAAAAAAAAAAAKoCAABkcnMvZG93bnJldi54bWxQSwUGAAAAAAQABAD6AAAAnQMAAAAA&#10;">
                    <v:rect id="Rectangle 7451" o:spid="_x0000_s229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VsUA&#10;AADdAAAADwAAAGRycy9kb3ducmV2LnhtbESPUWvCMBSF3wf+h3CFvc1UoVqqUWQwNpDBdPP90lzb&#10;YnPTJalm+/XLQPDxcM75Dme1iaYTF3K+taxgOslAEFdWt1wr+Pp8eSpA+ICssbNMCn7Iw2Y9elhh&#10;qe2V93Q5hFokCPsSFTQh9KWUvmrIoJ/Ynjh5J+sMhiRdLbXDa4KbTs6ybC4NtpwWGuzpuaHqfBiM&#10;gv49H14X3zv3eyyGjwp30YZZVOpxHLdLEIFiuIdv7TetYJ7nC/h/k5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74JWxQAAAN0AAAAPAAAAAAAAAAAAAAAAAJgCAABkcnMv&#10;ZG93bnJldi54bWxQSwUGAAAAAAQABAD1AAAAigMAAAAA&#10;" strokeweight="2pt"/>
                    <v:shape id="AutoShape 7452" o:spid="_x0000_s229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mAjL4AAADdAAAADwAAAGRycy9kb3ducmV2LnhtbERPy4rCMBTdC/5DuAPubDrii2oUEQS3&#10;VXF9aa5tmeam06Q2/r1ZCC4P573dB9OIJ3WutqzgN0lBEBdW11wquF1P0zUI55E1NpZJwYsc7Hfj&#10;0RYzbQfO6XnxpYgh7DJUUHnfZlK6oiKDLrEtceQetjPoI+xKqTscYrhp5CxNl9JgzbGhwpaOFRV/&#10;l94oyPP/8t67MBzWj7Ca3/TcpP1ZqclPOGxAeAr+K/64z1rBcrGIc+Ob+ATk7g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YiYCMvgAAAN0AAAAPAAAAAAAAAAAAAAAAAKEC&#10;AABkcnMvZG93bnJldi54bWxQSwUGAAAAAAQABAD5AAAAjAMAAAAA&#10;" strokeweight="1.25pt"/>
                    <v:shape id="AutoShape 7453" o:spid="_x0000_s229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mcgAAADdAAAADwAAAGRycy9kb3ducmV2LnhtbESPQWvCQBSE7wX/w/IK3urGQkIbXUWs&#10;ggdbiNWDt2f2NQlm34bsmsT++m6h0OMwM98w8+VgatFR6yrLCqaTCARxbnXFhYLj5/bpBYTzyBpr&#10;y6TgTg6Wi9HDHFNte86oO/hCBAi7FBWU3jeplC4vyaCb2IY4eF+2NeiDbAupW+wD3NTyOYoSabDi&#10;sFBiQ+uS8uvhZhTEt/5yTqacrd43b6fsu8s/rqe9UuPHYTUD4Wnw/+G/9k4rSOL4FX7fhCcgF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7mcgAAADdAAAADwAAAAAA&#10;AAAAAAAAAAChAgAAZHJzL2Rvd25yZXYueG1sUEsFBgAAAAAEAAQA+QAAAJYDAAAAAA==&#10;" strokeweight="1.25pt"/>
                  </v:group>
                  <v:group id="Group 7454" o:spid="_x0000_s2297" style="position:absolute;left:9653;top:8605;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SQu3MQAAADdAAAA&#10;DwAAAAAAAAAAAAAAAACqAgAAZHJzL2Rvd25yZXYueG1sUEsFBgAAAAAEAAQA+gAAAJsDAAAAAA==&#10;">
                    <v:rect id="Rectangle 7455" o:spid="_x0000_s229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Z1BMUA&#10;AADdAAAADwAAAGRycy9kb3ducmV2LnhtbESPQWsCMRSE7wX/Q3hCbzWr4Fa2RhGhKIhg1d4fm9fd&#10;pZuXbZLV1F9vCgWPw8x8w8yX0bTiQs43lhWMRxkI4tLqhisF59P7ywyED8gaW8uk4Jc8LBeDpzkW&#10;2l75gy7HUIkEYV+ggjqErpDSlzUZ9CPbESfvyzqDIUlXSe3wmuCmlZMsy6XBhtNCjR2tayq/j71R&#10;0O2n/eb1Z+dun7P+UOIu2jCJSj0P4+oNRKAYHuH/9lYryKf5GP7ep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JnUExQAAAN0AAAAPAAAAAAAAAAAAAAAAAJgCAABkcnMv&#10;ZG93bnJldi54bWxQSwUGAAAAAAQABAD1AAAAigMAAAAA&#10;" strokeweight="2pt"/>
                    <v:shape id="AutoShape 7456" o:spid="_x0000_s229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1928EAAADdAAAADwAAAGRycy9kb3ducmV2LnhtbESPQYvCMBSE78L+h/AWvGmqaFe6RhFB&#10;8FqVPT+aZ1u2ealNauO/N4LgcZiZb5j1NphG3KlztWUFs2kCgriwuuZSweV8mKxAOI+ssbFMCh7k&#10;YLv5Gq0x03bgnO4nX4oIYZehgsr7NpPSFRUZdFPbEkfvajuDPsqulLrDIcJNI+dJkkqDNceFClva&#10;V1T8n3qjIM9v5V/vwrBbXcPP4qIXJumPSo2/w+4XhKfgP+F3+6gVpMt0Dq838QnIz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DX3bwQAAAN0AAAAPAAAAAAAAAAAAAAAA&#10;AKECAABkcnMvZG93bnJldi54bWxQSwUGAAAAAAQABAD5AAAAjwMAAAAA&#10;" strokeweight="1.25pt"/>
                    <v:shape id="AutoShape 7457" o:spid="_x0000_s230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GzscAAADdAAAADwAAAGRycy9kb3ducmV2LnhtbESPQWvCQBSE74L/YXmF3nSjxVCiq4i2&#10;4MEKsfXQ2zP7mgSzb0N2TdL+ercgeBxm5htmsepNJVpqXGlZwWQcgSDOrC45V/D1+T56BeE8ssbK&#10;Min4JQer5XCwwETbjlNqjz4XAcIuQQWF93UipcsKMujGtiYO3o9tDPogm1zqBrsAN5WcRlEsDZYc&#10;FgqsaVNQdjlejYLZtTt/xxNO1x9v21P612aHy2mv1PNTv56D8NT7R/je3mkF8Sx+gf834QnI5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OwbOxwAAAN0AAAAPAAAAAAAA&#10;AAAAAAAAAKECAABkcnMvZG93bnJldi54bWxQSwUGAAAAAAQABAD5AAAAlQMAAAAA&#10;" strokeweight="1.25pt"/>
                  </v:group>
                  <v:rect id="Rectangle 7458" o:spid="_x0000_s2301" style="position:absolute;left:4646;top:879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1G98YA&#10;AADdAAAADwAAAGRycy9kb3ducmV2LnhtbESPzWrDMBCE74G8g9hAb4nUNBGNYzmUQKDQ9pAf6HWx&#10;NraptXItJXHfvioUchxm5hsm3wyuFVfqQ+PZwONMgSAuvW24MnA67qbPIEJEtth6JgM/FGBTjEc5&#10;ZtbfeE/XQ6xEgnDI0EAdY5dJGcqaHIaZ74iTd/a9w5hkX0nb4y3BXSvnSmnpsOG0UGNH25rKr8PF&#10;GUC9sN8f56f349tF46oa1G75qYx5mAwvaxCRhngP/7dfrQG91Av4e5Oe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1G98YAAADdAAAADwAAAAAAAAAAAAAAAACYAgAAZHJz&#10;L2Rvd25yZXYueG1sUEsFBgAAAAAEAAQA9QAAAIsDAAAAAA==&#10;" stroked="f">
                    <v:textbox>
                      <w:txbxContent>
                        <w:p w14:paraId="16F99496" w14:textId="77777777" w:rsidR="009502FA" w:rsidRPr="002F612C" w:rsidRDefault="009502FA" w:rsidP="00A07C24">
                          <w:pPr>
                            <w:rPr>
                              <w:rFonts w:cs="Arial"/>
                              <w:b/>
                              <w:sz w:val="24"/>
                              <w:szCs w:val="24"/>
                              <w:lang w:val="de-DE"/>
                            </w:rPr>
                          </w:pPr>
                          <w:r>
                            <w:rPr>
                              <w:rFonts w:cs="Arial"/>
                              <w:b/>
                              <w:sz w:val="24"/>
                              <w:szCs w:val="24"/>
                              <w:lang w:val="de-DE"/>
                            </w:rPr>
                            <w:t>0..*</w:t>
                          </w:r>
                        </w:p>
                      </w:txbxContent>
                    </v:textbox>
                  </v:rect>
                  <v:rect id="Rectangle 7459" o:spid="_x0000_s2302" style="position:absolute;left:5236;top:8450;width:440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vbksYA&#10;AADdAAAADwAAAGRycy9kb3ducmV2LnhtbESPwWrDMBBE74X+g9hCLyWRXRonOFFCSCgtPdVuyHmx&#10;traptTKSkih/XxUKOQ6z82ZntYlmEGdyvresIJ9mIIgbq3tuFRy+XicLED4gaxwsk4Iredis7+9W&#10;WGp74YrOdWhFgrAvUUEXwlhK6ZuODPqpHYmT922dwZCka6V2eElwM8jnLCukwZ5TQ4cj7TpqfuqT&#10;SW/ksTrWb09X+2H3VZ9r9/IZ50o9PsTtEkSgGG7H/+l3raCYFTP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vbksYAAADdAAAADwAAAAAAAAAAAAAAAACYAgAAZHJz&#10;L2Rvd25yZXYueG1sUEsFBgAAAAAEAAQA9QAAAIsDAAAAAA==&#10;" filled="f" fillcolor="#8db3e2" strokeweight="2pt">
                    <v:textbox>
                      <w:txbxContent>
                        <w:p w14:paraId="16F99497"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TelephoneCIUniversalCommunication</w:t>
                          </w:r>
                          <w:proofErr w:type="spellEnd"/>
                        </w:p>
                      </w:txbxContent>
                    </v:textbox>
                  </v:rect>
                  <v:rect id="Rectangle 7460" o:spid="_x0000_s2303" style="position:absolute;left:4670;top:6174;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N9G8UA&#10;AADdAAAADwAAAGRycy9kb3ducmV2LnhtbESPQWsCMRSE74X+h/AK3mrSWkNdNytFEITag1rw+tg8&#10;dxc3L9tN1O2/b4SCx2FmvmHyxeBacaE+NJ4NvIwVCOLS24YrA9/71fM7iBCRLbaeycAvBVgUjw85&#10;ZtZfeUuXXaxEgnDI0EAdY5dJGcqaHIax74iTd/S9w5hkX0nb4zXBXStfldLSYcNpocaOljWVp93Z&#10;GUD9Zn++jpPN/vOscVYNajU9KGNGT8PHHESkId7D/+21NaCnWsPtTXoC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A30bxQAAAN0AAAAPAAAAAAAAAAAAAAAAAJgCAABkcnMv&#10;ZG93bnJldi54bWxQSwUGAAAAAAQABAD1AAAAigMAAAAA&#10;" stroked="f">
                    <v:textbox>
                      <w:txbxContent>
                        <w:p w14:paraId="16F99498" w14:textId="77777777" w:rsidR="009502FA" w:rsidRPr="002F612C" w:rsidRDefault="009502FA" w:rsidP="00A07C24">
                          <w:pPr>
                            <w:rPr>
                              <w:rFonts w:cs="Arial"/>
                              <w:b/>
                              <w:sz w:val="24"/>
                              <w:szCs w:val="24"/>
                              <w:lang w:val="de-DE"/>
                            </w:rPr>
                          </w:pPr>
                          <w:r>
                            <w:rPr>
                              <w:rFonts w:cs="Arial"/>
                              <w:b/>
                              <w:sz w:val="24"/>
                              <w:szCs w:val="24"/>
                              <w:lang w:val="de-DE"/>
                            </w:rPr>
                            <w:t>0..1</w:t>
                          </w:r>
                        </w:p>
                      </w:txbxContent>
                    </v:textbox>
                  </v:rect>
                  <v:rect id="Rectangle 7461" o:spid="_x0000_s2304" style="position:absolute;left:5236;top:5844;width:186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gfsYA&#10;AADdAAAADwAAAGRycy9kb3ducmV2LnhtbESPwWrDMBBE74X+g9hAL6WRHVonuFFCSSgtPdVuyXmx&#10;traJtTKSkih/XwUCOQ6z82ZnuY5mEEdyvresIJ9mIIgbq3tuFfz+vD8tQPiArHGwTArO5GG9ur9b&#10;YqntiSs61qEVCcK+RAVdCGMppW86MuindiRO3p91BkOSrpXa4SnBzSBnWVZIgz2nhg5H2nTU7OuD&#10;SW/ksdrVH49n+2W3VZ9r9/wd50o9TOLbK4hAMdyOr+lPraB4KeZwWZMQ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XgfsYAAADdAAAADwAAAAAAAAAAAAAAAACYAgAAZHJz&#10;L2Rvd25yZXYueG1sUEsFBgAAAAAEAAQA9QAAAIsDAAAAAA==&#10;" filled="f" fillcolor="#8db3e2" strokeweight="2pt">
                    <v:textbox>
                      <w:txbxContent>
                        <w:p w14:paraId="16F99499" w14:textId="77777777" w:rsidR="009502FA" w:rsidRPr="00C4414E" w:rsidRDefault="009502FA" w:rsidP="00A07C24">
                          <w:pPr>
                            <w:rPr>
                              <w:szCs w:val="18"/>
                            </w:rPr>
                          </w:pPr>
                          <w:proofErr w:type="spellStart"/>
                          <w:proofErr w:type="gramStart"/>
                          <w:r>
                            <w:rPr>
                              <w:rFonts w:cs="Arial"/>
                              <w:bCs/>
                              <w:szCs w:val="20"/>
                            </w:rPr>
                            <w:t>asram:</w:t>
                          </w:r>
                          <w:proofErr w:type="gramEnd"/>
                          <w:r w:rsidRPr="00C4414E">
                            <w:rPr>
                              <w:rFonts w:cs="Arial"/>
                              <w:bCs/>
                              <w:szCs w:val="20"/>
                            </w:rPr>
                            <w:t>TitleText</w:t>
                          </w:r>
                          <w:proofErr w:type="spellEnd"/>
                        </w:p>
                      </w:txbxContent>
                    </v:textbox>
                  </v:rect>
                  <v:rect id="Rectangle 7462" o:spid="_x0000_s2305" style="position:absolute;left:4651;top:7913;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M8sMA&#10;AADdAAAADwAAAGRycy9kb3ducmV2LnhtbERPW2vCMBR+H+w/hDPwbSa7GGY1LWMgCM4H68DXQ3Ns&#10;i81J10St/355GPj48d2Xxeg6caEhtJ4NvEwVCOLK25ZrAz/71fMHiBCRLXaeycCNAhT548MSM+uv&#10;vKNLGWuRQjhkaKCJsc+kDFVDDsPU98SJO/rBYUxwqKUd8JrCXSdfldLSYcupocGevhqqTuXZGUD9&#10;bn+3x7fv/eascV6PajU7KGMmT+PnAkSkMd7F/+61NaBnOs1Nb9ITk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BM8sMAAADdAAAADwAAAAAAAAAAAAAAAACYAgAAZHJzL2Rv&#10;d25yZXYueG1sUEsFBgAAAAAEAAQA9QAAAIgDAAAAAA==&#10;" stroked="f">
                    <v:textbox>
                      <w:txbxContent>
                        <w:p w14:paraId="16F9949A" w14:textId="77777777" w:rsidR="009502FA" w:rsidRPr="002F612C" w:rsidRDefault="009502FA" w:rsidP="00A07C24">
                          <w:pPr>
                            <w:rPr>
                              <w:rFonts w:cs="Arial"/>
                              <w:b/>
                              <w:sz w:val="24"/>
                              <w:szCs w:val="24"/>
                              <w:lang w:val="de-DE"/>
                            </w:rPr>
                          </w:pPr>
                          <w:r>
                            <w:rPr>
                              <w:rFonts w:cs="Arial"/>
                              <w:b/>
                              <w:sz w:val="24"/>
                              <w:szCs w:val="24"/>
                              <w:lang w:val="de-DE"/>
                            </w:rPr>
                            <w:t>0..*</w:t>
                          </w:r>
                        </w:p>
                      </w:txbxContent>
                    </v:textbox>
                  </v:rect>
                  <v:rect id="Rectangle 7464" o:spid="_x0000_s2306" style="position:absolute;left:495;top:5518;width:346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cVzcUA&#10;AADdAAAADwAAAGRycy9kb3ducmV2LnhtbESPQWvCQBSE74X+h+UVvNVNhYYaXaVYhOChUBW8PrPP&#10;bDD7NmTXJObXu4VCj8PMfMMs14OtRUetrxwreJsmIIgLpysuFRwP29cPED4ga6wdk4I7eVivnp+W&#10;mGnX8w91+1CKCGGfoQITQpNJ6QtDFv3UNcTRu7jWYoiyLaVusY9wW8tZkqTSYsVxwWBDG0PFdX+z&#10;Cr5uJ7MdnfG7b6pGfUa3mc9ypSYvw+cCRKAh/If/2rlWkL6nc/h9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xXNxQAAAN0AAAAPAAAAAAAAAAAAAAAAAJgCAABkcnMv&#10;ZG93bnJldi54bWxQSwUGAAAAAAQABAD1AAAAigMAAAAA&#10;" fillcolor="#8db3e2" strokeweight="2pt">
                    <v:textbox>
                      <w:txbxContent>
                        <w:p w14:paraId="16F9949B" w14:textId="77777777" w:rsidR="009502FA" w:rsidRPr="00821F77" w:rsidRDefault="009502FA" w:rsidP="00A07C24">
                          <w:pPr>
                            <w:spacing w:line="240" w:lineRule="auto"/>
                            <w:rPr>
                              <w:b/>
                              <w:szCs w:val="18"/>
                            </w:rPr>
                          </w:pPr>
                          <w:proofErr w:type="spellStart"/>
                          <w:proofErr w:type="gramStart"/>
                          <w:r w:rsidRPr="00821F77">
                            <w:rPr>
                              <w:rFonts w:cs="Arial"/>
                              <w:b/>
                              <w:bCs/>
                              <w:szCs w:val="20"/>
                            </w:rPr>
                            <w:t>asram:</w:t>
                          </w:r>
                          <w:proofErr w:type="gramEnd"/>
                          <w:r w:rsidRPr="00821F77">
                            <w:rPr>
                              <w:rFonts w:cs="Arial"/>
                              <w:b/>
                              <w:bCs/>
                              <w:szCs w:val="20"/>
                            </w:rPr>
                            <w:t>DefinedCITradeContact</w:t>
                          </w:r>
                          <w:proofErr w:type="spellEnd"/>
                        </w:p>
                      </w:txbxContent>
                    </v:textbox>
                  </v:rect>
                  <v:shape id="AutoShape 7465" o:spid="_x0000_s2307" type="#_x0000_t32" style="position:absolute;left:4588;top:878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d9icMAAADdAAAADwAAAGRycy9kb3ducmV2LnhtbERPy4rCMBTdC/MP4Q6409TBx1iNIgMy&#10;g6BFR3R7aa5tsbkpTaz1781CcHk47/myNaVoqHaFZQWDfgSCOLW64EzB8X/d+wbhPLLG0jIpeJCD&#10;5eKjM8dY2zvvqTn4TIQQdjEqyL2vYildmpNB17cVceAutjboA6wzqWu8h3BTyq8oGkuDBYeGHCv6&#10;ySm9Hm5GQZOcdpN11fwmPjsN95vh9Ixmq1T3s13NQHhq/Vv8cv9pBePRJOwPb8IT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nfYnDAAAA3QAAAA8AAAAAAAAAAAAA&#10;AAAAoQIAAGRycy9kb3ducmV2LnhtbFBLBQYAAAAABAAEAPkAAACRAwAAAAA=&#10;" strokeweight="2pt"/>
                  <v:rect id="Rectangle 7466" o:spid="_x0000_s2308" style="position:absolute;left:4644;top:7049;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zssUA&#10;AADdAAAADwAAAGRycy9kb3ducmV2LnhtbESPQWvCQBSE70L/w/IK3nTXWlObuooIgqA9NBa8PrLP&#10;JDT7NmZXTf+9Kwgeh5n5hpktOluLC7W+cqxhNFQgiHNnKi40/O7XgykIH5AN1o5Jwz95WMxfejNM&#10;jbvyD12yUIgIYZ+ihjKEJpXS5yVZ9EPXEEfv6FqLIcq2kKbFa4TbWr4plUiLFceFEhtalZT/ZWer&#10;AZN3c/o+jnf77TnBz6JT68lBad1/7ZZfIAJ14Rl+tDdGQzL5GMH9TX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M3OyxQAAAN0AAAAPAAAAAAAAAAAAAAAAAJgCAABkcnMv&#10;ZG93bnJldi54bWxQSwUGAAAAAAQABAD1AAAAigMAAAAA&#10;" stroked="f">
                    <v:textbox>
                      <w:txbxContent>
                        <w:p w14:paraId="16F9949C" w14:textId="77777777" w:rsidR="009502FA" w:rsidRPr="002F612C" w:rsidRDefault="009502FA" w:rsidP="00A07C24">
                          <w:pPr>
                            <w:rPr>
                              <w:rFonts w:cs="Arial"/>
                              <w:b/>
                              <w:sz w:val="24"/>
                              <w:szCs w:val="24"/>
                              <w:lang w:val="de-DE"/>
                            </w:rPr>
                          </w:pPr>
                          <w:r>
                            <w:rPr>
                              <w:rFonts w:cs="Arial"/>
                              <w:b/>
                              <w:sz w:val="24"/>
                              <w:szCs w:val="24"/>
                              <w:lang w:val="de-DE"/>
                            </w:rPr>
                            <w:t>0..*</w:t>
                          </w:r>
                        </w:p>
                      </w:txbxContent>
                    </v:textbox>
                  </v:rect>
                  <v:rect id="Rectangle 7467" o:spid="_x0000_s2309" style="position:absolute;left:5230;top:6730;width:428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vVO8YA&#10;AADdAAAADwAAAGRycy9kb3ducmV2LnhtbESPQWsCMRCF7wX/Qxihl6LZFatlaxSxFEtP3bX0PGzG&#10;3cXNZElSjf++EYQeH2/e9+atNtH04kzOd5YV5NMMBHFtdceNgu/D++QFhA/IGnvLpOBKHjbr0cMK&#10;C20vXNK5Co1IEPYFKmhDGAopfd2SQT+1A3HyjtYZDEm6RmqHlwQ3vZxl2UIa7Dg1tDjQrqX6VP2a&#10;9EYey59q/3S1n/at7HLt5l9xqdTjOG5fQQSK4f/4nv7QChbPyxn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vVO8YAAADdAAAADwAAAAAAAAAAAAAAAACYAgAAZHJz&#10;L2Rvd25yZXYueG1sUEsFBgAAAAAEAAQA9QAAAIsDAAAAAA==&#10;" filled="f" fillcolor="#8db3e2" strokeweight="2pt">
                    <v:textbox>
                      <w:txbxContent>
                        <w:p w14:paraId="16F9949D"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EmailURICIUniversalCommunication</w:t>
                          </w:r>
                          <w:proofErr w:type="spellEnd"/>
                        </w:p>
                      </w:txbxContent>
                    </v:textbox>
                  </v:rect>
                  <v:rect id="Rectangle 7468" o:spid="_x0000_s2310" style="position:absolute;left:5236;top:7583;width:386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woMYA&#10;AADdAAAADwAAAGRycy9kb3ducmV2LnhtbESPQWsCMRCF7wX/Q5iCl6LZbauW1ShSEUtP3W3pediM&#10;u0s3kyWJGv99IxR6fLx535u32kTTizM531lWkE8zEMS11R03Cr4+95MXED4ga+wtk4IredisR3cr&#10;LLS9cEnnKjQiQdgXqKANYSik9HVLBv3UDsTJO1pnMCTpGqkdXhLc9PIxy+bSYMepocWBXluqf6qT&#10;SW/ksfyuDg9X+253ZZdr9/wRF0qN7+N2CSJQDP/Hf+k3rWA+WzzB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dwoMYAAADdAAAADwAAAAAAAAAAAAAAAACYAgAAZHJz&#10;L2Rvd25yZXYueG1sUEsFBgAAAAAEAAQA9QAAAIsDAAAAAA==&#10;" filled="f" fillcolor="#8db3e2" strokeweight="2pt">
                    <v:textbox>
                      <w:txbxContent>
                        <w:p w14:paraId="16F9949E"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FaxCIUniversalCommunication</w:t>
                          </w:r>
                          <w:proofErr w:type="spellEnd"/>
                        </w:p>
                      </w:txbxContent>
                    </v:textbox>
                  </v:rect>
                  <v:shape id="AutoShape 7469" o:spid="_x0000_s2311" type="#_x0000_t32" style="position:absolute;left:4575;top:4391;width:1;height:44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x7isYAAADdAAAADwAAAGRycy9kb3ducmV2LnhtbESPQWvCQBSE7wX/w/IKvTWbSjSauooU&#10;pFJQ0ZZ4fWRfk2D2bchuY/rvuwXB4zAz3zCL1WAa0VPnassKXqIYBHFhdc2lgq/PzfMMhPPIGhvL&#10;pOCXHKyWo4cFZtpe+Uj9yZciQNhlqKDyvs2kdEVFBl1kW+LgfdvOoA+yK6Xu8BrgppHjOJ5KgzWH&#10;hQpbequouJx+jIL+kO/TTdu/H3yZJ8ePZH5Gs1Pq6XFYv4LwNPh7+NbeagXTSZrA/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ce4rGAAAA3QAAAA8AAAAAAAAA&#10;AAAAAAAAoQIAAGRycy9kb3ducmV2LnhtbFBLBQYAAAAABAAEAPkAAACUAwAAAAA=&#10;" strokeweight="2pt"/>
                  <v:rect id="Rectangle 7470" o:spid="_x0000_s2312" style="position:absolute;left:4627;top:4493;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1scYA&#10;AADdAAAADwAAAGRycy9kb3ducmV2LnhtbESPT2vCQBTE7wW/w/IEb3VXbWIbXUUEQWg9+Ae8PrLP&#10;JJh9G7Orpt++Wyj0OMzMb5j5srO1eFDrK8caRkMFgjh3puJCw+m4eX0H4QOywdoxafgmD8tF72WO&#10;mXFP3tPjEAoRIewz1FCG0GRS+rwki37oGuLoXVxrMUTZFtK0+IxwW8uxUqm0WHFcKLGhdUn59XC3&#10;GjB9M7fdZfJ1/Lyn+FF0apOcldaDfreagQjUhf/wX3trNKTJNIHfN/EJ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h1scYAAADdAAAADwAAAAAAAAAAAAAAAACYAgAAZHJz&#10;L2Rvd25yZXYueG1sUEsFBgAAAAAEAAQA9QAAAIsDAAAAAA==&#10;" stroked="f">
                    <v:textbox>
                      <w:txbxContent>
                        <w:p w14:paraId="16F9949F" w14:textId="77777777" w:rsidR="009502FA" w:rsidRPr="002F612C" w:rsidRDefault="009502FA" w:rsidP="00A07C24">
                          <w:pPr>
                            <w:rPr>
                              <w:rFonts w:cs="Arial"/>
                              <w:b/>
                              <w:sz w:val="24"/>
                              <w:szCs w:val="24"/>
                              <w:lang w:val="de-DE"/>
                            </w:rPr>
                          </w:pPr>
                          <w:r>
                            <w:rPr>
                              <w:rFonts w:cs="Arial"/>
                              <w:b/>
                              <w:sz w:val="24"/>
                              <w:szCs w:val="24"/>
                              <w:lang w:val="de-DE"/>
                            </w:rPr>
                            <w:t>0..1</w:t>
                          </w:r>
                        </w:p>
                      </w:txbxContent>
                    </v:textbox>
                  </v:rect>
                  <v:rect id="Rectangle 7471" o:spid="_x0000_s2313" style="position:absolute;left:3972;top:568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Z7rcUA&#10;AADdAAAADwAAAGRycy9kb3ducmV2LnhtbESPQWsCMRSE70L/Q3iF3jRbwVW2RikFsSCCVXt/bF53&#10;l25etklWo7/eCAWPw8x8w8yX0bTiRM43lhW8jjIQxKXVDVcKjofVcAbCB2SNrWVScCEPy8XTYI6F&#10;tmf+otM+VCJB2BeooA6hK6T0ZU0G/ch2xMn7sc5gSNJVUjs8J7hp5TjLcmmw4bRQY0cfNZW/+94o&#10;6LaTfj3927jr96zflbiJNoyjUi/P8f0NRKAYHuH/9qdWkE+mOdzfpCc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nutxQAAAN0AAAAPAAAAAAAAAAAAAAAAAJgCAABkcnMv&#10;ZG93bnJldi54bWxQSwUGAAAAAAQABAD1AAAAigMAAAAA&#10;" strokeweight="2pt"/>
                  <v:shape id="AutoShape 7472" o:spid="_x0000_s2314" type="#_x0000_t32" style="position:absolute;left:3962;top:581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7l/ccAAADdAAAADwAAAGRycy9kb3ducmV2LnhtbESP3WrCQBSE7wu+w3IKvaubFjUas5FS&#10;kEqhBn/Q20P2mASzZ0N2G9O37xYKXg4z8w2TrgbTiJ46V1tW8DKOQBAXVtdcKjge1s9zEM4ja2ws&#10;k4IfcrDKRg8pJtreeEf93pciQNglqKDyvk2kdEVFBt3YtsTBu9jOoA+yK6Xu8BbgppGvUTSTBmsO&#10;CxW29F5Rcd1/GwV9ftrG67b/yH15muw+J4szmi+lnh6HtyUIT4O/h//bG61gNo1j+HsTnoDM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DuX9xwAAAN0AAAAPAAAAAAAA&#10;AAAAAAAAAKECAABkcnMvZG93bnJldi54bWxQSwUGAAAAAAQABAD5AAAAlQMAAAAA&#10;" strokeweight="2pt"/>
                  <v:rect id="Rectangle 7474" o:spid="_x0000_s2315" style="position:absolute;left:5215;top:4160;width:279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Pi0cUA&#10;AADdAAAADwAAAGRycy9kb3ducmV2LnhtbESPwUrDQBCG70LfYZmCF7GbiLYldluKIoonE6XnITsm&#10;odnZsLu227d3DoLH4Z//m282u+xGdaIQB88GykUBirj1duDOwNfny+0aVEzIFkfPZOBCEXbb2dUG&#10;K+vPXNOpSZ0SCMcKDfQpTZXWse3JYVz4iViybx8cJhlDp23As8DdqO+KYqkdDiwXepzoqaf22Pw4&#10;0ShzfWheby7+3T/XQ2nD/UdeGXM9z/tHUIly+l/+a79ZA8uHl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Y+LRxQAAAN0AAAAPAAAAAAAAAAAAAAAAAJgCAABkcnMv&#10;ZG93bnJldi54bWxQSwUGAAAAAAQABAD1AAAAigMAAAAA&#10;" filled="f" fillcolor="#8db3e2" strokeweight="2pt">
                    <v:textbox>
                      <w:txbxContent>
                        <w:p w14:paraId="16F994A0" w14:textId="77777777" w:rsidR="009502FA" w:rsidRPr="00821F77" w:rsidRDefault="009502FA" w:rsidP="00A07C24">
                          <w:pPr>
                            <w:spacing w:line="240" w:lineRule="auto"/>
                            <w:rPr>
                              <w:szCs w:val="18"/>
                            </w:rPr>
                          </w:pPr>
                          <w:proofErr w:type="spellStart"/>
                          <w:proofErr w:type="gramStart"/>
                          <w:r w:rsidRPr="009E3BD3">
                            <w:rPr>
                              <w:rFonts w:cs="Arial"/>
                              <w:bCs/>
                              <w:szCs w:val="20"/>
                            </w:rPr>
                            <w:t>asram:</w:t>
                          </w:r>
                          <w:proofErr w:type="gramEnd"/>
                          <w:r w:rsidRPr="009E3BD3">
                            <w:rPr>
                              <w:rFonts w:cs="Arial"/>
                              <w:bCs/>
                              <w:szCs w:val="20"/>
                            </w:rPr>
                            <w:t>DepartmentNameText</w:t>
                          </w:r>
                          <w:proofErr w:type="spellEnd"/>
                        </w:p>
                      </w:txbxContent>
                    </v:textbox>
                  </v:rect>
                  <v:shape id="AutoShape 7476" o:spid="_x0000_s2316" type="#_x0000_t32" style="position:absolute;left:4576;top:4391;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3UFMcAAADdAAAADwAAAGRycy9kb3ducmV2LnhtbESPQWvCQBSE74L/YXmF3nTTorFGVymF&#10;oBRq0BZ7fWSfSTD7NmTXJP333ULB4zAz3zDr7WBq0VHrKssKnqYRCOLc6ooLBV+f6eQFhPPIGmvL&#10;pOCHHGw349EaE217PlJ38oUIEHYJKii9bxIpXV6SQTe1DXHwLrY16INsC6lb7APc1PI5imJpsOKw&#10;UGJDbyXl19PNKOiy82GRNt0u88V5dnyfLb/RfCj1+DC8rkB4Gvw9/N/eawXxfLGE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3dQUxwAAAN0AAAAPAAAAAAAA&#10;AAAAAAAAAKECAABkcnMvZG93bnJldi54bWxQSwUGAAAAAAQABAD5AAAAlQMAAAAA&#10;" strokeweight="2pt"/>
                  <v:shape id="AutoShape 7477" o:spid="_x0000_s2317" type="#_x0000_t32" style="position:absolute;left:4176;top:5817;width:4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INrsIAAADdAAAADwAAAGRycy9kb3ducmV2LnhtbERPTYvCMBC9C/sfwix409RFXa1GkQXZ&#10;RdCiK3odmrEtNpPSxFr/vTkIHh/ve75sTSkaql1hWcGgH4EgTq0uOFNw/F/3JiCcR9ZYWiYFD3Kw&#10;XHx05hhre+c9NQefiRDCLkYFufdVLKVLczLo+rYiDtzF1gZ9gHUmdY33EG5K+RVFY2mw4NCQY0U/&#10;OaXXw80oaJLT7ntdNb+Jz07D/WY4PaPZKtX9bFczEJ5a/xa/3H9awXg0CfvDm/A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zINrsIAAADdAAAADwAAAAAAAAAAAAAA&#10;AAChAgAAZHJzL2Rvd25yZXYueG1sUEsFBgAAAAAEAAQA+QAAAJADAAAAAA==&#10;" strokeweight="2pt"/>
                  <v:shape id="AutoShape 7478" o:spid="_x0000_s2318" type="#_x0000_t32" style="position:absolute;left:4595;top:613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6oNcYAAADdAAAADwAAAGRycy9kb3ducmV2LnhtbESPW4vCMBSE3wX/QziCb5q6uF6qURZB&#10;XIRd8YK+HppjW2xOShNr/fdGWNjHYWa+YebLxhSipsrllhUM+hEI4sTqnFMFp+O6NwHhPLLGwjIp&#10;eJKD5aLdmmOs7YP3VB98KgKEXYwKMu/LWEqXZGTQ9W1JHLyrrQz6IKtU6gofAW4K+RFFI2kw57CQ&#10;YUmrjJLb4W4U1Lvz73hd1pudT8/D/XY4vaD5Uarbab5mIDw1/j/81/7WCkafkwG834QnIB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qDXGAAAA3QAAAA8AAAAAAAAA&#10;AAAAAAAAoQIAAGRycy9kb3ducmV2LnhtbFBLBQYAAAAABAAEAPkAAACUAwAAAAA=&#10;" strokeweight="2pt"/>
                  <v:shape id="AutoShape 7479" o:spid="_x0000_s2319" type="#_x0000_t32" style="position:absolute;left:4595;top:7052;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w2QsUAAADdAAAADwAAAGRycy9kb3ducmV2LnhtbESPQYvCMBSE74L/ITzBm6YrrrrVKCKI&#10;i7CKuuj10bxti81LaWKt/94ICx6HmfmGmS0aU4iaKpdbVvDRj0AQJ1bnnCr4Pa17ExDOI2ssLJOC&#10;BzlYzNutGcba3vlA9dGnIkDYxagg876MpXRJRgZd35bEwfuzlUEfZJVKXeE9wE0hB1E0kgZzDgsZ&#10;lrTKKLkeb0ZBvT/vxuuy3ux9eh4etsOvC5ofpbqdZjkF4anx7/B/+1srGH1OB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w2QsUAAADdAAAADwAAAAAAAAAA&#10;AAAAAAChAgAAZHJzL2Rvd25yZXYueG1sUEsFBgAAAAAEAAQA+QAAAJMDAAAAAA==&#10;" strokeweight="2pt"/>
                  <v:shape id="AutoShape 7480" o:spid="_x0000_s2320" type="#_x0000_t32" style="position:absolute;left:4595;top:7936;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T2cYAAADdAAAADwAAAGRycy9kb3ducmV2LnhtbESPQWvCQBSE74L/YXmCN91YrdroKkUQ&#10;paCiLfb6yD6TYPZtyK4x/nu3UPA4zMw3zHzZmELUVLncsoJBPwJBnFidc6rg53vdm4JwHlljYZkU&#10;PMjBctFuzTHW9s5Hqk8+FQHCLkYFmfdlLKVLMjLo+rYkDt7FVgZ9kFUqdYX3ADeFfIuisTSYc1jI&#10;sKRVRsn1dDMK6sN5P1mX9ebg0/Po+DX6+EWzU6rbaT5nIDw1/hX+b2+1gvH7dAh/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gk9nGAAAA3QAAAA8AAAAAAAAA&#10;AAAAAAAAoQIAAGRycy9kb3ducmV2LnhtbFBLBQYAAAAABAAEAPkAAACUAwAAAAA=&#10;" strokeweight="2pt"/>
                </v:group>
                <v:rect id="Rectangle 8025" o:spid="_x0000_s2321" style="position:absolute;top:17252;width:5007;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dYGMYA&#10;AADdAAAADwAAAGRycy9kb3ducmV2LnhtbESP3WrCQBSE7wu+w3IEb4puKq1IdBURiqEUxPhzfcge&#10;k2D2bMyuSfr23ULBy2FmvmGW695UoqXGlZYVvE0iEMSZ1SXnCk7Hz/EchPPIGivLpOCHHKxXg5cl&#10;xtp2fKA29bkIEHYxKii8r2MpXVaQQTexNXHwrrYx6INscqkb7ALcVHIaRTNpsOSwUGBN24KyW/ow&#10;Crps316O3zu5f70klu/JfZuev5QaDfvNAoSn3j/D/+1EK5h9zN/h70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dYGMYAAADdAAAADwAAAAAAAAAAAAAAAACYAgAAZHJz&#10;L2Rvd25yZXYueG1sUEsFBgAAAAAEAAQA9QAAAIsDAAAAAA==&#10;" filled="f" stroked="f">
                  <v:textbox>
                    <w:txbxContent>
                      <w:p w14:paraId="16F994A1" w14:textId="77777777" w:rsidR="009502FA" w:rsidRPr="002F612C" w:rsidRDefault="009502FA" w:rsidP="00A07C24">
                        <w:pPr>
                          <w:rPr>
                            <w:rFonts w:cs="Arial"/>
                            <w:b/>
                            <w:sz w:val="24"/>
                            <w:szCs w:val="24"/>
                            <w:lang w:val="de-DE"/>
                          </w:rPr>
                        </w:pPr>
                        <w:r>
                          <w:rPr>
                            <w:rFonts w:cs="Arial"/>
                            <w:b/>
                            <w:sz w:val="24"/>
                            <w:szCs w:val="24"/>
                            <w:lang w:val="de-DE"/>
                          </w:rPr>
                          <w:t>0..*</w:t>
                        </w:r>
                      </w:p>
                      <w:p w14:paraId="16F994A2" w14:textId="77777777" w:rsidR="009502FA" w:rsidRPr="002F612C" w:rsidRDefault="009502FA" w:rsidP="00A07C24">
                        <w:pPr>
                          <w:rPr>
                            <w:rFonts w:cs="Arial"/>
                            <w:b/>
                            <w:sz w:val="24"/>
                            <w:szCs w:val="24"/>
                            <w:lang w:val="de-DE"/>
                          </w:rPr>
                        </w:pPr>
                        <w:r>
                          <w:rPr>
                            <w:rFonts w:cs="Arial"/>
                            <w:b/>
                            <w:sz w:val="24"/>
                            <w:szCs w:val="24"/>
                            <w:lang w:val="de-DE"/>
                          </w:rPr>
                          <w:t xml:space="preserve">   0..*</w:t>
                        </w:r>
                      </w:p>
                      <w:p w14:paraId="16F994A3" w14:textId="77777777" w:rsidR="009502FA" w:rsidRPr="002F612C" w:rsidRDefault="009502FA" w:rsidP="00A07C24">
                        <w:pPr>
                          <w:rPr>
                            <w:rFonts w:cs="Arial"/>
                            <w:b/>
                            <w:sz w:val="24"/>
                            <w:szCs w:val="24"/>
                            <w:lang w:val="de-DE"/>
                          </w:rPr>
                        </w:pPr>
                      </w:p>
                    </w:txbxContent>
                  </v:textbox>
                </v:rect>
                <w10:anchorlock/>
              </v:group>
            </w:pict>
          </mc:Fallback>
        </mc:AlternateContent>
      </w:r>
    </w:p>
    <w:p w14:paraId="16F99135" w14:textId="77777777" w:rsidR="00A07C24" w:rsidRDefault="00A07C24" w:rsidP="00A07C24"/>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24"/>
      </w:tblGrid>
      <w:tr w:rsidR="00A07C24" w:rsidRPr="00AD4FE7" w14:paraId="16F99137" w14:textId="77777777" w:rsidTr="002A4792">
        <w:trPr>
          <w:cantSplit/>
          <w:trHeight w:val="329"/>
        </w:trPr>
        <w:tc>
          <w:tcPr>
            <w:tcW w:w="5000" w:type="pct"/>
            <w:shd w:val="clear" w:color="auto" w:fill="FFFFCC"/>
            <w:vAlign w:val="center"/>
          </w:tcPr>
          <w:p w14:paraId="16F99136" w14:textId="77777777" w:rsidR="00A07C24" w:rsidRPr="00A370B7" w:rsidRDefault="00A07C24" w:rsidP="002A4792">
            <w:pPr>
              <w:spacing w:line="240" w:lineRule="auto"/>
              <w:rPr>
                <w:rFonts w:eastAsia="Times New Roman"/>
                <w:b/>
                <w:bCs/>
                <w:color w:val="000000"/>
                <w:lang w:eastAsia="de-DE"/>
              </w:rPr>
            </w:pPr>
            <w:r w:rsidRPr="00A370B7">
              <w:rPr>
                <w:rFonts w:eastAsia="Times New Roman"/>
                <w:b/>
                <w:bCs/>
                <w:color w:val="000000"/>
                <w:lang w:eastAsia="de-DE"/>
              </w:rPr>
              <w:t>Explanation</w:t>
            </w:r>
          </w:p>
        </w:tc>
      </w:tr>
      <w:tr w:rsidR="00A07C24" w:rsidRPr="00AD4FE7" w14:paraId="16F99139" w14:textId="77777777" w:rsidTr="002A4792">
        <w:trPr>
          <w:cantSplit/>
          <w:trHeight w:val="317"/>
        </w:trPr>
        <w:tc>
          <w:tcPr>
            <w:tcW w:w="5000" w:type="pct"/>
            <w:vAlign w:val="center"/>
          </w:tcPr>
          <w:p w14:paraId="16F99138" w14:textId="77777777" w:rsidR="00A07C24" w:rsidRPr="00A370B7" w:rsidRDefault="00A07C24" w:rsidP="002A4792">
            <w:pPr>
              <w:spacing w:line="240" w:lineRule="auto"/>
            </w:pPr>
            <w:r w:rsidRPr="00A370B7">
              <w:rPr>
                <w:rFonts w:cs="Arial"/>
                <w:b/>
                <w:bCs/>
                <w:szCs w:val="20"/>
              </w:rPr>
              <w:t xml:space="preserve">“asram:DefinedCITradeContact” </w:t>
            </w:r>
            <w:r w:rsidRPr="00A370B7">
              <w:rPr>
                <w:rFonts w:cs="Arial"/>
                <w:bCs/>
                <w:szCs w:val="20"/>
              </w:rPr>
              <w:t>contains business contact da</w:t>
            </w:r>
            <w:r w:rsidR="002A4792">
              <w:rPr>
                <w:rFonts w:cs="Arial"/>
                <w:bCs/>
                <w:szCs w:val="20"/>
              </w:rPr>
              <w:t>ta of the invoicee</w:t>
            </w:r>
            <w:r>
              <w:rPr>
                <w:rFonts w:cs="Arial"/>
                <w:bCs/>
                <w:szCs w:val="20"/>
              </w:rPr>
              <w:t xml:space="preserve"> address</w:t>
            </w:r>
            <w:r w:rsidRPr="00A370B7">
              <w:rPr>
                <w:rFonts w:cs="Arial"/>
                <w:bCs/>
                <w:szCs w:val="20"/>
              </w:rPr>
              <w:t>.</w:t>
            </w:r>
          </w:p>
        </w:tc>
      </w:tr>
    </w:tbl>
    <w:p w14:paraId="16F9913A" w14:textId="77777777" w:rsidR="00A07C24" w:rsidRDefault="00A07C24" w:rsidP="00A07C24"/>
    <w:p w14:paraId="16F9913B" w14:textId="77777777" w:rsidR="00A07C24" w:rsidRDefault="00A07C24" w:rsidP="00A07C24"/>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07C24" w:rsidRPr="00AD4FE7" w14:paraId="16F99143" w14:textId="77777777" w:rsidTr="002A4792">
        <w:trPr>
          <w:cantSplit/>
          <w:trHeight w:val="329"/>
        </w:trPr>
        <w:tc>
          <w:tcPr>
            <w:tcW w:w="1056" w:type="pct"/>
            <w:shd w:val="clear" w:color="auto" w:fill="FFFFCC"/>
            <w:vAlign w:val="center"/>
          </w:tcPr>
          <w:p w14:paraId="16F9913C"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vAlign w:val="center"/>
          </w:tcPr>
          <w:p w14:paraId="16F9913D"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vAlign w:val="center"/>
          </w:tcPr>
          <w:p w14:paraId="16F9913E"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vAlign w:val="center"/>
          </w:tcPr>
          <w:p w14:paraId="16F9913F"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vAlign w:val="center"/>
          </w:tcPr>
          <w:p w14:paraId="16F99140"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vAlign w:val="center"/>
          </w:tcPr>
          <w:p w14:paraId="16F99141"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9142" w14:textId="77777777" w:rsidR="00A07C24" w:rsidRPr="00A370B7" w:rsidRDefault="00A07C24"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07C24" w:rsidRPr="00AD4FE7" w14:paraId="16F9914B" w14:textId="77777777" w:rsidTr="002A4792">
        <w:trPr>
          <w:cantSplit/>
          <w:trHeight w:val="317"/>
        </w:trPr>
        <w:tc>
          <w:tcPr>
            <w:tcW w:w="1056" w:type="pct"/>
            <w:shd w:val="clear" w:color="auto" w:fill="92D050"/>
            <w:vAlign w:val="center"/>
          </w:tcPr>
          <w:p w14:paraId="16F99144"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asram:DepartmentNameText</w:t>
            </w:r>
          </w:p>
        </w:tc>
        <w:tc>
          <w:tcPr>
            <w:tcW w:w="453" w:type="pct"/>
            <w:shd w:val="clear" w:color="auto" w:fill="92D050"/>
            <w:vAlign w:val="center"/>
          </w:tcPr>
          <w:p w14:paraId="16F99145"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9146"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9147"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9148" w14:textId="77777777" w:rsidR="00A07C24" w:rsidRPr="00A370B7" w:rsidRDefault="00A07C2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Incoming Goods Dep.</w:t>
            </w:r>
          </w:p>
        </w:tc>
        <w:tc>
          <w:tcPr>
            <w:tcW w:w="302" w:type="pct"/>
            <w:shd w:val="clear" w:color="auto" w:fill="92D050"/>
            <w:vAlign w:val="center"/>
          </w:tcPr>
          <w:p w14:paraId="16F99149"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914A" w14:textId="77777777" w:rsidR="00A07C24" w:rsidRPr="00A370B7" w:rsidRDefault="002A4792"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Invoicee</w:t>
            </w:r>
            <w:r w:rsidR="00A07C24">
              <w:rPr>
                <w:rFonts w:eastAsia="Times New Roman" w:cs="Arial"/>
                <w:color w:val="000000"/>
                <w:sz w:val="16"/>
                <w:szCs w:val="20"/>
                <w:lang w:eastAsia="de-DE"/>
              </w:rPr>
              <w:t xml:space="preserve"> department</w:t>
            </w:r>
          </w:p>
        </w:tc>
      </w:tr>
      <w:tr w:rsidR="00A07C24" w:rsidRPr="00AD4FE7" w14:paraId="16F99153" w14:textId="77777777" w:rsidTr="002A4792">
        <w:trPr>
          <w:cantSplit/>
          <w:trHeight w:val="317"/>
        </w:trPr>
        <w:tc>
          <w:tcPr>
            <w:tcW w:w="1056" w:type="pct"/>
            <w:shd w:val="clear" w:color="auto" w:fill="92D050"/>
            <w:vAlign w:val="center"/>
          </w:tcPr>
          <w:p w14:paraId="16F9914C" w14:textId="77777777" w:rsidR="00A07C24" w:rsidRPr="00A370B7" w:rsidRDefault="00A07C24" w:rsidP="002A4792">
            <w:pPr>
              <w:spacing w:line="240" w:lineRule="auto"/>
              <w:rPr>
                <w:rFonts w:cs="Arial"/>
                <w:bCs/>
                <w:sz w:val="16"/>
                <w:szCs w:val="20"/>
              </w:rPr>
            </w:pPr>
            <w:r w:rsidRPr="00A370B7">
              <w:rPr>
                <w:rFonts w:eastAsia="Times New Roman" w:cs="Arial"/>
                <w:bCs/>
                <w:color w:val="000000"/>
                <w:sz w:val="16"/>
                <w:szCs w:val="20"/>
                <w:lang w:eastAsia="de-DE"/>
              </w:rPr>
              <w:t>asram:PersonNameText</w:t>
            </w:r>
          </w:p>
        </w:tc>
        <w:tc>
          <w:tcPr>
            <w:tcW w:w="453" w:type="pct"/>
            <w:shd w:val="clear" w:color="auto" w:fill="92D050"/>
            <w:vAlign w:val="center"/>
          </w:tcPr>
          <w:p w14:paraId="16F9914D"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914E"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35</w:t>
            </w:r>
          </w:p>
        </w:tc>
        <w:tc>
          <w:tcPr>
            <w:tcW w:w="352" w:type="pct"/>
            <w:shd w:val="clear" w:color="auto" w:fill="92D050"/>
            <w:vAlign w:val="center"/>
          </w:tcPr>
          <w:p w14:paraId="16F9914F"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9150" w14:textId="77777777" w:rsidR="00A07C24" w:rsidRPr="00A370B7" w:rsidRDefault="00A07C24"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George Washington</w:t>
            </w:r>
          </w:p>
        </w:tc>
        <w:tc>
          <w:tcPr>
            <w:tcW w:w="302" w:type="pct"/>
            <w:shd w:val="clear" w:color="auto" w:fill="92D050"/>
            <w:vAlign w:val="center"/>
          </w:tcPr>
          <w:p w14:paraId="16F99151"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9152" w14:textId="77777777" w:rsidR="00A07C24" w:rsidRPr="00A370B7" w:rsidRDefault="002A4792"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 xml:space="preserve">Invoicee </w:t>
            </w:r>
            <w:r w:rsidR="00A07C24">
              <w:rPr>
                <w:rFonts w:eastAsia="Times New Roman" w:cs="Arial"/>
                <w:color w:val="000000"/>
                <w:sz w:val="16"/>
                <w:szCs w:val="20"/>
                <w:lang w:eastAsia="de-DE"/>
              </w:rPr>
              <w:t>contact name</w:t>
            </w:r>
            <w:r w:rsidR="00A07C24" w:rsidRPr="00A370B7">
              <w:rPr>
                <w:rFonts w:eastAsia="Times New Roman" w:cs="Arial"/>
                <w:color w:val="000000"/>
                <w:sz w:val="16"/>
                <w:szCs w:val="20"/>
                <w:lang w:eastAsia="de-DE"/>
              </w:rPr>
              <w:t xml:space="preserve"> </w:t>
            </w:r>
          </w:p>
        </w:tc>
      </w:tr>
      <w:tr w:rsidR="00A07C24" w:rsidRPr="00AD4FE7" w14:paraId="16F9915B" w14:textId="77777777" w:rsidTr="002A4792">
        <w:trPr>
          <w:cantSplit/>
          <w:trHeight w:val="317"/>
        </w:trPr>
        <w:tc>
          <w:tcPr>
            <w:tcW w:w="1056" w:type="pct"/>
            <w:shd w:val="clear" w:color="auto" w:fill="92D050"/>
            <w:vAlign w:val="center"/>
          </w:tcPr>
          <w:p w14:paraId="16F99154"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bCs/>
                <w:color w:val="000000"/>
                <w:sz w:val="16"/>
                <w:szCs w:val="20"/>
                <w:lang w:eastAsia="de-DE"/>
              </w:rPr>
              <w:t>asram:TitleText</w:t>
            </w:r>
          </w:p>
        </w:tc>
        <w:tc>
          <w:tcPr>
            <w:tcW w:w="453" w:type="pct"/>
            <w:shd w:val="clear" w:color="auto" w:fill="92D050"/>
            <w:vAlign w:val="center"/>
          </w:tcPr>
          <w:p w14:paraId="16F99155"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val="de-DE" w:eastAsia="de-DE"/>
              </w:rPr>
              <w:t>String</w:t>
            </w:r>
          </w:p>
        </w:tc>
        <w:tc>
          <w:tcPr>
            <w:tcW w:w="402" w:type="pct"/>
            <w:shd w:val="clear" w:color="auto" w:fill="92D050"/>
            <w:vAlign w:val="center"/>
          </w:tcPr>
          <w:p w14:paraId="16F99156"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15</w:t>
            </w:r>
          </w:p>
        </w:tc>
        <w:tc>
          <w:tcPr>
            <w:tcW w:w="352" w:type="pct"/>
            <w:shd w:val="clear" w:color="auto" w:fill="92D050"/>
            <w:vAlign w:val="center"/>
          </w:tcPr>
          <w:p w14:paraId="16F99157"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6</w:t>
            </w:r>
          </w:p>
        </w:tc>
        <w:tc>
          <w:tcPr>
            <w:tcW w:w="955" w:type="pct"/>
            <w:shd w:val="clear" w:color="auto" w:fill="92D050"/>
            <w:vAlign w:val="center"/>
          </w:tcPr>
          <w:p w14:paraId="16F99158"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Dr.</w:t>
            </w:r>
          </w:p>
        </w:tc>
        <w:tc>
          <w:tcPr>
            <w:tcW w:w="302" w:type="pct"/>
            <w:shd w:val="clear" w:color="auto" w:fill="92D050"/>
            <w:vAlign w:val="center"/>
          </w:tcPr>
          <w:p w14:paraId="16F99159"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915A" w14:textId="77777777" w:rsidR="00A07C24" w:rsidRPr="00A370B7" w:rsidRDefault="002A4792"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Invoicee</w:t>
            </w:r>
            <w:r w:rsidR="00A07C24">
              <w:rPr>
                <w:rFonts w:eastAsia="Times New Roman" w:cs="Arial"/>
                <w:color w:val="000000"/>
                <w:sz w:val="16"/>
                <w:szCs w:val="20"/>
                <w:lang w:eastAsia="de-DE"/>
              </w:rPr>
              <w:t xml:space="preserve"> contact title</w:t>
            </w:r>
          </w:p>
        </w:tc>
      </w:tr>
    </w:tbl>
    <w:p w14:paraId="16F9915C" w14:textId="77777777" w:rsidR="002A4792" w:rsidRDefault="002A4792" w:rsidP="00A07C24">
      <w:pPr>
        <w:spacing w:line="240" w:lineRule="auto"/>
      </w:pPr>
    </w:p>
    <w:p w14:paraId="16F9915D" w14:textId="77777777" w:rsidR="002A4792" w:rsidRDefault="002A4792">
      <w:pPr>
        <w:spacing w:line="240" w:lineRule="auto"/>
      </w:pPr>
      <w:r>
        <w:br w:type="page"/>
      </w:r>
    </w:p>
    <w:p w14:paraId="16F9915E" w14:textId="77777777" w:rsidR="00A07C24" w:rsidRDefault="00A07C24" w:rsidP="00A07C24">
      <w:pPr>
        <w:pStyle w:val="berschrift5"/>
        <w:rPr>
          <w:rFonts w:cs="Arial"/>
          <w:bCs/>
        </w:rPr>
      </w:pPr>
      <w:bookmarkStart w:id="112" w:name="_Toc347482236"/>
      <w:r w:rsidRPr="005971BD">
        <w:t>asram:</w:t>
      </w:r>
      <w:r w:rsidRPr="00D64925">
        <w:rPr>
          <w:rFonts w:cs="Arial"/>
          <w:bCs/>
        </w:rPr>
        <w:t xml:space="preserve"> </w:t>
      </w:r>
      <w:r w:rsidRPr="009E3BD3">
        <w:rPr>
          <w:rFonts w:cs="Arial"/>
          <w:bCs/>
        </w:rPr>
        <w:t>EmailURICIUniversalCommunication</w:t>
      </w:r>
      <w:bookmarkEnd w:id="112"/>
    </w:p>
    <w:p w14:paraId="16F9915F" w14:textId="77777777" w:rsidR="00A07C24" w:rsidRPr="00E23522" w:rsidRDefault="00A07C24" w:rsidP="00A07C24"/>
    <w:p w14:paraId="16F99160" w14:textId="77777777" w:rsidR="00A07C24" w:rsidRDefault="00A07C24" w:rsidP="00A07C24">
      <w:r>
        <w:rPr>
          <w:noProof/>
          <w:lang w:eastAsia="zh-TW"/>
        </w:rPr>
        <mc:AlternateContent>
          <mc:Choice Requires="wpg">
            <w:drawing>
              <wp:inline distT="0" distB="0" distL="0" distR="0" wp14:anchorId="16F9924E" wp14:editId="16F9924F">
                <wp:extent cx="5996940" cy="523875"/>
                <wp:effectExtent l="0" t="0" r="22860" b="9525"/>
                <wp:docPr id="6585" name="Gruppieren 6585"/>
                <wp:cNvGraphicFramePr/>
                <a:graphic xmlns:a="http://schemas.openxmlformats.org/drawingml/2006/main">
                  <a:graphicData uri="http://schemas.microsoft.com/office/word/2010/wordprocessingGroup">
                    <wpg:wgp>
                      <wpg:cNvGrpSpPr/>
                      <wpg:grpSpPr>
                        <a:xfrm>
                          <a:off x="0" y="0"/>
                          <a:ext cx="5996940" cy="523875"/>
                          <a:chOff x="0" y="0"/>
                          <a:chExt cx="5996940" cy="523875"/>
                        </a:xfrm>
                      </wpg:grpSpPr>
                      <wpg:grpSp>
                        <wpg:cNvPr id="6586" name="Group 4486"/>
                        <wpg:cNvGrpSpPr>
                          <a:grpSpLocks/>
                        </wpg:cNvGrpSpPr>
                        <wpg:grpSpPr bwMode="auto">
                          <a:xfrm>
                            <a:off x="365760" y="0"/>
                            <a:ext cx="5631180" cy="523875"/>
                            <a:chOff x="505" y="5408"/>
                            <a:chExt cx="8868" cy="825"/>
                          </a:xfrm>
                        </wpg:grpSpPr>
                        <wps:wsp>
                          <wps:cNvPr id="6587" name="Rectangle 4487"/>
                          <wps:cNvSpPr>
                            <a:spLocks noChangeArrowheads="1"/>
                          </wps:cNvSpPr>
                          <wps:spPr bwMode="auto">
                            <a:xfrm>
                              <a:off x="505" y="5408"/>
                              <a:ext cx="4684" cy="543"/>
                            </a:xfrm>
                            <a:prstGeom prst="rect">
                              <a:avLst/>
                            </a:prstGeom>
                            <a:solidFill>
                              <a:srgbClr val="8DB3E2"/>
                            </a:solidFill>
                            <a:ln w="25400">
                              <a:solidFill>
                                <a:srgbClr val="000000"/>
                              </a:solidFill>
                              <a:miter lim="800000"/>
                              <a:headEnd/>
                              <a:tailEnd/>
                            </a:ln>
                          </wps:spPr>
                          <wps:txbx>
                            <w:txbxContent>
                              <w:p w14:paraId="16F994A4" w14:textId="77777777" w:rsidR="009502FA" w:rsidRPr="00BF179C" w:rsidRDefault="009502FA" w:rsidP="00A07C24">
                                <w:pPr>
                                  <w:spacing w:line="240" w:lineRule="auto"/>
                                  <w:rPr>
                                    <w:b/>
                                    <w:szCs w:val="24"/>
                                  </w:rPr>
                                </w:pPr>
                                <w:proofErr w:type="spellStart"/>
                                <w:proofErr w:type="gramStart"/>
                                <w:r w:rsidRPr="00482F1A">
                                  <w:rPr>
                                    <w:rFonts w:cs="Arial"/>
                                    <w:b/>
                                    <w:bCs/>
                                    <w:szCs w:val="20"/>
                                  </w:rPr>
                                  <w:t>asram:</w:t>
                                </w:r>
                                <w:proofErr w:type="gramEnd"/>
                                <w:r w:rsidRPr="00482F1A">
                                  <w:rPr>
                                    <w:rFonts w:cs="Arial"/>
                                    <w:b/>
                                    <w:bCs/>
                                    <w:szCs w:val="20"/>
                                  </w:rPr>
                                  <w:t>EmailURICIUniversalCommunication</w:t>
                                </w:r>
                                <w:proofErr w:type="spellEnd"/>
                              </w:p>
                            </w:txbxContent>
                          </wps:txbx>
                          <wps:bodyPr rot="0" vert="horz" wrap="square" lIns="91440" tIns="45720" rIns="91440" bIns="45720" anchor="t" anchorCtr="0" upright="1">
                            <a:noAutofit/>
                          </wps:bodyPr>
                        </wps:wsp>
                        <wps:wsp>
                          <wps:cNvPr id="6588" name="AutoShape 4488"/>
                          <wps:cNvCnPr>
                            <a:cxnSpLocks noChangeShapeType="1"/>
                          </wps:cNvCnPr>
                          <wps:spPr bwMode="auto">
                            <a:xfrm>
                              <a:off x="5502" y="5707"/>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89" name="Rectangle 4489"/>
                          <wps:cNvSpPr>
                            <a:spLocks noChangeArrowheads="1"/>
                          </wps:cNvSpPr>
                          <wps:spPr bwMode="auto">
                            <a:xfrm>
                              <a:off x="5810" y="5771"/>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A5" w14:textId="77777777" w:rsidR="009502FA" w:rsidRPr="002F612C" w:rsidRDefault="009502FA" w:rsidP="00A07C24">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590" name="Rectangle 4490"/>
                          <wps:cNvSpPr>
                            <a:spLocks noChangeArrowheads="1"/>
                          </wps:cNvSpPr>
                          <wps:spPr bwMode="auto">
                            <a:xfrm>
                              <a:off x="6409" y="5408"/>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A6" w14:textId="77777777" w:rsidR="009502FA" w:rsidRPr="00482F1A" w:rsidRDefault="009502FA" w:rsidP="00A07C24">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6591" name="Rectangle 4491"/>
                          <wps:cNvSpPr>
                            <a:spLocks noChangeArrowheads="1"/>
                          </wps:cNvSpPr>
                          <wps:spPr bwMode="auto">
                            <a:xfrm>
                              <a:off x="5198" y="557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592" name="AutoShape 4492"/>
                          <wps:cNvCnPr>
                            <a:cxnSpLocks noChangeShapeType="1"/>
                          </wps:cNvCnPr>
                          <wps:spPr bwMode="auto">
                            <a:xfrm>
                              <a:off x="5188" y="570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593" name="Rectangle 4470"/>
                        <wps:cNvSpPr>
                          <a:spLocks noChangeArrowheads="1"/>
                        </wps:cNvSpPr>
                        <wps:spPr bwMode="auto">
                          <a:xfrm>
                            <a:off x="0" y="53340"/>
                            <a:ext cx="501015" cy="293370"/>
                          </a:xfrm>
                          <a:prstGeom prst="rect">
                            <a:avLst/>
                          </a:prstGeom>
                          <a:noFill/>
                          <a:ln>
                            <a:noFill/>
                          </a:ln>
                          <a:extLst/>
                        </wps:spPr>
                        <wps:txbx>
                          <w:txbxContent>
                            <w:p w14:paraId="16F994A7" w14:textId="77777777" w:rsidR="009502FA" w:rsidRPr="002F612C" w:rsidRDefault="009502FA" w:rsidP="00A07C2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585" o:spid="_x0000_s2322" style="width:472.2pt;height:41.25pt;mso-position-horizontal-relative:char;mso-position-vertical-relative:line" coordsize="59969,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">
                <v:group id="Group 4486" o:spid="_x0000_s2323" style="position:absolute;left:3657;width:56312;height:5238" coordorigin="505,5408" coordsize="8868,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31ycUAAADdAAAADwAAAGRycy9kb3ducmV2LnhtbESPQYvCMBSE7wv+h/CE&#10;va1pFYtUo4io7EGEVUG8PZpnW2xeShPb+u83C8Ieh5n5hlmselOJlhpXWlYQjyIQxJnVJecKLufd&#10;1wyE88gaK8uk4EUOVsvBxwJTbTv+ofbkcxEg7FJUUHhfp1K6rCCDbmRr4uDdbWPQB9nkUjfYBbip&#10;5DiKEmmw5LBQYE2bgrLH6WkU7Dvs1pN42x4e983rdp4er4eYlPoc9us5CE+9/w+/299aQTKdJf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N9cnFAAAA3QAA&#10;AA8AAAAAAAAAAAAAAAAAqgIAAGRycy9kb3ducmV2LnhtbFBLBQYAAAAABAAEAPoAAACcAwAAAAA=&#10;">
                  <v:rect id="Rectangle 4487" o:spid="_x0000_s2324" style="position:absolute;left:505;top:5408;width:468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C3sUA&#10;AADdAAAADwAAAGRycy9kb3ducmV2LnhtbESPQWvCQBSE74X+h+UVeqsbhaY2ukpJEYKHQlXw+pp9&#10;ZoPZtyG70eiv7wqCx2FmvmHmy8E24kSdrx0rGI8SEMSl0zVXCnbb1dsUhA/IGhvHpOBCHpaL56c5&#10;Ztqd+ZdOm1CJCGGfoQITQptJ6UtDFv3ItcTRO7jOYoiyq6Tu8BzhtpGTJEmlxZrjgsGWckPlcdNb&#10;Bd/93qyuzvj1D9VX/Ycu/5wUSr2+DF8zEIGG8Ajf24VWkL5PP+D2Jj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LexQAAAN0AAAAPAAAAAAAAAAAAAAAAAJgCAABkcnMv&#10;ZG93bnJldi54bWxQSwUGAAAAAAQABAD1AAAAigMAAAAA&#10;" fillcolor="#8db3e2" strokeweight="2pt">
                    <v:textbox>
                      <w:txbxContent>
                        <w:p w14:paraId="16F994A4" w14:textId="77777777" w:rsidR="009502FA" w:rsidRPr="00BF179C" w:rsidRDefault="009502FA" w:rsidP="00A07C24">
                          <w:pPr>
                            <w:spacing w:line="240" w:lineRule="auto"/>
                            <w:rPr>
                              <w:b/>
                              <w:szCs w:val="24"/>
                            </w:rPr>
                          </w:pPr>
                          <w:proofErr w:type="spellStart"/>
                          <w:proofErr w:type="gramStart"/>
                          <w:r w:rsidRPr="00482F1A">
                            <w:rPr>
                              <w:rFonts w:cs="Arial"/>
                              <w:b/>
                              <w:bCs/>
                              <w:szCs w:val="20"/>
                            </w:rPr>
                            <w:t>asram:</w:t>
                          </w:r>
                          <w:proofErr w:type="gramEnd"/>
                          <w:r w:rsidRPr="00482F1A">
                            <w:rPr>
                              <w:rFonts w:cs="Arial"/>
                              <w:b/>
                              <w:bCs/>
                              <w:szCs w:val="20"/>
                            </w:rPr>
                            <w:t>EmailURICIUniversalCommunication</w:t>
                          </w:r>
                          <w:proofErr w:type="spellEnd"/>
                        </w:p>
                      </w:txbxContent>
                    </v:textbox>
                  </v:rect>
                  <v:shape id="AutoShape 4488" o:spid="_x0000_s2325" type="#_x0000_t32" style="position:absolute;left:5502;top:5707;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QBqMIAAADdAAAADwAAAGRycy9kb3ducmV2LnhtbERPTYvCMBC9C/sfwix409RFXa1GkQXZ&#10;RdCiK3odmrEtNpPSxFr/vTkIHh/ve75sTSkaql1hWcGgH4EgTq0uOFNw/F/3JiCcR9ZYWiYFD3Kw&#10;XHx05hhre+c9NQefiRDCLkYFufdVLKVLczLo+rYiDtzF1gZ9gHUmdY33EG5K+RVFY2mw4NCQY0U/&#10;OaXXw80oaJLT7ntdNb+Jz07D/WY4PaPZKtX9bFczEJ5a/xa/3H9awXg0CXPDm/A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QBqMIAAADdAAAADwAAAAAAAAAAAAAA&#10;AAChAgAAZHJzL2Rvd25yZXYueG1sUEsFBgAAAAAEAAQA+QAAAJADAAAAAA==&#10;" strokeweight="2pt"/>
                  <v:rect id="Rectangle 4489" o:spid="_x0000_s2326" style="position:absolute;left:5810;top:5771;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Pk8UA&#10;AADdAAAADwAAAGRycy9kb3ducmV2LnhtbESPT4vCMBTE7wt+h/AEb2viqkWrURZBENY9+Ae8Pppn&#10;W2xeahO1++2NsOBxmJnfMPNlaytxp8aXjjUM+goEceZMybmG42H9OQHhA7LByjFp+CMPy0XnY46p&#10;cQ/e0X0fchEh7FPUUIRQp1L6rCCLvu9q4uidXWMxRNnk0jT4iHBbyS+lEmmx5LhQYE2rgrLL/mY1&#10;YDIy19/zcHv4uSU4zVu1Hp+U1r1u+z0DEagN7/B/e2M0JOPJFF5v4hO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kA+TxQAAAN0AAAAPAAAAAAAAAAAAAAAAAJgCAABkcnMv&#10;ZG93bnJldi54bWxQSwUGAAAAAAQABAD1AAAAigMAAAAA&#10;" stroked="f">
                    <v:textbox>
                      <w:txbxContent>
                        <w:p w14:paraId="16F994A5" w14:textId="77777777" w:rsidR="009502FA" w:rsidRPr="002F612C" w:rsidRDefault="009502FA" w:rsidP="00A07C24">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4490" o:spid="_x0000_s2327" style="position:absolute;left:6409;top:5408;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kILcUA&#10;AADdAAAADwAAAGRycy9kb3ducmV2LnhtbESPwU7DMAyG70i8Q2QkLmhLi2BjZdmEQAjEiXYTZ6vx&#10;2orGqZKwZW+PD0gcrd//58/rbXajOlKIg2cD5bwARdx6O3BnYL97nT2AignZ4uiZDJwpwnZzebHG&#10;yvoT13RsUqcEwrFCA31KU6V1bHtyGOd+Ipbs4IPDJGPotA14Ergb9W1RLLTDgeVCjxM999R+Nz9O&#10;NMpcfzVvN2f/4V/qobTh7jMvjbm+yk+PoBLl9L/81363Bhb3K/GXbwQB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QgtxQAAAN0AAAAPAAAAAAAAAAAAAAAAAJgCAABkcnMv&#10;ZG93bnJldi54bWxQSwUGAAAAAAQABAD1AAAAigMAAAAA&#10;" filled="f" fillcolor="#8db3e2" strokeweight="2pt">
                    <v:textbox>
                      <w:txbxContent>
                        <w:p w14:paraId="16F994A6" w14:textId="77777777" w:rsidR="009502FA" w:rsidRPr="00482F1A" w:rsidRDefault="009502FA" w:rsidP="00A07C24">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4491" o:spid="_x0000_s2328" style="position:absolute;left:5198;top:557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MFI8UA&#10;AADdAAAADwAAAGRycy9kb3ducmV2LnhtbESP3WoCMRSE7wu+QzhC72pWQaurUaQgFkRo/bk/bI67&#10;i5uTbZLVtE9vCoVeDjPzDbNYRdOIGzlfW1YwHGQgiAuray4VnI6blykIH5A1NpZJwTd5WC17TwvM&#10;tb3zJ90OoRQJwj5HBVUIbS6lLyoy6Ae2JU7exTqDIUlXSu3wnuCmkaMsm0iDNaeFClt6q6i4Hjqj&#10;oN2Pu+3r1879nKfdR4G7aMMoKvXcj+s5iEAx/If/2u9awWQ8G8Lvm/Q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8wUjxQAAAN0AAAAPAAAAAAAAAAAAAAAAAJgCAABkcnMv&#10;ZG93bnJldi54bWxQSwUGAAAAAAQABAD1AAAAigMAAAAA&#10;" strokeweight="2pt"/>
                  <v:shape id="AutoShape 4492" o:spid="_x0000_s2329" type="#_x0000_t32" style="position:absolute;left:5188;top:570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Wgn8UAAADdAAAADwAAAGRycy9kb3ducmV2LnhtbESP3YrCMBSE7wXfIRzBO00Vf7tGEUEU&#10;wRXdxb09NMe22JyUJtb69psFYS+HmfmGWawaU4iaKpdbVjDoRyCIE6tzThV8f217MxDOI2ssLJOC&#10;FzlYLdutBcbaPvlM9cWnIkDYxagg876MpXRJRgZd35bEwbvZyqAPskqlrvAZ4KaQwyiaSIM5h4UM&#10;S9pklNwvD6OgPl0/p9uy3p18eh2dD6P5D5qjUt1Os/4A4anx/+F3e68VTMbzIfy9C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Wgn8UAAADdAAAADwAAAAAAAAAA&#10;AAAAAAChAgAAZHJzL2Rvd25yZXYueG1sUEsFBgAAAAAEAAQA+QAAAJMDAAAAAA==&#10;" strokeweight="2pt"/>
                </v:group>
                <v:rect id="Rectangle 4470" o:spid="_x0000_s2330" style="position:absolute;top:53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dWsccA&#10;AADdAAAADwAAAGRycy9kb3ducmV2LnhtbESPQWvCQBSE74L/YXlCL1I3bVHa1FWKUBpEkCbq+ZF9&#10;JsHs25jdJvHfdwtCj8PMfMMs14OpRUetqywreJpFIIhzqysuFByyz8dXEM4ja6wtk4IbOVivxqMl&#10;xtr2/E1d6gsRIOxiVFB638RSurwkg25mG+LgnW1r0AfZFlK32Ae4qeVzFC2kwYrDQokNbUrKL+mP&#10;UdDn++6U7b7kfnpKLF+T6yY9bpV6mAwf7yA8Df4/fG8nWsFi/vYC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3VrHHAAAA3QAAAA8AAAAAAAAAAAAAAAAAmAIAAGRy&#10;cy9kb3ducmV2LnhtbFBLBQYAAAAABAAEAPUAAACMAwAAAAA=&#10;" filled="f" stroked="f">
                  <v:textbox>
                    <w:txbxContent>
                      <w:p w14:paraId="16F994A7" w14:textId="77777777" w:rsidR="009502FA" w:rsidRPr="002F612C" w:rsidRDefault="009502FA" w:rsidP="00A07C24">
                        <w:pPr>
                          <w:rPr>
                            <w:rFonts w:cs="Arial"/>
                            <w:b/>
                            <w:sz w:val="24"/>
                            <w:szCs w:val="24"/>
                            <w:lang w:val="de-DE"/>
                          </w:rPr>
                        </w:pPr>
                        <w:r>
                          <w:rPr>
                            <w:rFonts w:cs="Arial"/>
                            <w:b/>
                            <w:sz w:val="24"/>
                            <w:szCs w:val="24"/>
                            <w:lang w:val="de-DE"/>
                          </w:rPr>
                          <w:t>0..*</w:t>
                        </w:r>
                      </w:p>
                    </w:txbxContent>
                  </v:textbox>
                </v:rect>
                <w10:anchorlock/>
              </v:group>
            </w:pict>
          </mc:Fallback>
        </mc:AlternateContent>
      </w:r>
    </w:p>
    <w:tbl>
      <w:tblPr>
        <w:tblpPr w:leftFromText="180" w:rightFromText="180" w:vertAnchor="text" w:horzAnchor="margin" w:tblpY="6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A07C24" w:rsidRPr="00D03092" w14:paraId="16F99168" w14:textId="77777777" w:rsidTr="002A4792">
        <w:trPr>
          <w:cantSplit/>
          <w:trHeight w:val="330"/>
          <w:tblHeader/>
        </w:trPr>
        <w:tc>
          <w:tcPr>
            <w:tcW w:w="1050" w:type="pct"/>
            <w:shd w:val="clear" w:color="auto" w:fill="FFFFCC"/>
            <w:noWrap/>
            <w:vAlign w:val="center"/>
            <w:hideMark/>
          </w:tcPr>
          <w:p w14:paraId="16F99161"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9162"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9163"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9164"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val="de-DE" w:eastAsia="de-DE"/>
              </w:rPr>
              <w:t>Level</w:t>
            </w:r>
          </w:p>
        </w:tc>
        <w:tc>
          <w:tcPr>
            <w:tcW w:w="950" w:type="pct"/>
            <w:shd w:val="clear" w:color="auto" w:fill="FFFFCC"/>
            <w:noWrap/>
            <w:vAlign w:val="center"/>
            <w:hideMark/>
          </w:tcPr>
          <w:p w14:paraId="16F99165"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val="de-DE" w:eastAsia="de-DE"/>
              </w:rPr>
              <w:t>Example</w:t>
            </w:r>
          </w:p>
        </w:tc>
        <w:tc>
          <w:tcPr>
            <w:tcW w:w="300" w:type="pct"/>
            <w:shd w:val="clear" w:color="auto" w:fill="FFFFCC"/>
            <w:noWrap/>
            <w:vAlign w:val="center"/>
            <w:hideMark/>
          </w:tcPr>
          <w:p w14:paraId="16F99166"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M/C</w:t>
            </w:r>
          </w:p>
        </w:tc>
        <w:tc>
          <w:tcPr>
            <w:tcW w:w="1500" w:type="pct"/>
            <w:shd w:val="clear" w:color="auto" w:fill="FFFFCC"/>
            <w:vAlign w:val="center"/>
          </w:tcPr>
          <w:p w14:paraId="16F99167" w14:textId="77777777" w:rsidR="00A07C24" w:rsidRPr="00BC31F4" w:rsidRDefault="00A07C24" w:rsidP="002A4792">
            <w:pPr>
              <w:rPr>
                <w:rFonts w:eastAsia="Times New Roman"/>
                <w:b/>
                <w:bCs/>
                <w:color w:val="000000"/>
                <w:lang w:eastAsia="de-DE"/>
              </w:rPr>
            </w:pPr>
            <w:r w:rsidRPr="00BC31F4">
              <w:rPr>
                <w:rFonts w:eastAsia="Times New Roman"/>
                <w:b/>
                <w:bCs/>
                <w:color w:val="000000"/>
                <w:lang w:eastAsia="de-DE"/>
              </w:rPr>
              <w:t>Description</w:t>
            </w:r>
          </w:p>
        </w:tc>
      </w:tr>
      <w:tr w:rsidR="00A07C24" w:rsidRPr="00D03092" w14:paraId="16F99170" w14:textId="77777777" w:rsidTr="002A4792">
        <w:trPr>
          <w:cantSplit/>
          <w:trHeight w:val="315"/>
        </w:trPr>
        <w:tc>
          <w:tcPr>
            <w:tcW w:w="1050" w:type="pct"/>
            <w:shd w:val="clear" w:color="auto" w:fill="92D050"/>
            <w:noWrap/>
            <w:vAlign w:val="center"/>
            <w:hideMark/>
          </w:tcPr>
          <w:p w14:paraId="16F99169" w14:textId="77777777" w:rsidR="00A07C24" w:rsidRPr="00C4190F" w:rsidRDefault="00A07C24" w:rsidP="002A4792">
            <w:pPr>
              <w:jc w:val="center"/>
              <w:rPr>
                <w:rFonts w:eastAsia="Times New Roman" w:cs="Arial"/>
                <w:bCs/>
                <w:color w:val="000000"/>
                <w:sz w:val="16"/>
                <w:szCs w:val="20"/>
                <w:lang w:eastAsia="de-DE"/>
              </w:rPr>
            </w:pPr>
            <w:r w:rsidRPr="00BC31F4">
              <w:rPr>
                <w:rFonts w:eastAsia="Times New Roman" w:cs="Arial"/>
                <w:bCs/>
                <w:color w:val="000000"/>
                <w:sz w:val="16"/>
                <w:szCs w:val="20"/>
                <w:lang w:eastAsia="de-DE"/>
              </w:rPr>
              <w:t>asram:CompleteNumberText</w:t>
            </w:r>
          </w:p>
        </w:tc>
        <w:tc>
          <w:tcPr>
            <w:tcW w:w="450" w:type="pct"/>
            <w:shd w:val="clear" w:color="auto" w:fill="92D050"/>
            <w:vAlign w:val="center"/>
            <w:hideMark/>
          </w:tcPr>
          <w:p w14:paraId="16F9916A" w14:textId="77777777" w:rsidR="00A07C24" w:rsidRPr="00BC31F4" w:rsidRDefault="00A07C2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916B"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64</w:t>
            </w:r>
          </w:p>
        </w:tc>
        <w:tc>
          <w:tcPr>
            <w:tcW w:w="350" w:type="pct"/>
            <w:shd w:val="clear" w:color="auto" w:fill="92D050"/>
            <w:noWrap/>
            <w:vAlign w:val="center"/>
            <w:hideMark/>
          </w:tcPr>
          <w:p w14:paraId="16F9916C"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7</w:t>
            </w:r>
          </w:p>
        </w:tc>
        <w:tc>
          <w:tcPr>
            <w:tcW w:w="950" w:type="pct"/>
            <w:shd w:val="clear" w:color="auto" w:fill="92D050"/>
            <w:noWrap/>
            <w:vAlign w:val="center"/>
            <w:hideMark/>
          </w:tcPr>
          <w:p w14:paraId="16F9916D"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abc@abc.fr</w:t>
            </w:r>
          </w:p>
        </w:tc>
        <w:tc>
          <w:tcPr>
            <w:tcW w:w="300" w:type="pct"/>
            <w:shd w:val="clear" w:color="auto" w:fill="92D050"/>
            <w:noWrap/>
            <w:vAlign w:val="center"/>
            <w:hideMark/>
          </w:tcPr>
          <w:p w14:paraId="16F9916E"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C</w:t>
            </w:r>
          </w:p>
        </w:tc>
        <w:tc>
          <w:tcPr>
            <w:tcW w:w="1500" w:type="pct"/>
            <w:shd w:val="clear" w:color="auto" w:fill="92D050"/>
            <w:vAlign w:val="center"/>
          </w:tcPr>
          <w:p w14:paraId="16F9916F" w14:textId="77777777" w:rsidR="00A07C24" w:rsidRPr="00BC31F4" w:rsidRDefault="002A4792" w:rsidP="002A4792">
            <w:pPr>
              <w:rPr>
                <w:rFonts w:eastAsia="Times New Roman" w:cs="Arial"/>
                <w:color w:val="000000"/>
                <w:sz w:val="16"/>
                <w:szCs w:val="20"/>
                <w:lang w:eastAsia="de-DE"/>
              </w:rPr>
            </w:pPr>
            <w:r>
              <w:rPr>
                <w:rFonts w:eastAsia="Times New Roman" w:cs="Arial"/>
                <w:color w:val="000000"/>
                <w:sz w:val="16"/>
                <w:szCs w:val="20"/>
                <w:lang w:eastAsia="de-DE"/>
              </w:rPr>
              <w:t>Invoicee</w:t>
            </w:r>
            <w:r w:rsidR="00A07C24">
              <w:rPr>
                <w:rFonts w:eastAsia="Times New Roman" w:cs="Arial"/>
                <w:color w:val="000000"/>
                <w:sz w:val="16"/>
                <w:szCs w:val="20"/>
                <w:lang w:eastAsia="de-DE"/>
              </w:rPr>
              <w:t xml:space="preserve"> Contact E-Mail</w:t>
            </w:r>
          </w:p>
        </w:tc>
      </w:tr>
    </w:tbl>
    <w:p w14:paraId="16F99171" w14:textId="77777777" w:rsidR="00A07C24" w:rsidRDefault="00A07C24" w:rsidP="00A07C24"/>
    <w:p w14:paraId="16F99172" w14:textId="77777777" w:rsidR="00A07C24" w:rsidRDefault="00A07C24" w:rsidP="00A07C24">
      <w:pPr>
        <w:pStyle w:val="berschrift5"/>
      </w:pPr>
      <w:bookmarkStart w:id="113" w:name="_Toc347482237"/>
      <w:r w:rsidRPr="005971BD">
        <w:t>asram:FaxCIUniversalCommunication</w:t>
      </w:r>
      <w:bookmarkEnd w:id="113"/>
    </w:p>
    <w:p w14:paraId="16F99173" w14:textId="77777777" w:rsidR="00A07C24" w:rsidRPr="00E23522" w:rsidRDefault="00A07C24" w:rsidP="00A07C24"/>
    <w:p w14:paraId="16F99174" w14:textId="77777777" w:rsidR="00A07C24" w:rsidRDefault="00A07C24" w:rsidP="00A07C24">
      <w:r>
        <w:rPr>
          <w:noProof/>
          <w:lang w:eastAsia="zh-TW"/>
        </w:rPr>
        <mc:AlternateContent>
          <mc:Choice Requires="wpg">
            <w:drawing>
              <wp:inline distT="0" distB="0" distL="0" distR="0" wp14:anchorId="16F99250" wp14:editId="16F99251">
                <wp:extent cx="6050280" cy="523875"/>
                <wp:effectExtent l="0" t="0" r="26670" b="9525"/>
                <wp:docPr id="6594" name="Gruppieren 6594"/>
                <wp:cNvGraphicFramePr/>
                <a:graphic xmlns:a="http://schemas.openxmlformats.org/drawingml/2006/main">
                  <a:graphicData uri="http://schemas.microsoft.com/office/word/2010/wordprocessingGroup">
                    <wpg:wgp>
                      <wpg:cNvGrpSpPr/>
                      <wpg:grpSpPr>
                        <a:xfrm>
                          <a:off x="0" y="0"/>
                          <a:ext cx="6050280" cy="523875"/>
                          <a:chOff x="0" y="0"/>
                          <a:chExt cx="6050280" cy="523875"/>
                        </a:xfrm>
                      </wpg:grpSpPr>
                      <wpg:grpSp>
                        <wpg:cNvPr id="6595" name="Group 4493"/>
                        <wpg:cNvGrpSpPr>
                          <a:grpSpLocks/>
                        </wpg:cNvGrpSpPr>
                        <wpg:grpSpPr bwMode="auto">
                          <a:xfrm>
                            <a:off x="419100" y="0"/>
                            <a:ext cx="5631180" cy="523875"/>
                            <a:chOff x="505" y="5408"/>
                            <a:chExt cx="8868" cy="825"/>
                          </a:xfrm>
                        </wpg:grpSpPr>
                        <wps:wsp>
                          <wps:cNvPr id="6596" name="Rectangle 4494"/>
                          <wps:cNvSpPr>
                            <a:spLocks noChangeArrowheads="1"/>
                          </wps:cNvSpPr>
                          <wps:spPr bwMode="auto">
                            <a:xfrm>
                              <a:off x="505" y="5408"/>
                              <a:ext cx="4684" cy="543"/>
                            </a:xfrm>
                            <a:prstGeom prst="rect">
                              <a:avLst/>
                            </a:prstGeom>
                            <a:solidFill>
                              <a:srgbClr val="8DB3E2"/>
                            </a:solidFill>
                            <a:ln w="25400">
                              <a:solidFill>
                                <a:srgbClr val="000000"/>
                              </a:solidFill>
                              <a:miter lim="800000"/>
                              <a:headEnd/>
                              <a:tailEnd/>
                            </a:ln>
                          </wps:spPr>
                          <wps:txbx>
                            <w:txbxContent>
                              <w:p w14:paraId="16F994A8" w14:textId="77777777" w:rsidR="009502FA" w:rsidRPr="00482F1A" w:rsidRDefault="009502FA" w:rsidP="00A07C24">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FaxCIUniversalCommunication</w:t>
                                </w:r>
                                <w:proofErr w:type="spellEnd"/>
                              </w:p>
                            </w:txbxContent>
                          </wps:txbx>
                          <wps:bodyPr rot="0" vert="horz" wrap="square" lIns="91440" tIns="45720" rIns="91440" bIns="45720" anchor="t" anchorCtr="0" upright="1">
                            <a:noAutofit/>
                          </wps:bodyPr>
                        </wps:wsp>
                        <wps:wsp>
                          <wps:cNvPr id="6597" name="AutoShape 4495"/>
                          <wps:cNvCnPr>
                            <a:cxnSpLocks noChangeShapeType="1"/>
                          </wps:cNvCnPr>
                          <wps:spPr bwMode="auto">
                            <a:xfrm>
                              <a:off x="5502" y="5707"/>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98" name="Rectangle 4496"/>
                          <wps:cNvSpPr>
                            <a:spLocks noChangeArrowheads="1"/>
                          </wps:cNvSpPr>
                          <wps:spPr bwMode="auto">
                            <a:xfrm>
                              <a:off x="5810" y="5771"/>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A9" w14:textId="77777777" w:rsidR="009502FA" w:rsidRPr="002F612C" w:rsidRDefault="009502FA" w:rsidP="00A07C24">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599" name="Rectangle 4497"/>
                          <wps:cNvSpPr>
                            <a:spLocks noChangeArrowheads="1"/>
                          </wps:cNvSpPr>
                          <wps:spPr bwMode="auto">
                            <a:xfrm>
                              <a:off x="6409" y="5408"/>
                              <a:ext cx="296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AA" w14:textId="77777777" w:rsidR="009502FA" w:rsidRPr="00482F1A" w:rsidRDefault="009502FA" w:rsidP="00A07C24">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6600" name="Rectangle 4498"/>
                          <wps:cNvSpPr>
                            <a:spLocks noChangeArrowheads="1"/>
                          </wps:cNvSpPr>
                          <wps:spPr bwMode="auto">
                            <a:xfrm>
                              <a:off x="5198" y="557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601" name="AutoShape 4499"/>
                          <wps:cNvCnPr>
                            <a:cxnSpLocks noChangeShapeType="1"/>
                          </wps:cNvCnPr>
                          <wps:spPr bwMode="auto">
                            <a:xfrm>
                              <a:off x="5188" y="570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602" name="Rectangle 4470"/>
                        <wps:cNvSpPr>
                          <a:spLocks noChangeArrowheads="1"/>
                        </wps:cNvSpPr>
                        <wps:spPr bwMode="auto">
                          <a:xfrm>
                            <a:off x="0" y="53340"/>
                            <a:ext cx="501015" cy="293370"/>
                          </a:xfrm>
                          <a:prstGeom prst="rect">
                            <a:avLst/>
                          </a:prstGeom>
                          <a:noFill/>
                          <a:ln>
                            <a:noFill/>
                          </a:ln>
                          <a:extLst/>
                        </wps:spPr>
                        <wps:txbx>
                          <w:txbxContent>
                            <w:p w14:paraId="16F994AB" w14:textId="77777777" w:rsidR="009502FA" w:rsidRPr="002F612C" w:rsidRDefault="009502FA" w:rsidP="00A07C2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594" o:spid="_x0000_s2331" style="width:476.4pt;height:41.25pt;mso-position-horizontal-relative:char;mso-position-vertical-relative:line" coordsize="60502,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">
                <v:group id="Group 4493" o:spid="_x0000_s2332" style="position:absolute;left:4191;width:56311;height:5238" coordorigin="505,5408" coordsize="8868,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b9Y8YAAADdAAAADwAAAGRycy9kb3ducmV2LnhtbESPT2vCQBTE7wW/w/KE&#10;3uomSkSjq4jU0oMU/APi7ZF9JsHs25DdJvHbdwWhx2FmfsMs172pREuNKy0riEcRCOLM6pJzBefT&#10;7mMGwnlkjZVlUvAgB+vV4G2JqbYdH6g9+lwECLsUFRTe16mULivIoBvZmjh4N9sY9EE2udQNdgFu&#10;KjmOoqk0WHJYKLCmbUHZ/fhrFHx12G0m8We7v9+2j+sp+bnsY1LqfdhvFiA89f4//Gp/awXTZJ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hv1jxgAAAN0A&#10;AAAPAAAAAAAAAAAAAAAAAKoCAABkcnMvZG93bnJldi54bWxQSwUGAAAAAAQABAD6AAAAnQMAAAAA&#10;">
                  <v:rect id="Rectangle 4494" o:spid="_x0000_s2333" style="position:absolute;left:505;top:5408;width:468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3xmMUA&#10;AADdAAAADwAAAGRycy9kb3ducmV2LnhtbESPQWvCQBSE74X+h+UVvNVNhYYaXaVYhOChUBW8PrPP&#10;bDD7NmTXJObXu4VCj8PMfMMs14OtRUetrxwreJsmIIgLpysuFRwP29cPED4ga6wdk4I7eVivnp+W&#10;mGnX8w91+1CKCGGfoQITQpNJ6QtDFv3UNcTRu7jWYoiyLaVusY9wW8tZkqTSYsVxwWBDG0PFdX+z&#10;Cr5uJ7MdnfG7b6pGfUa3mc9ypSYvw+cCRKAh/If/2rlWkL7PU/h9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LfGYxQAAAN0AAAAPAAAAAAAAAAAAAAAAAJgCAABkcnMv&#10;ZG93bnJldi54bWxQSwUGAAAAAAQABAD1AAAAigMAAAAA&#10;" fillcolor="#8db3e2" strokeweight="2pt">
                    <v:textbox>
                      <w:txbxContent>
                        <w:p w14:paraId="16F994A8" w14:textId="77777777" w:rsidR="009502FA" w:rsidRPr="00482F1A" w:rsidRDefault="009502FA" w:rsidP="00A07C24">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FaxCIUniversalCommunication</w:t>
                          </w:r>
                          <w:proofErr w:type="spellEnd"/>
                        </w:p>
                      </w:txbxContent>
                    </v:textbox>
                  </v:rect>
                  <v:shape id="AutoShape 4495" o:spid="_x0000_s2334" type="#_x0000_t32" style="position:absolute;left:5502;top:5707;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IDB8cAAADdAAAADwAAAGRycy9kb3ducmV2LnhtbESPQWvCQBSE74L/YXmF3nTTorFGVymF&#10;oBRq0BZ7fWSfSTD7NmTXJP333ULB4zAz3zDr7WBq0VHrKssKnqYRCOLc6ooLBV+f6eQFhPPIGmvL&#10;pOCHHGw349EaE217PlJ38oUIEHYJKii9bxIpXV6SQTe1DXHwLrY16INsC6lb7APc1PI5imJpsOKw&#10;UGJDbyXl19PNKOiy82GRNt0u88V5dnyfLb/RfCj1+DC8rkB4Gvw9/N/eawXxfLmA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AgMHxwAAAN0AAAAPAAAAAAAA&#10;AAAAAAAAAKECAABkcnMvZG93bnJldi54bWxQSwUGAAAAAAQABAD5AAAAlQMAAAAA&#10;" strokeweight="2pt"/>
                  <v:rect id="Rectangle 4496" o:spid="_x0000_s2335" style="position:absolute;left:5810;top:5771;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81cEA&#10;AADdAAAADwAAAGRycy9kb3ducmV2LnhtbERPy4rCMBTdD/gP4QruxsRXGTtGEUEQ1MXUgdlemmtb&#10;prmpTdT692YhuDyc92LV2VrcqPWVYw2joQJBnDtTcaHh97T9/ALhA7LB2jFpeJCH1bL3scDUuDv/&#10;0C0LhYgh7FPUUIbQpFL6vCSLfuga4sidXWsxRNgW0rR4j+G2lmOlEmmx4thQYkObkvL/7Go1YDI1&#10;l+N5cjjtrwnOi05tZ39K60G/W3+DCNSFt/jl3hkNyWwe58Y38Qn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FPNXBAAAA3QAAAA8AAAAAAAAAAAAAAAAAmAIAAGRycy9kb3du&#10;cmV2LnhtbFBLBQYAAAAABAAEAPUAAACGAwAAAAA=&#10;" stroked="f">
                    <v:textbox>
                      <w:txbxContent>
                        <w:p w14:paraId="16F994A9" w14:textId="77777777" w:rsidR="009502FA" w:rsidRPr="002F612C" w:rsidRDefault="009502FA" w:rsidP="00A07C24">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4497" o:spid="_x0000_s2336" style="position:absolute;left:6409;top:5408;width:296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OhsMYA&#10;AADdAAAADwAAAGRycy9kb3ducmV2LnhtbESPQWsCMRCF7wX/QxihF6nZLa3VrVGkpVh66q7iedhM&#10;dxc3kyVJNf77RhB6fLx535u3XEfTixM531lWkE8zEMS11R03Cva7j4c5CB+QNfaWScGFPKxXo7sl&#10;FtqeuaRTFRqRIOwLVNCGMBRS+rolg35qB+Lk/VhnMCTpGqkdnhPc9PIxy2bSYMepocWB3lqqj9Wv&#10;SW/ksTxU28nFftn3ssu1e/qOL0rdj+PmFUSgGP6Pb+lPrWD2vFjA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OhsMYAAADdAAAADwAAAAAAAAAAAAAAAACYAgAAZHJz&#10;L2Rvd25yZXYueG1sUEsFBgAAAAAEAAQA9QAAAIsDAAAAAA==&#10;" filled="f" fillcolor="#8db3e2" strokeweight="2pt">
                    <v:textbox>
                      <w:txbxContent>
                        <w:p w14:paraId="16F994AA" w14:textId="77777777" w:rsidR="009502FA" w:rsidRPr="00482F1A" w:rsidRDefault="009502FA" w:rsidP="00A07C24">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4498" o:spid="_x0000_s2337" style="position:absolute;left:5198;top:557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UQ8IA&#10;AADdAAAADwAAAGRycy9kb3ducmV2LnhtbERPW2vCMBR+F/Yfwhn4pumEVelMyxiIAxHmZe+H5qwt&#10;a066JNXor18eBnv8+O7rKppeXMj5zrKCp3kGgri2uuNGwfm0ma1A+ICssbdMCm7koSofJmsstL3y&#10;gS7H0IgUwr5ABW0IQyGlr1sy6Od2IE7cl3UGQ4KukdrhNYWbXi6yLJcGO04NLQ701lL9fRyNgmH/&#10;PG6XPzt3/1yNHzXuog2LqNT0Mb6+gAgUw7/4z/2uFeR5lvan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kFRDwgAAAN0AAAAPAAAAAAAAAAAAAAAAAJgCAABkcnMvZG93&#10;bnJldi54bWxQSwUGAAAAAAQABAD1AAAAhwMAAAAA&#10;" strokeweight="2pt"/>
                  <v:shape id="AutoShape 4499" o:spid="_x0000_s2338" type="#_x0000_t32" style="position:absolute;left:5188;top:570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jKE8UAAADdAAAADwAAAGRycy9kb3ducmV2LnhtbESP3YrCMBSE74V9h3AE7zR1karVKMuC&#10;uAir+IPeHppjW2xOSpOt9e03guDlMDPfMPNla0rRUO0KywqGgwgEcWp1wZmC03HVn4BwHlljaZkU&#10;PMjBcvHRmWOi7Z331Bx8JgKEXYIKcu+rREqX5mTQDWxFHLyrrQ36IOtM6hrvAW5K+RlFsTRYcFjI&#10;saLvnNLb4c8oaHbn7XhVNeudz86j/WY0vaD5VarXbb9mIDy1/h1+tX+0gjiOhvB8E56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ojKE8UAAADdAAAADwAAAAAAAAAA&#10;AAAAAAChAgAAZHJzL2Rvd25yZXYueG1sUEsFBgAAAAAEAAQA+QAAAJMDAAAAAA==&#10;" strokeweight="2pt"/>
                </v:group>
                <v:rect id="Rectangle 4470" o:spid="_x0000_s2339" style="position:absolute;top:53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QH0cYA&#10;AADdAAAADwAAAGRycy9kb3ducmV2LnhtbESPT2vCQBTE7wW/w/IEL0U39RBKdBURxCCCNP45P7LP&#10;JJh9G7PbJH77bqHQ4zAzv2GW68HUoqPWVZYVfMwiEMS51RUXCi7n3fQThPPIGmvLpOBFDtar0dsS&#10;E217/qIu84UIEHYJKii9bxIpXV6SQTezDXHw7rY16INsC6lb7APc1HIeRbE0WHFYKLGhbUn5I/s2&#10;Cvr81N3Ox708vd9Sy8/0uc2uB6Um42GzAOFp8P/hv3aqFcRxNIf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QH0cYAAADdAAAADwAAAAAAAAAAAAAAAACYAgAAZHJz&#10;L2Rvd25yZXYueG1sUEsFBgAAAAAEAAQA9QAAAIsDAAAAAA==&#10;" filled="f" stroked="f">
                  <v:textbox>
                    <w:txbxContent>
                      <w:p w14:paraId="16F994AB" w14:textId="77777777" w:rsidR="009502FA" w:rsidRPr="002F612C" w:rsidRDefault="009502FA" w:rsidP="00A07C24">
                        <w:pPr>
                          <w:rPr>
                            <w:rFonts w:cs="Arial"/>
                            <w:b/>
                            <w:sz w:val="24"/>
                            <w:szCs w:val="24"/>
                            <w:lang w:val="de-DE"/>
                          </w:rPr>
                        </w:pPr>
                        <w:r>
                          <w:rPr>
                            <w:rFonts w:cs="Arial"/>
                            <w:b/>
                            <w:sz w:val="24"/>
                            <w:szCs w:val="24"/>
                            <w:lang w:val="de-DE"/>
                          </w:rPr>
                          <w:t>0..*</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A07C24" w:rsidRPr="00D03092" w14:paraId="16F9917C" w14:textId="77777777" w:rsidTr="002A4792">
        <w:trPr>
          <w:cantSplit/>
          <w:trHeight w:val="330"/>
          <w:tblHeader/>
        </w:trPr>
        <w:tc>
          <w:tcPr>
            <w:tcW w:w="1050" w:type="pct"/>
            <w:shd w:val="clear" w:color="auto" w:fill="FFFFCC"/>
            <w:noWrap/>
            <w:vAlign w:val="center"/>
            <w:hideMark/>
          </w:tcPr>
          <w:p w14:paraId="16F99175"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Name</w:t>
            </w:r>
          </w:p>
        </w:tc>
        <w:tc>
          <w:tcPr>
            <w:tcW w:w="450" w:type="pct"/>
            <w:shd w:val="clear" w:color="auto" w:fill="FFFFCC"/>
            <w:noWrap/>
            <w:vAlign w:val="center"/>
            <w:hideMark/>
          </w:tcPr>
          <w:p w14:paraId="16F99176"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Type</w:t>
            </w:r>
          </w:p>
        </w:tc>
        <w:tc>
          <w:tcPr>
            <w:tcW w:w="400" w:type="pct"/>
            <w:shd w:val="clear" w:color="auto" w:fill="FFFFCC"/>
            <w:noWrap/>
            <w:vAlign w:val="center"/>
            <w:hideMark/>
          </w:tcPr>
          <w:p w14:paraId="16F99177"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Length</w:t>
            </w:r>
          </w:p>
        </w:tc>
        <w:tc>
          <w:tcPr>
            <w:tcW w:w="350" w:type="pct"/>
            <w:shd w:val="clear" w:color="auto" w:fill="FFFFCC"/>
            <w:noWrap/>
            <w:vAlign w:val="center"/>
            <w:hideMark/>
          </w:tcPr>
          <w:p w14:paraId="16F99178"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val="de-DE" w:eastAsia="de-DE"/>
              </w:rPr>
              <w:t>Level</w:t>
            </w:r>
          </w:p>
        </w:tc>
        <w:tc>
          <w:tcPr>
            <w:tcW w:w="950" w:type="pct"/>
            <w:shd w:val="clear" w:color="auto" w:fill="FFFFCC"/>
            <w:noWrap/>
            <w:vAlign w:val="center"/>
            <w:hideMark/>
          </w:tcPr>
          <w:p w14:paraId="16F99179"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val="de-DE" w:eastAsia="de-DE"/>
              </w:rPr>
              <w:t>Example</w:t>
            </w:r>
          </w:p>
        </w:tc>
        <w:tc>
          <w:tcPr>
            <w:tcW w:w="300" w:type="pct"/>
            <w:shd w:val="clear" w:color="auto" w:fill="FFFFCC"/>
            <w:noWrap/>
            <w:vAlign w:val="center"/>
            <w:hideMark/>
          </w:tcPr>
          <w:p w14:paraId="16F9917A" w14:textId="77777777" w:rsidR="00A07C24" w:rsidRPr="00BC31F4" w:rsidRDefault="00A07C24" w:rsidP="002A4792">
            <w:pPr>
              <w:rPr>
                <w:rFonts w:eastAsia="Times New Roman"/>
                <w:b/>
                <w:bCs/>
                <w:color w:val="000000"/>
                <w:lang w:val="de-DE" w:eastAsia="de-DE"/>
              </w:rPr>
            </w:pPr>
            <w:r w:rsidRPr="00BC31F4">
              <w:rPr>
                <w:rFonts w:eastAsia="Times New Roman"/>
                <w:b/>
                <w:bCs/>
                <w:color w:val="000000"/>
                <w:lang w:eastAsia="de-DE"/>
              </w:rPr>
              <w:t>M/C</w:t>
            </w:r>
          </w:p>
        </w:tc>
        <w:tc>
          <w:tcPr>
            <w:tcW w:w="1500" w:type="pct"/>
            <w:shd w:val="clear" w:color="auto" w:fill="FFFFCC"/>
            <w:vAlign w:val="center"/>
          </w:tcPr>
          <w:p w14:paraId="16F9917B" w14:textId="77777777" w:rsidR="00A07C24" w:rsidRPr="00BC31F4" w:rsidRDefault="00A07C24" w:rsidP="002A4792">
            <w:pPr>
              <w:rPr>
                <w:rFonts w:eastAsia="Times New Roman"/>
                <w:b/>
                <w:bCs/>
                <w:color w:val="000000"/>
                <w:lang w:eastAsia="de-DE"/>
              </w:rPr>
            </w:pPr>
            <w:r w:rsidRPr="00BC31F4">
              <w:rPr>
                <w:rFonts w:eastAsia="Times New Roman"/>
                <w:b/>
                <w:bCs/>
                <w:color w:val="000000"/>
                <w:lang w:eastAsia="de-DE"/>
              </w:rPr>
              <w:t>Description</w:t>
            </w:r>
          </w:p>
        </w:tc>
      </w:tr>
      <w:tr w:rsidR="00A07C24" w:rsidRPr="00D03092" w14:paraId="16F99184" w14:textId="77777777" w:rsidTr="002A4792">
        <w:trPr>
          <w:cantSplit/>
          <w:trHeight w:val="315"/>
        </w:trPr>
        <w:tc>
          <w:tcPr>
            <w:tcW w:w="1050" w:type="pct"/>
            <w:shd w:val="clear" w:color="auto" w:fill="92D050"/>
            <w:noWrap/>
            <w:vAlign w:val="center"/>
            <w:hideMark/>
          </w:tcPr>
          <w:p w14:paraId="16F9917D" w14:textId="77777777" w:rsidR="00A07C24" w:rsidRPr="00C4190F" w:rsidRDefault="00A07C24" w:rsidP="002A4792">
            <w:pPr>
              <w:jc w:val="center"/>
              <w:rPr>
                <w:rFonts w:eastAsia="Times New Roman" w:cs="Arial"/>
                <w:bCs/>
                <w:color w:val="000000"/>
                <w:sz w:val="16"/>
                <w:szCs w:val="20"/>
                <w:lang w:eastAsia="de-DE"/>
              </w:rPr>
            </w:pPr>
            <w:r w:rsidRPr="00BC31F4">
              <w:rPr>
                <w:rFonts w:eastAsia="Times New Roman" w:cs="Arial"/>
                <w:bCs/>
                <w:color w:val="000000"/>
                <w:sz w:val="16"/>
                <w:szCs w:val="20"/>
                <w:lang w:eastAsia="de-DE"/>
              </w:rPr>
              <w:t>asram:CompleteNumberText</w:t>
            </w:r>
          </w:p>
        </w:tc>
        <w:tc>
          <w:tcPr>
            <w:tcW w:w="450" w:type="pct"/>
            <w:shd w:val="clear" w:color="auto" w:fill="92D050"/>
            <w:vAlign w:val="center"/>
            <w:hideMark/>
          </w:tcPr>
          <w:p w14:paraId="16F9917E" w14:textId="77777777" w:rsidR="00A07C24" w:rsidRPr="00BC31F4" w:rsidRDefault="00A07C24" w:rsidP="002A4792">
            <w:pPr>
              <w:jc w:val="center"/>
              <w:rPr>
                <w:rFonts w:eastAsia="Times New Roman" w:cs="Arial"/>
                <w:color w:val="000000"/>
                <w:sz w:val="16"/>
                <w:szCs w:val="20"/>
                <w:lang w:val="de-DE" w:eastAsia="de-DE"/>
              </w:rPr>
            </w:pPr>
            <w:r w:rsidRPr="00BC31F4">
              <w:rPr>
                <w:rFonts w:eastAsia="Times New Roman" w:cs="Arial"/>
                <w:color w:val="000000"/>
                <w:sz w:val="16"/>
                <w:szCs w:val="20"/>
                <w:lang w:val="de-DE" w:eastAsia="de-DE"/>
              </w:rPr>
              <w:t>String</w:t>
            </w:r>
          </w:p>
        </w:tc>
        <w:tc>
          <w:tcPr>
            <w:tcW w:w="400" w:type="pct"/>
            <w:shd w:val="clear" w:color="auto" w:fill="92D050"/>
            <w:noWrap/>
            <w:vAlign w:val="center"/>
            <w:hideMark/>
          </w:tcPr>
          <w:p w14:paraId="16F9917F"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25</w:t>
            </w:r>
          </w:p>
        </w:tc>
        <w:tc>
          <w:tcPr>
            <w:tcW w:w="350" w:type="pct"/>
            <w:shd w:val="clear" w:color="auto" w:fill="92D050"/>
            <w:noWrap/>
            <w:vAlign w:val="center"/>
            <w:hideMark/>
          </w:tcPr>
          <w:p w14:paraId="16F99180"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7</w:t>
            </w:r>
          </w:p>
        </w:tc>
        <w:tc>
          <w:tcPr>
            <w:tcW w:w="950" w:type="pct"/>
            <w:shd w:val="clear" w:color="auto" w:fill="92D050"/>
            <w:noWrap/>
            <w:vAlign w:val="center"/>
            <w:hideMark/>
          </w:tcPr>
          <w:p w14:paraId="16F99181"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+33 146200</w:t>
            </w:r>
          </w:p>
        </w:tc>
        <w:tc>
          <w:tcPr>
            <w:tcW w:w="300" w:type="pct"/>
            <w:shd w:val="clear" w:color="auto" w:fill="92D050"/>
            <w:noWrap/>
            <w:vAlign w:val="center"/>
            <w:hideMark/>
          </w:tcPr>
          <w:p w14:paraId="16F99182" w14:textId="77777777" w:rsidR="00A07C24" w:rsidRPr="00BC31F4" w:rsidRDefault="00A07C24" w:rsidP="002A4792">
            <w:pPr>
              <w:jc w:val="center"/>
              <w:rPr>
                <w:rFonts w:eastAsia="Times New Roman" w:cs="Arial"/>
                <w:color w:val="000000"/>
                <w:sz w:val="16"/>
                <w:szCs w:val="20"/>
                <w:lang w:eastAsia="de-DE"/>
              </w:rPr>
            </w:pPr>
            <w:r w:rsidRPr="00BC31F4">
              <w:rPr>
                <w:rFonts w:eastAsia="Times New Roman" w:cs="Arial"/>
                <w:color w:val="000000"/>
                <w:sz w:val="16"/>
                <w:szCs w:val="20"/>
                <w:lang w:eastAsia="de-DE"/>
              </w:rPr>
              <w:t>C</w:t>
            </w:r>
          </w:p>
        </w:tc>
        <w:tc>
          <w:tcPr>
            <w:tcW w:w="1500" w:type="pct"/>
            <w:shd w:val="clear" w:color="auto" w:fill="92D050"/>
            <w:vAlign w:val="center"/>
          </w:tcPr>
          <w:p w14:paraId="16F99183" w14:textId="77777777" w:rsidR="00A07C24" w:rsidRPr="00BC31F4" w:rsidRDefault="002A4792" w:rsidP="002A4792">
            <w:pPr>
              <w:rPr>
                <w:rFonts w:eastAsia="Times New Roman" w:cs="Arial"/>
                <w:color w:val="000000"/>
                <w:sz w:val="16"/>
                <w:szCs w:val="20"/>
                <w:lang w:eastAsia="de-DE"/>
              </w:rPr>
            </w:pPr>
            <w:r>
              <w:rPr>
                <w:rFonts w:eastAsia="Times New Roman" w:cs="Arial"/>
                <w:color w:val="000000"/>
                <w:sz w:val="16"/>
                <w:szCs w:val="20"/>
                <w:lang w:eastAsia="de-DE"/>
              </w:rPr>
              <w:t>Invoicee</w:t>
            </w:r>
            <w:r w:rsidR="00A07C24">
              <w:rPr>
                <w:rFonts w:eastAsia="Times New Roman" w:cs="Arial"/>
                <w:color w:val="000000"/>
                <w:sz w:val="16"/>
                <w:szCs w:val="20"/>
                <w:lang w:eastAsia="de-DE"/>
              </w:rPr>
              <w:t xml:space="preserve"> Contact Fax Number</w:t>
            </w:r>
          </w:p>
        </w:tc>
      </w:tr>
    </w:tbl>
    <w:p w14:paraId="16F99185" w14:textId="77777777" w:rsidR="00A07C24" w:rsidRDefault="00A07C24" w:rsidP="00A07C24"/>
    <w:p w14:paraId="16F99186" w14:textId="77777777" w:rsidR="00A07C24" w:rsidRDefault="00A07C24" w:rsidP="00A07C24">
      <w:pPr>
        <w:pStyle w:val="berschrift5"/>
      </w:pPr>
      <w:bookmarkStart w:id="114" w:name="_Toc347482238"/>
      <w:r w:rsidRPr="005971BD">
        <w:t>asram:TelephoneCIUniversalCommunication</w:t>
      </w:r>
      <w:bookmarkEnd w:id="114"/>
    </w:p>
    <w:p w14:paraId="16F99187" w14:textId="77777777" w:rsidR="00A07C24" w:rsidRPr="00D64925" w:rsidRDefault="00A07C24" w:rsidP="00A07C24"/>
    <w:p w14:paraId="16F99188" w14:textId="77777777" w:rsidR="00A07C24" w:rsidRPr="004D5795" w:rsidRDefault="00A07C24" w:rsidP="00A07C24"/>
    <w:p w14:paraId="16F99189" w14:textId="77777777" w:rsidR="00A07C24" w:rsidRDefault="00A07C24" w:rsidP="00A07C24">
      <w:r>
        <w:rPr>
          <w:noProof/>
          <w:lang w:eastAsia="zh-TW"/>
        </w:rPr>
        <mc:AlternateContent>
          <mc:Choice Requires="wpg">
            <w:drawing>
              <wp:inline distT="0" distB="0" distL="0" distR="0" wp14:anchorId="16F99252" wp14:editId="16F99253">
                <wp:extent cx="6025367" cy="531364"/>
                <wp:effectExtent l="0" t="0" r="13970" b="2540"/>
                <wp:docPr id="6603" name="Gruppieren 6603"/>
                <wp:cNvGraphicFramePr/>
                <a:graphic xmlns:a="http://schemas.openxmlformats.org/drawingml/2006/main">
                  <a:graphicData uri="http://schemas.microsoft.com/office/word/2010/wordprocessingGroup">
                    <wpg:wgp>
                      <wpg:cNvGrpSpPr/>
                      <wpg:grpSpPr>
                        <a:xfrm>
                          <a:off x="0" y="0"/>
                          <a:ext cx="6025367" cy="531364"/>
                          <a:chOff x="0" y="0"/>
                          <a:chExt cx="6025367" cy="531364"/>
                        </a:xfrm>
                      </wpg:grpSpPr>
                      <wps:wsp>
                        <wps:cNvPr id="6604" name="Rectangle 7912"/>
                        <wps:cNvSpPr>
                          <a:spLocks noChangeArrowheads="1"/>
                        </wps:cNvSpPr>
                        <wps:spPr bwMode="auto">
                          <a:xfrm>
                            <a:off x="390525" y="0"/>
                            <a:ext cx="2974106" cy="344651"/>
                          </a:xfrm>
                          <a:prstGeom prst="rect">
                            <a:avLst/>
                          </a:prstGeom>
                          <a:solidFill>
                            <a:srgbClr val="8DB3E2"/>
                          </a:solidFill>
                          <a:ln w="25400">
                            <a:solidFill>
                              <a:srgbClr val="000000"/>
                            </a:solidFill>
                            <a:miter lim="800000"/>
                            <a:headEnd/>
                            <a:tailEnd/>
                          </a:ln>
                        </wps:spPr>
                        <wps:txbx>
                          <w:txbxContent>
                            <w:p w14:paraId="16F994AC" w14:textId="77777777" w:rsidR="009502FA" w:rsidRPr="00482F1A" w:rsidRDefault="009502FA" w:rsidP="00A07C24">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wps:txbx>
                        <wps:bodyPr rot="0" vert="horz" wrap="square" lIns="91440" tIns="45720" rIns="91440" bIns="45720" anchor="t" anchorCtr="0" upright="1">
                          <a:noAutofit/>
                        </wps:bodyPr>
                      </wps:wsp>
                      <wps:wsp>
                        <wps:cNvPr id="6605" name="AutoShape 7913"/>
                        <wps:cNvCnPr>
                          <a:cxnSpLocks noChangeShapeType="1"/>
                        </wps:cNvCnPr>
                        <wps:spPr bwMode="auto">
                          <a:xfrm>
                            <a:off x="3562350" y="190500"/>
                            <a:ext cx="57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06" name="Rectangle 7914"/>
                        <wps:cNvSpPr>
                          <a:spLocks noChangeArrowheads="1"/>
                        </wps:cNvSpPr>
                        <wps:spPr bwMode="auto">
                          <a:xfrm>
                            <a:off x="3762375" y="238125"/>
                            <a:ext cx="500976" cy="2932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AD" w14:textId="77777777" w:rsidR="009502FA" w:rsidRPr="002F612C" w:rsidRDefault="009502FA" w:rsidP="00A07C24">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607" name="Rectangle 7915"/>
                        <wps:cNvSpPr>
                          <a:spLocks noChangeArrowheads="1"/>
                        </wps:cNvSpPr>
                        <wps:spPr bwMode="auto">
                          <a:xfrm>
                            <a:off x="4143375" y="0"/>
                            <a:ext cx="1881992" cy="34465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AE" w14:textId="77777777" w:rsidR="009502FA" w:rsidRPr="00482F1A" w:rsidRDefault="009502FA" w:rsidP="00A07C24">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wps:txbx>
                        <wps:bodyPr rot="0" vert="horz" wrap="square" lIns="91440" tIns="45720" rIns="91440" bIns="45720" anchor="t" anchorCtr="0" upright="1">
                          <a:noAutofit/>
                        </wps:bodyPr>
                      </wps:wsp>
                      <wps:wsp>
                        <wps:cNvPr id="6608" name="Rectangle 7916"/>
                        <wps:cNvSpPr>
                          <a:spLocks noChangeArrowheads="1"/>
                        </wps:cNvSpPr>
                        <wps:spPr bwMode="auto">
                          <a:xfrm>
                            <a:off x="3371850" y="104775"/>
                            <a:ext cx="190485" cy="166296"/>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609" name="AutoShape 7917"/>
                        <wps:cNvCnPr>
                          <a:cxnSpLocks noChangeShapeType="1"/>
                        </wps:cNvCnPr>
                        <wps:spPr bwMode="auto">
                          <a:xfrm>
                            <a:off x="3371850" y="190500"/>
                            <a:ext cx="21588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10" name="Rechteck 6610"/>
                        <wps:cNvSpPr>
                          <a:spLocks noChangeArrowheads="1"/>
                        </wps:cNvSpPr>
                        <wps:spPr bwMode="auto">
                          <a:xfrm>
                            <a:off x="0" y="38100"/>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AF" w14:textId="77777777" w:rsidR="009502FA" w:rsidRDefault="009502FA" w:rsidP="00A07C2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603" o:spid="_x0000_s2340" style="width:474.45pt;height:41.85pt;mso-position-horizontal-relative:char;mso-position-vertical-relative:line" coordsize="60253,5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">
                <v:rect id="Rectangle 7912" o:spid="_x0000_s2341" style="position:absolute;left:3905;width:29741;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w+j8UA&#10;AADdAAAADwAAAGRycy9kb3ducmV2LnhtbESPQWvCQBSE7wX/w/IEb3VTKaGmrlIsQvAgmBa8vmZf&#10;s6HZtyG7mphf7wpCj8PMfMOsNoNtxIU6XztW8DJPQBCXTtdcKfj+2j2/gfABWWPjmBRcycNmPXla&#10;YaZdz0e6FKESEcI+QwUmhDaT0peGLPq5a4mj9+s6iyHKrpK6wz7CbSMXSZJKizXHBYMtbQ2Vf8XZ&#10;Kvg8n8xudMbvD1SP+gfddrnIlZpNh493EIGG8B9+tHOtIE2TV7i/iU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D6PxQAAAN0AAAAPAAAAAAAAAAAAAAAAAJgCAABkcnMv&#10;ZG93bnJldi54bWxQSwUGAAAAAAQABAD1AAAAigMAAAAA&#10;" fillcolor="#8db3e2" strokeweight="2pt">
                  <v:textbox>
                    <w:txbxContent>
                      <w:p w14:paraId="16F994AC" w14:textId="77777777" w:rsidR="009502FA" w:rsidRPr="00482F1A" w:rsidRDefault="009502FA" w:rsidP="00A07C24">
                        <w:pPr>
                          <w:spacing w:line="240" w:lineRule="auto"/>
                          <w:rPr>
                            <w:szCs w:val="24"/>
                          </w:rPr>
                        </w:pPr>
                        <w:proofErr w:type="spellStart"/>
                        <w:proofErr w:type="gramStart"/>
                        <w:r w:rsidRPr="00482F1A">
                          <w:rPr>
                            <w:rFonts w:cs="Arial"/>
                            <w:b/>
                            <w:bCs/>
                            <w:szCs w:val="20"/>
                          </w:rPr>
                          <w:t>asram:</w:t>
                        </w:r>
                        <w:proofErr w:type="gramEnd"/>
                        <w:r w:rsidRPr="00482F1A">
                          <w:rPr>
                            <w:rFonts w:cs="Arial"/>
                            <w:b/>
                            <w:bCs/>
                            <w:szCs w:val="20"/>
                          </w:rPr>
                          <w:t>TelephoneCIUniversalCommunication</w:t>
                        </w:r>
                        <w:proofErr w:type="spellEnd"/>
                      </w:p>
                    </w:txbxContent>
                  </v:textbox>
                </v:rect>
                <v:shape id="AutoShape 7913" o:spid="_x0000_s2342" type="#_x0000_t32" style="position:absolute;left:35623;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PMEMYAAADdAAAADwAAAGRycy9kb3ducmV2LnhtbESPQWvCQBSE7wX/w/IEb3Vj0WijqxRB&#10;lIJKbLHXR/aZBLNvQ3aN6b/vFgSPw8x8wyxWnalES40rLSsYDSMQxJnVJecKvr82rzMQziNrrCyT&#10;gl9ysFr2XhaYaHvnlNqTz0WAsEtQQeF9nUjpsoIMuqGtiYN3sY1BH2STS93gPcBNJd+iKJYGSw4L&#10;Bda0Lii7nm5GQXs8H6abut0efX4ep5/j9x80e6UG/e5jDsJT55/hR3unFcRxNIH/N+E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zzBDGAAAA3QAAAA8AAAAAAAAA&#10;AAAAAAAAoQIAAGRycy9kb3ducmV2LnhtbFBLBQYAAAAABAAEAPkAAACUAwAAAAA=&#10;" strokeweight="2pt"/>
                <v:rect id="Rectangle 7914" o:spid="_x0000_s2343" style="position:absolute;left:37623;top:2381;width:5010;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n5x8UA&#10;AADdAAAADwAAAGRycy9kb3ducmV2LnhtbESPzWrDMBCE74G+g9hCb4mUNhGtazmUQqCQ5pAf6HWx&#10;NraJtXItJXHfvgoEchxm5hsmXwyuFWfqQ+PZwHSiQBCX3jZcGdjvluNXECEiW2w9k4E/CrAoHkY5&#10;ZtZfeEPnbaxEgnDI0EAdY5dJGcqaHIaJ74iTd/C9w5hkX0nb4yXBXSufldLSYcNpocaOPmsqj9uT&#10;M4B6Zn/Xh5fv3eqk8a0a1HL+o4x5ehw+3kFEGuI9fGt/WQNaKw3XN+kJ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nHxQAAAN0AAAAPAAAAAAAAAAAAAAAAAJgCAABkcnMv&#10;ZG93bnJldi54bWxQSwUGAAAAAAQABAD1AAAAigMAAAAA&#10;" stroked="f">
                  <v:textbox>
                    <w:txbxContent>
                      <w:p w14:paraId="16F994AD" w14:textId="77777777" w:rsidR="009502FA" w:rsidRPr="002F612C" w:rsidRDefault="009502FA" w:rsidP="00A07C24">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7915" o:spid="_x0000_s2344" style="position:absolute;left:41433;width:18820;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9kosUA&#10;AADdAAAADwAAAGRycy9kb3ducmV2LnhtbESPQWvCQBCF74L/YRmhF6mbFIkldRVRSounJi09D9lp&#10;EpqdDburrv++Kwg9Pt68781bb6MZxJmc7y0ryBcZCOLG6p5bBV+fr4/PIHxA1jhYJgVX8rDdTCdr&#10;LLW9cEXnOrQiQdiXqKALYSyl9E1HBv3CjsTJ+7HOYEjStVI7vCS4GeRTlhXSYM+pocOR9h01v/XJ&#10;pDfyWH3Xb/OrPdpD1efaLT/iSqmHWdy9gAgUw//xPf2uFRRFtoLbmoQA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32SixQAAAN0AAAAPAAAAAAAAAAAAAAAAAJgCAABkcnMv&#10;ZG93bnJldi54bWxQSwUGAAAAAAQABAD1AAAAigMAAAAA&#10;" filled="f" fillcolor="#8db3e2" strokeweight="2pt">
                  <v:textbox>
                    <w:txbxContent>
                      <w:p w14:paraId="16F994AE" w14:textId="77777777" w:rsidR="009502FA" w:rsidRPr="00482F1A" w:rsidRDefault="009502FA" w:rsidP="00A07C24">
                        <w:pPr>
                          <w:spacing w:line="240" w:lineRule="auto"/>
                        </w:pPr>
                        <w:proofErr w:type="spellStart"/>
                        <w:proofErr w:type="gramStart"/>
                        <w:r w:rsidRPr="00482F1A">
                          <w:rPr>
                            <w:rFonts w:cs="Arial"/>
                            <w:bCs/>
                            <w:szCs w:val="20"/>
                          </w:rPr>
                          <w:t>asram:</w:t>
                        </w:r>
                        <w:proofErr w:type="gramEnd"/>
                        <w:r w:rsidRPr="00482F1A">
                          <w:rPr>
                            <w:rFonts w:cs="Arial"/>
                            <w:bCs/>
                            <w:szCs w:val="20"/>
                          </w:rPr>
                          <w:t>CompleteNumberText</w:t>
                        </w:r>
                        <w:proofErr w:type="spellEnd"/>
                      </w:p>
                    </w:txbxContent>
                  </v:textbox>
                </v:rect>
                <v:rect id="Rectangle 7916" o:spid="_x0000_s2345" style="position:absolute;left:33718;top:1047;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ZYRcIA&#10;AADdAAAADwAAAGRycy9kb3ducmV2LnhtbERPW2vCMBR+F/Yfwhn4pumEVelMyxiIAxHmZe+H5qwt&#10;a066JNXor18eBnv8+O7rKppeXMj5zrKCp3kGgri2uuNGwfm0ma1A+ICssbdMCm7koSofJmsstL3y&#10;gS7H0IgUwr5ABW0IQyGlr1sy6Od2IE7cl3UGQ4KukdrhNYWbXi6yLJcGO04NLQ701lL9fRyNgmH/&#10;PG6XPzt3/1yNHzXuog2LqNT0Mb6+gAgUw7/4z/2uFeR5lu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5lhFwgAAAN0AAAAPAAAAAAAAAAAAAAAAAJgCAABkcnMvZG93&#10;bnJldi54bWxQSwUGAAAAAAQABAD1AAAAhwMAAAAA&#10;" strokeweight="2pt"/>
                <v:shape id="AutoShape 7917" o:spid="_x0000_s2346" type="#_x0000_t32" style="position:absolute;left:33718;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7GFcYAAADdAAAADwAAAGRycy9kb3ducmV2LnhtbESPQWvCQBSE74X+h+UJvdWNRVKNrlIK&#10;0iK0IVH0+sg+k2D2bchuk/jvu4WCx2FmvmHW29E0oqfO1ZYVzKYRCOLC6ppLBcfD7nkBwnlkjY1l&#10;UnAjB9vN48MaE20HzqjPfSkChF2CCirv20RKV1Rk0E1tSxy8i+0M+iC7UuoOhwA3jXyJolgarDks&#10;VNjSe0XFNf8xCvr09P26a/uP1JenebafL89ovpR6moxvKxCeRn8P/7c/tYI4jpbw9yY8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xhXGAAAA3QAAAA8AAAAAAAAA&#10;AAAAAAAAoQIAAGRycy9kb3ducmV2LnhtbFBLBQYAAAAABAAEAPkAAACUAwAAAAA=&#10;" strokeweight="2pt"/>
                <v:rect id="Rechteck 6610" o:spid="_x0000_s2347" style="position:absolute;top:381;width:4362;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Oq4MIA&#10;AADdAAAADwAAAGRycy9kb3ducmV2LnhtbERPTYvCMBC9C/sfwix4EU3dQ5FqlEVYLIsg1l3PQzO2&#10;xWZSm9jWf28OgsfH+15tBlOLjlpXWVYwn0UgiHOrKy4U/J1+pgsQziNrrC2Tggc52Kw/RitMtO35&#10;SF3mCxFC2CWooPS+SaR0eUkG3cw2xIG72NagD7AtpG6xD+Gmll9RFEuDFYeGEhvalpRfs7tR0OeH&#10;7nza7+Rhck4t39LbNvv/VWr8OXwvQXga/Fv8cqdaQRzPw/7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k6rgwgAAAN0AAAAPAAAAAAAAAAAAAAAAAJgCAABkcnMvZG93&#10;bnJldi54bWxQSwUGAAAAAAQABAD1AAAAhwMAAAAA&#10;" filled="f" stroked="f">
                  <v:textbox>
                    <w:txbxContent>
                      <w:p w14:paraId="16F994AF" w14:textId="77777777" w:rsidR="009502FA" w:rsidRDefault="009502FA" w:rsidP="00A07C24">
                        <w:pPr>
                          <w:rPr>
                            <w:rFonts w:cs="Arial"/>
                            <w:b/>
                            <w:sz w:val="24"/>
                            <w:szCs w:val="24"/>
                            <w:lang w:val="de-DE"/>
                          </w:rPr>
                        </w:pPr>
                        <w:r>
                          <w:rPr>
                            <w:rFonts w:cs="Arial"/>
                            <w:b/>
                            <w:sz w:val="24"/>
                            <w:szCs w:val="24"/>
                            <w:lang w:val="de-DE"/>
                          </w:rPr>
                          <w:t>0..*</w:t>
                        </w:r>
                      </w:p>
                    </w:txbxContent>
                  </v:textbox>
                </v:rect>
                <w10:anchorlock/>
              </v:group>
            </w:pict>
          </mc:Fallback>
        </mc:AlternateContent>
      </w:r>
    </w:p>
    <w:p w14:paraId="16F9918A" w14:textId="77777777" w:rsidR="00A07C24" w:rsidRDefault="00A07C24" w:rsidP="00A07C24"/>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7"/>
        <w:gridCol w:w="1160"/>
        <w:gridCol w:w="1015"/>
        <w:gridCol w:w="2755"/>
        <w:gridCol w:w="871"/>
        <w:gridCol w:w="4270"/>
      </w:tblGrid>
      <w:tr w:rsidR="00A07C24" w:rsidRPr="00AD4FE7" w14:paraId="16F99192" w14:textId="77777777" w:rsidTr="002A4792">
        <w:trPr>
          <w:cantSplit/>
          <w:trHeight w:val="330"/>
        </w:trPr>
        <w:tc>
          <w:tcPr>
            <w:tcW w:w="1056" w:type="pct"/>
            <w:shd w:val="clear" w:color="auto" w:fill="FFFFCC"/>
            <w:noWrap/>
            <w:vAlign w:val="center"/>
            <w:hideMark/>
          </w:tcPr>
          <w:p w14:paraId="16F9918B"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Name</w:t>
            </w:r>
          </w:p>
        </w:tc>
        <w:tc>
          <w:tcPr>
            <w:tcW w:w="453" w:type="pct"/>
            <w:shd w:val="clear" w:color="auto" w:fill="FFFFCC"/>
            <w:noWrap/>
            <w:vAlign w:val="center"/>
            <w:hideMark/>
          </w:tcPr>
          <w:p w14:paraId="16F9918C"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2" w:type="pct"/>
            <w:shd w:val="clear" w:color="auto" w:fill="FFFFCC"/>
            <w:noWrap/>
            <w:vAlign w:val="center"/>
            <w:hideMark/>
          </w:tcPr>
          <w:p w14:paraId="16F9918D"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2" w:type="pct"/>
            <w:shd w:val="clear" w:color="auto" w:fill="FFFFCC"/>
            <w:noWrap/>
            <w:vAlign w:val="center"/>
            <w:hideMark/>
          </w:tcPr>
          <w:p w14:paraId="16F9918E"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955" w:type="pct"/>
            <w:shd w:val="clear" w:color="auto" w:fill="FFFFCC"/>
            <w:noWrap/>
            <w:vAlign w:val="center"/>
            <w:hideMark/>
          </w:tcPr>
          <w:p w14:paraId="16F9918F"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val="de-DE" w:eastAsia="de-DE"/>
              </w:rPr>
              <w:t>Example</w:t>
            </w:r>
          </w:p>
        </w:tc>
        <w:tc>
          <w:tcPr>
            <w:tcW w:w="302" w:type="pct"/>
            <w:shd w:val="clear" w:color="auto" w:fill="FFFFCC"/>
            <w:noWrap/>
            <w:vAlign w:val="center"/>
            <w:hideMark/>
          </w:tcPr>
          <w:p w14:paraId="16F99190" w14:textId="77777777" w:rsidR="00A07C24" w:rsidRPr="00A370B7" w:rsidRDefault="00A07C24" w:rsidP="002A4792">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80" w:type="pct"/>
            <w:shd w:val="clear" w:color="auto" w:fill="FFFFCC"/>
            <w:vAlign w:val="center"/>
          </w:tcPr>
          <w:p w14:paraId="16F99191" w14:textId="77777777" w:rsidR="00A07C24" w:rsidRPr="00A370B7" w:rsidRDefault="00A07C24" w:rsidP="002A4792">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A07C24" w:rsidRPr="00AD4FE7" w14:paraId="16F9919A" w14:textId="77777777" w:rsidTr="002A4792">
        <w:trPr>
          <w:cantSplit/>
          <w:trHeight w:val="315"/>
        </w:trPr>
        <w:tc>
          <w:tcPr>
            <w:tcW w:w="1056" w:type="pct"/>
            <w:shd w:val="clear" w:color="auto" w:fill="92D050"/>
            <w:noWrap/>
            <w:vAlign w:val="center"/>
            <w:hideMark/>
          </w:tcPr>
          <w:p w14:paraId="16F99193" w14:textId="77777777" w:rsidR="00A07C24" w:rsidRPr="00A370B7" w:rsidRDefault="00A07C24" w:rsidP="002A4792">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asram:CompleteNumberText</w:t>
            </w:r>
          </w:p>
        </w:tc>
        <w:tc>
          <w:tcPr>
            <w:tcW w:w="453" w:type="pct"/>
            <w:shd w:val="clear" w:color="auto" w:fill="92D050"/>
            <w:vAlign w:val="center"/>
            <w:hideMark/>
          </w:tcPr>
          <w:p w14:paraId="16F99194" w14:textId="77777777" w:rsidR="00A07C24" w:rsidRPr="00A370B7" w:rsidRDefault="00A07C24" w:rsidP="002A4792">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String</w:t>
            </w:r>
          </w:p>
        </w:tc>
        <w:tc>
          <w:tcPr>
            <w:tcW w:w="402" w:type="pct"/>
            <w:shd w:val="clear" w:color="auto" w:fill="92D050"/>
            <w:noWrap/>
            <w:vAlign w:val="center"/>
            <w:hideMark/>
          </w:tcPr>
          <w:p w14:paraId="16F99195"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25</w:t>
            </w:r>
          </w:p>
        </w:tc>
        <w:tc>
          <w:tcPr>
            <w:tcW w:w="352" w:type="pct"/>
            <w:shd w:val="clear" w:color="auto" w:fill="92D050"/>
            <w:noWrap/>
            <w:vAlign w:val="center"/>
            <w:hideMark/>
          </w:tcPr>
          <w:p w14:paraId="16F99196"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7</w:t>
            </w:r>
          </w:p>
        </w:tc>
        <w:tc>
          <w:tcPr>
            <w:tcW w:w="955" w:type="pct"/>
            <w:shd w:val="clear" w:color="auto" w:fill="92D050"/>
            <w:noWrap/>
            <w:vAlign w:val="center"/>
            <w:hideMark/>
          </w:tcPr>
          <w:p w14:paraId="16F99197"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+33 146201</w:t>
            </w:r>
          </w:p>
        </w:tc>
        <w:tc>
          <w:tcPr>
            <w:tcW w:w="302" w:type="pct"/>
            <w:shd w:val="clear" w:color="auto" w:fill="92D050"/>
            <w:noWrap/>
            <w:vAlign w:val="center"/>
            <w:hideMark/>
          </w:tcPr>
          <w:p w14:paraId="16F99198" w14:textId="77777777" w:rsidR="00A07C24" w:rsidRPr="00A370B7" w:rsidRDefault="00A07C24" w:rsidP="002A4792">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C</w:t>
            </w:r>
          </w:p>
        </w:tc>
        <w:tc>
          <w:tcPr>
            <w:tcW w:w="1480" w:type="pct"/>
            <w:shd w:val="clear" w:color="auto" w:fill="92D050"/>
            <w:vAlign w:val="center"/>
          </w:tcPr>
          <w:p w14:paraId="16F99199" w14:textId="77777777" w:rsidR="00A07C24" w:rsidRPr="00A370B7" w:rsidRDefault="002A4792" w:rsidP="002A4792">
            <w:pPr>
              <w:spacing w:line="240" w:lineRule="auto"/>
              <w:rPr>
                <w:rFonts w:eastAsia="Times New Roman" w:cs="Arial"/>
                <w:color w:val="000000"/>
                <w:sz w:val="16"/>
                <w:szCs w:val="20"/>
                <w:lang w:eastAsia="de-DE"/>
              </w:rPr>
            </w:pPr>
            <w:r>
              <w:rPr>
                <w:rFonts w:eastAsia="Times New Roman" w:cs="Arial"/>
                <w:color w:val="000000"/>
                <w:sz w:val="16"/>
                <w:szCs w:val="20"/>
                <w:lang w:eastAsia="de-DE"/>
              </w:rPr>
              <w:t>Invoicee contact</w:t>
            </w:r>
            <w:r w:rsidR="00A07C24">
              <w:rPr>
                <w:rFonts w:eastAsia="Times New Roman" w:cs="Arial"/>
                <w:color w:val="000000"/>
                <w:sz w:val="16"/>
                <w:szCs w:val="20"/>
                <w:lang w:eastAsia="de-DE"/>
              </w:rPr>
              <w:t xml:space="preserve"> </w:t>
            </w:r>
            <w:r w:rsidR="00A07C24" w:rsidRPr="00A370B7">
              <w:rPr>
                <w:rFonts w:eastAsia="Times New Roman" w:cs="Arial"/>
                <w:color w:val="000000"/>
                <w:sz w:val="16"/>
                <w:szCs w:val="20"/>
                <w:lang w:eastAsia="de-DE"/>
              </w:rPr>
              <w:t>phone</w:t>
            </w:r>
            <w:r>
              <w:rPr>
                <w:rFonts w:eastAsia="Times New Roman" w:cs="Arial"/>
                <w:color w:val="000000"/>
                <w:sz w:val="16"/>
                <w:szCs w:val="20"/>
                <w:lang w:eastAsia="de-DE"/>
              </w:rPr>
              <w:t xml:space="preserve"> number</w:t>
            </w:r>
          </w:p>
        </w:tc>
      </w:tr>
    </w:tbl>
    <w:p w14:paraId="16F9919B" w14:textId="77777777" w:rsidR="00A07C24" w:rsidRDefault="00A07C24" w:rsidP="00A07C24"/>
    <w:p w14:paraId="16F9919C" w14:textId="77777777" w:rsidR="00A07C24" w:rsidRPr="000250AF" w:rsidRDefault="00A07C24" w:rsidP="00A07C24"/>
    <w:p w14:paraId="16F9919D" w14:textId="77777777" w:rsidR="002A4792" w:rsidRDefault="002A4792">
      <w:pPr>
        <w:spacing w:line="240" w:lineRule="auto"/>
      </w:pPr>
      <w:r>
        <w:br w:type="page"/>
      </w:r>
    </w:p>
    <w:p w14:paraId="16F9919E" w14:textId="77777777" w:rsidR="00332D78" w:rsidRPr="007B74A7" w:rsidRDefault="00332D78" w:rsidP="00332D78">
      <w:pPr>
        <w:pStyle w:val="berschrift3"/>
      </w:pPr>
      <w:bookmarkStart w:id="115" w:name="_asram:SpecifiedCITradePaymentTerms"/>
      <w:bookmarkStart w:id="116" w:name="_Toc347482239"/>
      <w:bookmarkEnd w:id="115"/>
      <w:r w:rsidRPr="007B74A7">
        <w:t>asram:SpecifiedCITradePaymentTerms</w:t>
      </w:r>
      <w:bookmarkEnd w:id="116"/>
    </w:p>
    <w:p w14:paraId="16F9919F" w14:textId="77777777" w:rsidR="00332D78" w:rsidRDefault="00332D78" w:rsidP="00A07FC2"/>
    <w:p w14:paraId="16F991A0" w14:textId="77777777" w:rsidR="00332D78" w:rsidRDefault="00591C18" w:rsidP="00A07FC2">
      <w:r>
        <w:rPr>
          <w:noProof/>
          <w:lang w:eastAsia="zh-TW"/>
        </w:rPr>
        <mc:AlternateContent>
          <mc:Choice Requires="wpg">
            <w:drawing>
              <wp:inline distT="0" distB="0" distL="0" distR="0" wp14:anchorId="16F99254" wp14:editId="16F99255">
                <wp:extent cx="5753603" cy="1315577"/>
                <wp:effectExtent l="0" t="0" r="19050" b="0"/>
                <wp:docPr id="1252" name="Gruppieren 1252"/>
                <wp:cNvGraphicFramePr/>
                <a:graphic xmlns:a="http://schemas.openxmlformats.org/drawingml/2006/main">
                  <a:graphicData uri="http://schemas.microsoft.com/office/word/2010/wordprocessingGroup">
                    <wpg:wgp>
                      <wpg:cNvGrpSpPr/>
                      <wpg:grpSpPr>
                        <a:xfrm>
                          <a:off x="0" y="0"/>
                          <a:ext cx="5753603" cy="1315577"/>
                          <a:chOff x="0" y="0"/>
                          <a:chExt cx="5753603" cy="1315577"/>
                        </a:xfrm>
                      </wpg:grpSpPr>
                      <wps:wsp>
                        <wps:cNvPr id="5" name="Rectangle 6874"/>
                        <wps:cNvSpPr>
                          <a:spLocks noChangeArrowheads="1"/>
                        </wps:cNvSpPr>
                        <wps:spPr bwMode="auto">
                          <a:xfrm>
                            <a:off x="379562" y="414068"/>
                            <a:ext cx="2725420" cy="344805"/>
                          </a:xfrm>
                          <a:prstGeom prst="rect">
                            <a:avLst/>
                          </a:prstGeom>
                          <a:solidFill>
                            <a:srgbClr val="8DB3E2"/>
                          </a:solidFill>
                          <a:ln w="25400">
                            <a:solidFill>
                              <a:srgbClr val="000000"/>
                            </a:solidFill>
                            <a:miter lim="800000"/>
                            <a:headEnd/>
                            <a:tailEnd/>
                          </a:ln>
                        </wps:spPr>
                        <wps:txbx>
                          <w:txbxContent>
                            <w:p w14:paraId="16F994B0" w14:textId="77777777" w:rsidR="009502FA" w:rsidRPr="00332D78" w:rsidRDefault="009502FA" w:rsidP="00332D78">
                              <w:pPr>
                                <w:rPr>
                                  <w:szCs w:val="20"/>
                                </w:rPr>
                              </w:pPr>
                              <w:proofErr w:type="spellStart"/>
                              <w:proofErr w:type="gramStart"/>
                              <w:r w:rsidRPr="00332D78">
                                <w:rPr>
                                  <w:rFonts w:cs="Arial"/>
                                  <w:b/>
                                  <w:bCs/>
                                  <w:szCs w:val="20"/>
                                </w:rPr>
                                <w:t>asram:</w:t>
                              </w:r>
                              <w:proofErr w:type="gramEnd"/>
                              <w:r w:rsidRPr="00332D78">
                                <w:rPr>
                                  <w:rFonts w:cs="Arial"/>
                                  <w:b/>
                                  <w:bCs/>
                                  <w:szCs w:val="20"/>
                                </w:rPr>
                                <w:t>SpecifiedCITradePaymentTerms</w:t>
                              </w:r>
                              <w:proofErr w:type="spellEnd"/>
                            </w:p>
                          </w:txbxContent>
                        </wps:txbx>
                        <wps:bodyPr rot="0" vert="horz" wrap="square" lIns="91440" tIns="45720" rIns="91440" bIns="45720" anchor="t" anchorCtr="0" upright="1">
                          <a:noAutofit/>
                        </wps:bodyPr>
                      </wps:wsp>
                      <wps:wsp>
                        <wps:cNvPr id="7" name="Rectangle 6884"/>
                        <wps:cNvSpPr>
                          <a:spLocks noChangeArrowheads="1"/>
                        </wps:cNvSpPr>
                        <wps:spPr bwMode="auto">
                          <a:xfrm>
                            <a:off x="3510951" y="207034"/>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B1" w14:textId="77777777" w:rsidR="009502FA" w:rsidRPr="002F612C" w:rsidRDefault="009502FA" w:rsidP="00332D78">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8" name="AutoShape 6885"/>
                        <wps:cNvCnPr>
                          <a:cxnSpLocks noChangeShapeType="1"/>
                        </wps:cNvCnPr>
                        <wps:spPr bwMode="auto">
                          <a:xfrm>
                            <a:off x="3493698" y="163902"/>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 name="Rectangle 6886"/>
                        <wps:cNvSpPr>
                          <a:spLocks noChangeArrowheads="1"/>
                        </wps:cNvSpPr>
                        <wps:spPr bwMode="auto">
                          <a:xfrm>
                            <a:off x="3105510" y="51758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 name="Rectangle 6887"/>
                        <wps:cNvSpPr>
                          <a:spLocks noChangeArrowheads="1"/>
                        </wps:cNvSpPr>
                        <wps:spPr bwMode="auto">
                          <a:xfrm>
                            <a:off x="3890513" y="862642"/>
                            <a:ext cx="18630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B2" w14:textId="77777777" w:rsidR="009502FA" w:rsidRPr="00332D78" w:rsidRDefault="009502FA" w:rsidP="00332D78">
                              <w:pPr>
                                <w:rPr>
                                  <w:szCs w:val="20"/>
                                </w:rPr>
                              </w:pPr>
                              <w:proofErr w:type="spellStart"/>
                              <w:r w:rsidRPr="00332D78">
                                <w:rPr>
                                  <w:rFonts w:cs="Arial"/>
                                  <w:bCs/>
                                  <w:szCs w:val="20"/>
                                  <w:lang w:val="de-DE"/>
                                </w:rPr>
                                <w:t>asram:InstructionTypeCode</w:t>
                              </w:r>
                              <w:proofErr w:type="spellEnd"/>
                            </w:p>
                          </w:txbxContent>
                        </wps:txbx>
                        <wps:bodyPr rot="0" vert="horz" wrap="square" lIns="91440" tIns="45720" rIns="91440" bIns="45720" anchor="t" anchorCtr="0" upright="1">
                          <a:noAutofit/>
                        </wps:bodyPr>
                      </wps:wsp>
                      <wps:wsp>
                        <wps:cNvPr id="11" name="AutoShape 6888"/>
                        <wps:cNvCnPr>
                          <a:cxnSpLocks noChangeShapeType="1"/>
                        </wps:cNvCnPr>
                        <wps:spPr bwMode="auto">
                          <a:xfrm>
                            <a:off x="3303917" y="603849"/>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 name="AutoShape 6889"/>
                        <wps:cNvCnPr>
                          <a:cxnSpLocks noChangeShapeType="1"/>
                        </wps:cNvCnPr>
                        <wps:spPr bwMode="auto">
                          <a:xfrm>
                            <a:off x="3105510" y="603849"/>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 name="Rectangle 6890"/>
                        <wps:cNvSpPr>
                          <a:spLocks noChangeArrowheads="1"/>
                        </wps:cNvSpPr>
                        <wps:spPr bwMode="auto">
                          <a:xfrm>
                            <a:off x="3890513" y="0"/>
                            <a:ext cx="16192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16F994B3" w14:textId="77777777" w:rsidR="009502FA" w:rsidRPr="00332D78" w:rsidRDefault="009502FA" w:rsidP="00332D78">
                              <w:pPr>
                                <w:rPr>
                                  <w:szCs w:val="20"/>
                                </w:rPr>
                              </w:pPr>
                              <w:proofErr w:type="spellStart"/>
                              <w:r w:rsidRPr="00332D78">
                                <w:rPr>
                                  <w:rFonts w:cs="Arial"/>
                                  <w:bCs/>
                                  <w:szCs w:val="20"/>
                                  <w:lang w:val="de-DE"/>
                                </w:rPr>
                                <w:t>asram:DescriptionText</w:t>
                              </w:r>
                              <w:proofErr w:type="spellEnd"/>
                            </w:p>
                          </w:txbxContent>
                        </wps:txbx>
                        <wps:bodyPr rot="0" vert="horz" wrap="square" lIns="91440" tIns="45720" rIns="91440" bIns="45720" anchor="t" anchorCtr="0" upright="1">
                          <a:noAutofit/>
                        </wps:bodyPr>
                      </wps:wsp>
                      <wps:wsp>
                        <wps:cNvPr id="14" name="AutoShape 6891"/>
                        <wps:cNvCnPr>
                          <a:cxnSpLocks noChangeShapeType="1"/>
                        </wps:cNvCnPr>
                        <wps:spPr bwMode="auto">
                          <a:xfrm>
                            <a:off x="3493698" y="163902"/>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6892"/>
                        <wps:cNvCnPr>
                          <a:cxnSpLocks noChangeShapeType="1"/>
                        </wps:cNvCnPr>
                        <wps:spPr bwMode="auto">
                          <a:xfrm>
                            <a:off x="3493698" y="10524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50" name="Rechteck 1250"/>
                        <wps:cNvSpPr>
                          <a:spLocks noChangeArrowheads="1"/>
                        </wps:cNvSpPr>
                        <wps:spPr bwMode="auto">
                          <a:xfrm>
                            <a:off x="3536830" y="1043797"/>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B4" w14:textId="77777777" w:rsidR="009502FA" w:rsidRDefault="009502FA" w:rsidP="002D62B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1251" name="Rechteck 1251"/>
                        <wps:cNvSpPr>
                          <a:spLocks noChangeArrowheads="1"/>
                        </wps:cNvSpPr>
                        <wps:spPr bwMode="auto">
                          <a:xfrm>
                            <a:off x="0" y="491706"/>
                            <a:ext cx="436245" cy="2717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F994B5" w14:textId="77777777" w:rsidR="009502FA" w:rsidRDefault="009502FA" w:rsidP="002D62B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1252" o:spid="_x0000_s2348" style="width:453.05pt;height:103.6pt;mso-position-horizontal-relative:char;mso-position-vertical-relative:line" coordsize="57536,13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">
                <v:rect id="Rectangle 6874" o:spid="_x0000_s2349" style="position:absolute;left:3795;top:4140;width:2725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M/sMA&#10;AADaAAAADwAAAGRycy9kb3ducmV2LnhtbESPQWvCQBSE70L/w/IEb7pRsNSYTSgpgvRQqAq9vmaf&#10;2dDs25Bdk9Rf3y0Uehxm5hsmKybbioF63zhWsF4lIIgrpxuuFVzOh+UTCB+QNbaOScE3eSjyh1mG&#10;qXYjv9NwCrWIEPYpKjAhdKmUvjJk0a9cRxy9q+sthij7Wuoexwi3rdwkyaO02HBcMNhRaaj6Ot2s&#10;gpfbhzncnfGvb9Tc9Se6crc5KrWYT897EIGm8B/+ax+1gi38Xok3QO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TM/sMAAADaAAAADwAAAAAAAAAAAAAAAACYAgAAZHJzL2Rv&#10;d25yZXYueG1sUEsFBgAAAAAEAAQA9QAAAIgDAAAAAA==&#10;" fillcolor="#8db3e2" strokeweight="2pt">
                  <v:textbox>
                    <w:txbxContent>
                      <w:p w14:paraId="16F994B0" w14:textId="77777777" w:rsidR="009502FA" w:rsidRPr="00332D78" w:rsidRDefault="009502FA" w:rsidP="00332D78">
                        <w:pPr>
                          <w:rPr>
                            <w:szCs w:val="20"/>
                          </w:rPr>
                        </w:pPr>
                        <w:proofErr w:type="spellStart"/>
                        <w:proofErr w:type="gramStart"/>
                        <w:r w:rsidRPr="00332D78">
                          <w:rPr>
                            <w:rFonts w:cs="Arial"/>
                            <w:b/>
                            <w:bCs/>
                            <w:szCs w:val="20"/>
                          </w:rPr>
                          <w:t>asram:</w:t>
                        </w:r>
                        <w:proofErr w:type="gramEnd"/>
                        <w:r w:rsidRPr="00332D78">
                          <w:rPr>
                            <w:rFonts w:cs="Arial"/>
                            <w:b/>
                            <w:bCs/>
                            <w:szCs w:val="20"/>
                          </w:rPr>
                          <w:t>SpecifiedCITradePaymentTerms</w:t>
                        </w:r>
                        <w:proofErr w:type="spellEnd"/>
                      </w:p>
                    </w:txbxContent>
                  </v:textbox>
                </v:rect>
                <v:rect id="Rectangle 6884" o:spid="_x0000_s2350" style="position:absolute;left:35109;top:207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JnsQA&#10;AADaAAAADwAAAGRycy9kb3ducmV2LnhtbESPT2sCMRTE74LfITyhN03a6rbdbpRSEATtoWuh18fm&#10;7R+6edluoq7f3giCx2FmfsNkq8G24ki9bxxreJwpEMSFMw1XGn726+krCB+QDbaOScOZPKyW41GG&#10;qXEn/qZjHioRIexT1FCH0KVS+qImi37mOuLola63GKLsK2l6PEW4beWTUom02HBcqLGjz5qKv/xg&#10;NWAyN/9f5fNuvz0k+FYNar34VVo/TIaPdxCBhnAP39obo+EFrlfiDZ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CiZ7EAAAA2gAAAA8AAAAAAAAAAAAAAAAAmAIAAGRycy9k&#10;b3ducmV2LnhtbFBLBQYAAAAABAAEAPUAAACJAwAAAAA=&#10;" stroked="f">
                  <v:textbox>
                    <w:txbxContent>
                      <w:p w14:paraId="16F994B1" w14:textId="77777777" w:rsidR="009502FA" w:rsidRPr="002F612C" w:rsidRDefault="009502FA" w:rsidP="00332D78">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shape id="AutoShape 6885" o:spid="_x0000_s2351" type="#_x0000_t32" style="position:absolute;left:34936;top:163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W+ysEAAADaAAAADwAAAGRycy9kb3ducmV2LnhtbERPTWvCQBC9C/6HZYTedGMJ2qbZiBSk&#10;RaiStNjrkB2TYHY2ZLdJ+u+7h4LHx/tOd5NpxUC9aywrWK8iEMSl1Q1XCr4+D8snEM4ja2wtk4Jf&#10;crDL5rMUE21HzmkofCVCCLsEFdTed4mUrqzJoFvZjjhwV9sb9AH2ldQ9jiHctPIxijbSYMOhocaO&#10;Xmsqb8WPUTCcL6ftoRvezr66xPkxfv5G86HUw2Lav4DwNPm7+N/9rhWEreFKuAE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pb7KwQAAANoAAAAPAAAAAAAAAAAAAAAA&#10;AKECAABkcnMvZG93bnJldi54bWxQSwUGAAAAAAQABAD5AAAAjwMAAAAA&#10;" strokeweight="2pt"/>
                <v:rect id="Rectangle 6886" o:spid="_x0000_s2352" style="position:absolute;left:31055;top:5175;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PKBcMA&#10;AADaAAAADwAAAGRycy9kb3ducmV2LnhtbESP3WoCMRSE7wXfIZxC7zRbodVujSIFURDBn/b+sDnd&#10;Xbo52SZZjX16IwheDjPzDTOdR9OIEzlfW1bwMsxAEBdW11wq+DouBxMQPiBrbCyTggt5mM/6vSnm&#10;2p55T6dDKEWCsM9RQRVCm0vpi4oM+qFtiZP3Y53BkKQrpXZ4TnDTyFGWvUmDNaeFClv6rKj4PXRG&#10;Qbt97Vbjv437/550uwI30YZRVOr5KS4+QASK4RG+t9dawTvcrqQbIG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PKBcMAAADaAAAADwAAAAAAAAAAAAAAAACYAgAAZHJzL2Rv&#10;d25yZXYueG1sUEsFBgAAAAAEAAQA9QAAAIgDAAAAAA==&#10;" strokeweight="2pt"/>
                <v:rect id="Rectangle 6887" o:spid="_x0000_s2353" style="position:absolute;left:38905;top:8626;width:1863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aINMMA&#10;AADbAAAADwAAAGRycy9kb3ducmV2LnhtbESPQUvDQBCF74L/YRmhF7GbFLESuy1iKS2eTBTPQ3ZM&#10;gtnZsLttt/++cxC8zWPe9+bNapPdqE4U4uDZQDkvQBG33g7cGfj63D08g4oJ2eLomQxcKMJmfXuz&#10;wsr6M9d0alKnJIRjhQb6lKZK69j25DDO/UQsux8fHCaRodM24FnC3agXRfGkHQ4sF3qc6K2n9rc5&#10;OqlR5vq72d9f/Lvf1kNpw+NHXhozu8uvL6AS5fRv/qMPVjhpL7/IA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aINMMAAADbAAAADwAAAAAAAAAAAAAAAACYAgAAZHJzL2Rv&#10;d25yZXYueG1sUEsFBgAAAAAEAAQA9QAAAIgDAAAAAA==&#10;" filled="f" fillcolor="#8db3e2" strokeweight="2pt">
                  <v:textbox>
                    <w:txbxContent>
                      <w:p w14:paraId="16F994B2" w14:textId="77777777" w:rsidR="009502FA" w:rsidRPr="00332D78" w:rsidRDefault="009502FA" w:rsidP="00332D78">
                        <w:pPr>
                          <w:rPr>
                            <w:szCs w:val="20"/>
                          </w:rPr>
                        </w:pPr>
                        <w:proofErr w:type="spellStart"/>
                        <w:r w:rsidRPr="00332D78">
                          <w:rPr>
                            <w:rFonts w:cs="Arial"/>
                            <w:bCs/>
                            <w:szCs w:val="20"/>
                            <w:lang w:val="de-DE"/>
                          </w:rPr>
                          <w:t>asram:InstructionTypeCode</w:t>
                        </w:r>
                        <w:proofErr w:type="spellEnd"/>
                      </w:p>
                    </w:txbxContent>
                  </v:textbox>
                </v:rect>
                <v:shape id="AutoShape 6888" o:spid="_x0000_s2354" type="#_x0000_t32" style="position:absolute;left:33039;top:6038;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rJFsAAAADbAAAADwAAAGRycy9kb3ducmV2LnhtbERP24rCMBB9X/Afwgi+rakirlajiCCK&#10;4IoX9HVoxrbYTEoTa/17s7Dg2xzOdabzxhSipsrllhX0uhEI4sTqnFMF59PqewTCeWSNhWVS8CIH&#10;81nra4qxtk8+UH30qQgh7GJUkHlfxlK6JCODrmtL4sDdbGXQB1ilUlf4DOGmkP0oGkqDOYeGDEta&#10;ZpTcjw+joN5ffn9WZb3e+/QyOGwH4yuanVKddrOYgPDU+I/4373RYX4P/n4JB8jZ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6yRbAAAAA2wAAAA8AAAAAAAAAAAAAAAAA&#10;oQIAAGRycy9kb3ducmV2LnhtbFBLBQYAAAAABAAEAPkAAACOAwAAAAA=&#10;" strokeweight="2pt"/>
                <v:shape id="AutoShape 6889" o:spid="_x0000_s2355" type="#_x0000_t32" style="position:absolute;left:31055;top:603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XYcEAAADbAAAADwAAAGRycy9kb3ducmV2LnhtbERPTYvCMBC9C/6HMII3TRVZtRpFFmSX&#10;hVWqotehGdtiMylNrN1/vxEEb/N4n7Nct6YUDdWusKxgNIxAEKdWF5wpOB23gxkI55E1lpZJwR85&#10;WK+6nSXG2j44oebgMxFC2MWoIPe+iqV0aU4G3dBWxIG72tqgD7DOpK7xEcJNKcdR9CENFhwacqzo&#10;M6f0drgbBc3+vJtuq+Zr77PzJPmZzC9ofpXq99rNAoSn1r/FL/e3DvPH8PwlH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6FdhwQAAANsAAAAPAAAAAAAAAAAAAAAA&#10;AKECAABkcnMvZG93bnJldi54bWxQSwUGAAAAAAQABAD5AAAAjwMAAAAA&#10;" strokeweight="2pt"/>
                <v:rect id="Rectangle 6890" o:spid="_x0000_s2356" style="position:absolute;left:38905;width:161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WQ8QA&#10;AADbAAAADwAAAGRycy9kb3ducmV2LnhtbESPQWsCMRCF74X+hzCFXkSzW0VlNYpYSktP7iqeh810&#10;d+lmsiSpxn9vCoXeZnjve/NmvY2mFxdyvrOsIJ9kIIhrqztuFJyOb+MlCB+QNfaWScGNPGw3jw9r&#10;LLS9ckmXKjQihbAvUEEbwlBI6euWDPqJHYiT9mWdwZBW10jt8JrCTS9fsmwuDXacLrQ40L6l+rv6&#10;MalGHstz9T662U/7Wna5drNDXCj1/BR3KxCBYvg3/9EfOnFT+P0lDS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EFkPEAAAA2wAAAA8AAAAAAAAAAAAAAAAAmAIAAGRycy9k&#10;b3ducmV2LnhtbFBLBQYAAAAABAAEAPUAAACJAwAAAAA=&#10;" filled="f" fillcolor="#8db3e2" strokeweight="2pt">
                  <v:textbox>
                    <w:txbxContent>
                      <w:p w14:paraId="16F994B3" w14:textId="77777777" w:rsidR="009502FA" w:rsidRPr="00332D78" w:rsidRDefault="009502FA" w:rsidP="00332D78">
                        <w:pPr>
                          <w:rPr>
                            <w:szCs w:val="20"/>
                          </w:rPr>
                        </w:pPr>
                        <w:proofErr w:type="spellStart"/>
                        <w:r w:rsidRPr="00332D78">
                          <w:rPr>
                            <w:rFonts w:cs="Arial"/>
                            <w:bCs/>
                            <w:szCs w:val="20"/>
                            <w:lang w:val="de-DE"/>
                          </w:rPr>
                          <w:t>asram:DescriptionText</w:t>
                        </w:r>
                        <w:proofErr w:type="spellEnd"/>
                      </w:p>
                    </w:txbxContent>
                  </v:textbox>
                </v:rect>
                <v:shape id="AutoShape 6891" o:spid="_x0000_s2357" type="#_x0000_t32" style="position:absolute;left:34936;top:163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1qjsIAAADbAAAADwAAAGRycy9kb3ducmV2LnhtbERPTWvCQBC9F/wPywje6sYS2hpdgwih&#10;pdBKouh1yI5JMDsbsmtM/323UOhtHu9z1uloWjFQ7xrLChbzCARxaXXDlYLjIXt8BeE8ssbWMin4&#10;JgfpZvKwxkTbO+c0FL4SIYRdggpq77tESlfWZNDNbUccuIvtDfoA+0rqHu8h3LTyKYqepcGGQ0ON&#10;He1qKq/FzSgY9qevl6wb3va+OsX5R7w8o/lUajYdtysQnkb/L/5zv+swP4bfX8IBcv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01qjsIAAADbAAAADwAAAAAAAAAAAAAA&#10;AAChAgAAZHJzL2Rvd25yZXYueG1sUEsFBgAAAAAEAAQA+QAAAJADAAAAAA==&#10;" strokeweight="2pt"/>
                <v:shape id="AutoShape 6892" o:spid="_x0000_s2358" type="#_x0000_t32" style="position:absolute;left:34936;top:1052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HPFcMAAADbAAAADwAAAGRycy9kb3ducmV2LnhtbERPTWvCQBC9C/6HZYTedNMSbY2uoRRC&#10;S0FFK3odstMkNDsbstsk/vuuIPQ2j/c563QwteiodZVlBY+zCARxbnXFhYLTVzZ9AeE8ssbaMim4&#10;koN0Mx6tMdG25wN1R1+IEMIuQQWl900ipctLMuhmtiEO3LdtDfoA20LqFvsQbmr5FEULabDi0FBi&#10;Q28l5T/HX6Og2593z1nTve99cY4Pn/Hygmar1MNkeF2B8DT4f/Hd/aHD/DncfgkH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BzxXDAAAA2wAAAA8AAAAAAAAAAAAA&#10;AAAAoQIAAGRycy9kb3ducmV2LnhtbFBLBQYAAAAABAAEAPkAAACRAwAAAAA=&#10;" strokeweight="2pt"/>
                <v:rect id="Rechteck 1250" o:spid="_x0000_s2359" style="position:absolute;left:35368;top:10437;width:4362;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m+osYA&#10;AADdAAAADwAAAGRycy9kb3ducmV2LnhtbESPQWvCQBCF74X+h2UKXkrdVLBIdJUilAYpSKP1PGTH&#10;JDQ7G7PbJP33zkHwNsN78943q83oGtVTF2rPBl6nCSjiwtuaSwPHw8fLAlSIyBYbz2TgnwJs1o8P&#10;K0ytH/ib+jyWSkI4pGigirFNtQ5FRQ7D1LfEop195zDK2pXadjhIuGv0LEnetMOapaHClrYVFb/5&#10;nzMwFPv+dPj61PvnU+b5kl22+c/OmMnT+L4EFWmMd/PtOrOCP5sLv3wjI+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m+osYAAADdAAAADwAAAAAAAAAAAAAAAACYAgAAZHJz&#10;L2Rvd25yZXYueG1sUEsFBgAAAAAEAAQA9QAAAIsDAAAAAA==&#10;" filled="f" stroked="f">
                  <v:textbox>
                    <w:txbxContent>
                      <w:p w14:paraId="16F994B4" w14:textId="77777777" w:rsidR="009502FA" w:rsidRDefault="009502FA" w:rsidP="002D62BF">
                        <w:pPr>
                          <w:rPr>
                            <w:rFonts w:cs="Arial"/>
                            <w:b/>
                            <w:sz w:val="24"/>
                            <w:szCs w:val="24"/>
                            <w:lang w:val="de-DE"/>
                          </w:rPr>
                        </w:pPr>
                        <w:r>
                          <w:rPr>
                            <w:rFonts w:cs="Arial"/>
                            <w:b/>
                            <w:sz w:val="24"/>
                            <w:szCs w:val="24"/>
                            <w:lang w:val="de-DE"/>
                          </w:rPr>
                          <w:t>0..*</w:t>
                        </w:r>
                      </w:p>
                    </w:txbxContent>
                  </v:textbox>
                </v:rect>
                <v:rect id="Rechteck 1251" o:spid="_x0000_s2360" style="position:absolute;top:4917;width:4362;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UbOcQA&#10;AADdAAAADwAAAGRycy9kb3ducmV2LnhtbERP22rCQBB9L/gPywi+lLpRaJE0GxFBGkSQxsvzkJ0m&#10;odnZmN0m8e+7hYJvczjXSdajaURPnastK1jMIxDEhdU1lwrOp93LCoTzyBoby6TgTg7W6eQpwVjb&#10;gT+pz30pQgi7GBVU3rexlK6oyKCb25Y4cF+2M+gD7EqpOxxCuGnkMorepMGaQ0OFLW0rKr7zH6Ng&#10;KI799XT4kMfna2b5lt22+WWv1Gw6bt5BeBr9Q/zvznSYv3xdwN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1GznEAAAA3QAAAA8AAAAAAAAAAAAAAAAAmAIAAGRycy9k&#10;b3ducmV2LnhtbFBLBQYAAAAABAAEAPUAAACJAwAAAAA=&#10;" filled="f" stroked="f">
                  <v:textbox>
                    <w:txbxContent>
                      <w:p w14:paraId="16F994B5" w14:textId="77777777" w:rsidR="009502FA" w:rsidRDefault="009502FA" w:rsidP="002D62BF">
                        <w:pPr>
                          <w:rPr>
                            <w:rFonts w:cs="Arial"/>
                            <w:b/>
                            <w:sz w:val="24"/>
                            <w:szCs w:val="24"/>
                            <w:lang w:val="de-DE"/>
                          </w:rPr>
                        </w:pPr>
                        <w:r>
                          <w:rPr>
                            <w:rFonts w:cs="Arial"/>
                            <w:b/>
                            <w:sz w:val="24"/>
                            <w:szCs w:val="24"/>
                            <w:lang w:val="de-DE"/>
                          </w:rPr>
                          <w:t>0..*</w:t>
                        </w:r>
                      </w:p>
                    </w:txbxContent>
                  </v:textbox>
                </v:rect>
                <w10:anchorlock/>
              </v:group>
            </w:pict>
          </mc:Fallback>
        </mc:AlternateContent>
      </w:r>
    </w:p>
    <w:p w14:paraId="16F991A1" w14:textId="77777777" w:rsidR="00C66221" w:rsidRDefault="00C66221"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A370B7" w:rsidRPr="00AD4FE7" w14:paraId="16F991A9" w14:textId="77777777" w:rsidTr="00A370B7">
        <w:trPr>
          <w:cantSplit/>
          <w:trHeight w:val="330"/>
        </w:trPr>
        <w:tc>
          <w:tcPr>
            <w:tcW w:w="1050" w:type="pct"/>
            <w:shd w:val="clear" w:color="auto" w:fill="FFFFCC"/>
            <w:noWrap/>
            <w:vAlign w:val="center"/>
            <w:hideMark/>
          </w:tcPr>
          <w:p w14:paraId="16F991A2" w14:textId="77777777" w:rsidR="00A370B7" w:rsidRPr="00A370B7" w:rsidRDefault="00A370B7" w:rsidP="00076618">
            <w:pPr>
              <w:spacing w:line="240" w:lineRule="auto"/>
              <w:jc w:val="center"/>
              <w:rPr>
                <w:rFonts w:eastAsia="Times New Roman"/>
                <w:b/>
                <w:bCs/>
                <w:color w:val="000000"/>
                <w:lang w:val="de-DE" w:eastAsia="de-DE"/>
              </w:rPr>
            </w:pPr>
            <w:r w:rsidRPr="00A370B7">
              <w:rPr>
                <w:rFonts w:eastAsia="Times New Roman"/>
                <w:b/>
                <w:bCs/>
                <w:color w:val="000000"/>
                <w:lang w:eastAsia="de-DE"/>
              </w:rPr>
              <w:t>Name</w:t>
            </w:r>
          </w:p>
        </w:tc>
        <w:tc>
          <w:tcPr>
            <w:tcW w:w="450" w:type="pct"/>
            <w:shd w:val="clear" w:color="auto" w:fill="FFFFCC"/>
            <w:noWrap/>
            <w:vAlign w:val="center"/>
            <w:hideMark/>
          </w:tcPr>
          <w:p w14:paraId="16F991A3" w14:textId="77777777" w:rsidR="00A370B7" w:rsidRPr="00A370B7" w:rsidRDefault="00A370B7" w:rsidP="00076618">
            <w:pPr>
              <w:spacing w:line="240" w:lineRule="auto"/>
              <w:jc w:val="center"/>
              <w:rPr>
                <w:rFonts w:eastAsia="Times New Roman"/>
                <w:b/>
                <w:bCs/>
                <w:color w:val="000000"/>
                <w:lang w:val="de-DE" w:eastAsia="de-DE"/>
              </w:rPr>
            </w:pPr>
            <w:r w:rsidRPr="00A370B7">
              <w:rPr>
                <w:rFonts w:eastAsia="Times New Roman"/>
                <w:b/>
                <w:bCs/>
                <w:color w:val="000000"/>
                <w:lang w:eastAsia="de-DE"/>
              </w:rPr>
              <w:t>Type</w:t>
            </w:r>
          </w:p>
        </w:tc>
        <w:tc>
          <w:tcPr>
            <w:tcW w:w="400" w:type="pct"/>
            <w:shd w:val="clear" w:color="auto" w:fill="FFFFCC"/>
            <w:noWrap/>
            <w:vAlign w:val="center"/>
            <w:hideMark/>
          </w:tcPr>
          <w:p w14:paraId="16F991A4" w14:textId="77777777" w:rsidR="00A370B7" w:rsidRPr="00A370B7" w:rsidRDefault="00A370B7" w:rsidP="00076618">
            <w:pPr>
              <w:spacing w:line="240" w:lineRule="auto"/>
              <w:jc w:val="center"/>
              <w:rPr>
                <w:rFonts w:eastAsia="Times New Roman"/>
                <w:b/>
                <w:bCs/>
                <w:color w:val="000000"/>
                <w:lang w:val="de-DE" w:eastAsia="de-DE"/>
              </w:rPr>
            </w:pPr>
            <w:r w:rsidRPr="00A370B7">
              <w:rPr>
                <w:rFonts w:eastAsia="Times New Roman"/>
                <w:b/>
                <w:bCs/>
                <w:color w:val="000000"/>
                <w:lang w:eastAsia="de-DE"/>
              </w:rPr>
              <w:t>Length</w:t>
            </w:r>
          </w:p>
        </w:tc>
        <w:tc>
          <w:tcPr>
            <w:tcW w:w="350" w:type="pct"/>
            <w:shd w:val="clear" w:color="auto" w:fill="FFFFCC"/>
            <w:noWrap/>
            <w:vAlign w:val="center"/>
            <w:hideMark/>
          </w:tcPr>
          <w:p w14:paraId="16F991A5" w14:textId="77777777" w:rsidR="00A370B7" w:rsidRPr="00A370B7" w:rsidRDefault="00A370B7" w:rsidP="00076618">
            <w:pPr>
              <w:spacing w:line="240" w:lineRule="auto"/>
              <w:jc w:val="center"/>
              <w:rPr>
                <w:rFonts w:eastAsia="Times New Roman"/>
                <w:b/>
                <w:bCs/>
                <w:color w:val="000000"/>
                <w:lang w:val="de-DE" w:eastAsia="de-DE"/>
              </w:rPr>
            </w:pPr>
            <w:r w:rsidRPr="00A370B7">
              <w:rPr>
                <w:rFonts w:eastAsia="Times New Roman"/>
                <w:b/>
                <w:bCs/>
                <w:color w:val="000000"/>
                <w:lang w:val="de-DE" w:eastAsia="de-DE"/>
              </w:rPr>
              <w:t>Level</w:t>
            </w:r>
          </w:p>
        </w:tc>
        <w:tc>
          <w:tcPr>
            <w:tcW w:w="950" w:type="pct"/>
            <w:shd w:val="clear" w:color="auto" w:fill="FFFFCC"/>
            <w:noWrap/>
            <w:vAlign w:val="center"/>
            <w:hideMark/>
          </w:tcPr>
          <w:p w14:paraId="16F991A6" w14:textId="77777777" w:rsidR="00A370B7" w:rsidRPr="00A370B7" w:rsidRDefault="00A370B7" w:rsidP="00076618">
            <w:pPr>
              <w:spacing w:line="240" w:lineRule="auto"/>
              <w:jc w:val="center"/>
              <w:rPr>
                <w:rFonts w:eastAsia="Times New Roman"/>
                <w:b/>
                <w:bCs/>
                <w:color w:val="000000"/>
                <w:lang w:val="de-DE" w:eastAsia="de-DE"/>
              </w:rPr>
            </w:pPr>
            <w:r w:rsidRPr="00A370B7">
              <w:rPr>
                <w:rFonts w:eastAsia="Times New Roman"/>
                <w:b/>
                <w:bCs/>
                <w:color w:val="000000"/>
                <w:lang w:val="de-DE" w:eastAsia="de-DE"/>
              </w:rPr>
              <w:t>Example</w:t>
            </w:r>
          </w:p>
        </w:tc>
        <w:tc>
          <w:tcPr>
            <w:tcW w:w="300" w:type="pct"/>
            <w:shd w:val="clear" w:color="auto" w:fill="FFFFCC"/>
            <w:noWrap/>
            <w:vAlign w:val="center"/>
            <w:hideMark/>
          </w:tcPr>
          <w:p w14:paraId="16F991A7" w14:textId="77777777" w:rsidR="00A370B7" w:rsidRPr="00A370B7" w:rsidRDefault="00A370B7" w:rsidP="00076618">
            <w:pPr>
              <w:spacing w:line="240" w:lineRule="auto"/>
              <w:jc w:val="center"/>
              <w:rPr>
                <w:rFonts w:eastAsia="Times New Roman"/>
                <w:b/>
                <w:bCs/>
                <w:color w:val="000000"/>
                <w:lang w:val="de-DE" w:eastAsia="de-DE"/>
              </w:rPr>
            </w:pPr>
            <w:r w:rsidRPr="00A370B7">
              <w:rPr>
                <w:rFonts w:eastAsia="Times New Roman"/>
                <w:b/>
                <w:bCs/>
                <w:color w:val="000000"/>
                <w:lang w:eastAsia="de-DE"/>
              </w:rPr>
              <w:t>M/C</w:t>
            </w:r>
          </w:p>
        </w:tc>
        <w:tc>
          <w:tcPr>
            <w:tcW w:w="1500" w:type="pct"/>
            <w:shd w:val="clear" w:color="auto" w:fill="FFFFCC"/>
            <w:vAlign w:val="center"/>
          </w:tcPr>
          <w:p w14:paraId="16F991A8" w14:textId="77777777" w:rsidR="00A370B7" w:rsidRPr="00A370B7" w:rsidRDefault="00A370B7" w:rsidP="00076618">
            <w:pPr>
              <w:spacing w:line="240" w:lineRule="auto"/>
              <w:jc w:val="center"/>
              <w:rPr>
                <w:rFonts w:eastAsia="Times New Roman"/>
                <w:b/>
                <w:bCs/>
                <w:color w:val="000000"/>
                <w:lang w:eastAsia="de-DE"/>
              </w:rPr>
            </w:pPr>
            <w:r w:rsidRPr="00A370B7">
              <w:rPr>
                <w:rFonts w:eastAsia="Times New Roman"/>
                <w:b/>
                <w:bCs/>
                <w:color w:val="000000"/>
                <w:lang w:eastAsia="de-DE"/>
              </w:rPr>
              <w:t>Description</w:t>
            </w:r>
          </w:p>
        </w:tc>
      </w:tr>
      <w:tr w:rsidR="00A370B7" w:rsidRPr="00AD4FE7" w14:paraId="16F991B1" w14:textId="77777777" w:rsidTr="005F44A1">
        <w:trPr>
          <w:cantSplit/>
          <w:trHeight w:val="315"/>
        </w:trPr>
        <w:tc>
          <w:tcPr>
            <w:tcW w:w="1050" w:type="pct"/>
            <w:shd w:val="clear" w:color="auto" w:fill="92D050"/>
            <w:noWrap/>
            <w:vAlign w:val="center"/>
            <w:hideMark/>
          </w:tcPr>
          <w:p w14:paraId="16F991AA" w14:textId="77777777" w:rsidR="00A370B7" w:rsidRPr="00A370B7" w:rsidRDefault="00A370B7" w:rsidP="005F44A1">
            <w:pPr>
              <w:spacing w:line="240" w:lineRule="auto"/>
              <w:rPr>
                <w:rFonts w:eastAsia="Times New Roman" w:cs="Arial"/>
                <w:color w:val="000000"/>
                <w:sz w:val="16"/>
                <w:szCs w:val="20"/>
                <w:lang w:val="de-DE" w:eastAsia="de-DE"/>
              </w:rPr>
            </w:pPr>
            <w:r w:rsidRPr="00A370B7">
              <w:rPr>
                <w:rFonts w:eastAsia="Times New Roman" w:cs="Arial"/>
                <w:bCs/>
                <w:color w:val="000000"/>
                <w:sz w:val="16"/>
                <w:szCs w:val="20"/>
                <w:lang w:eastAsia="de-DE"/>
              </w:rPr>
              <w:t>asram:DescriptionText</w:t>
            </w:r>
          </w:p>
        </w:tc>
        <w:tc>
          <w:tcPr>
            <w:tcW w:w="450" w:type="pct"/>
            <w:shd w:val="clear" w:color="auto" w:fill="92D050"/>
            <w:vAlign w:val="center"/>
            <w:hideMark/>
          </w:tcPr>
          <w:p w14:paraId="16F991AB" w14:textId="77777777" w:rsidR="00A370B7" w:rsidRPr="00A370B7" w:rsidRDefault="00A370B7" w:rsidP="005F44A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String</w:t>
            </w:r>
          </w:p>
        </w:tc>
        <w:tc>
          <w:tcPr>
            <w:tcW w:w="400" w:type="pct"/>
            <w:shd w:val="clear" w:color="auto" w:fill="92D050"/>
            <w:noWrap/>
            <w:vAlign w:val="center"/>
            <w:hideMark/>
          </w:tcPr>
          <w:p w14:paraId="16F991AC" w14:textId="77777777" w:rsidR="00A370B7" w:rsidRPr="00A370B7" w:rsidRDefault="00A370B7" w:rsidP="005F44A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eastAsia="de-DE"/>
              </w:rPr>
              <w:t>50</w:t>
            </w:r>
          </w:p>
        </w:tc>
        <w:tc>
          <w:tcPr>
            <w:tcW w:w="350" w:type="pct"/>
            <w:shd w:val="clear" w:color="auto" w:fill="92D050"/>
            <w:noWrap/>
            <w:vAlign w:val="center"/>
            <w:hideMark/>
          </w:tcPr>
          <w:p w14:paraId="16F991AD" w14:textId="77777777" w:rsidR="00A370B7" w:rsidRPr="00A370B7" w:rsidRDefault="00A370B7" w:rsidP="005F44A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0" w:type="pct"/>
            <w:shd w:val="clear" w:color="auto" w:fill="92D050"/>
            <w:noWrap/>
            <w:vAlign w:val="center"/>
            <w:hideMark/>
          </w:tcPr>
          <w:p w14:paraId="16F991AE" w14:textId="77777777" w:rsidR="00A370B7" w:rsidRPr="00A370B7" w:rsidRDefault="00A370B7" w:rsidP="005F44A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Payment</w:t>
            </w:r>
          </w:p>
        </w:tc>
        <w:tc>
          <w:tcPr>
            <w:tcW w:w="300" w:type="pct"/>
            <w:shd w:val="clear" w:color="auto" w:fill="92D050"/>
            <w:noWrap/>
            <w:vAlign w:val="center"/>
            <w:hideMark/>
          </w:tcPr>
          <w:p w14:paraId="16F991AF" w14:textId="77777777" w:rsidR="00A370B7" w:rsidRPr="00A370B7" w:rsidRDefault="00A370B7" w:rsidP="005F44A1">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500" w:type="pct"/>
            <w:shd w:val="clear" w:color="auto" w:fill="92D050"/>
            <w:vAlign w:val="center"/>
          </w:tcPr>
          <w:p w14:paraId="16F991B0" w14:textId="77777777" w:rsidR="00A370B7" w:rsidRPr="00A370B7" w:rsidRDefault="00A370B7" w:rsidP="005F44A1">
            <w:pPr>
              <w:spacing w:line="240" w:lineRule="auto"/>
              <w:rPr>
                <w:rFonts w:eastAsia="Times New Roman"/>
                <w:color w:val="000000"/>
                <w:sz w:val="16"/>
                <w:lang w:val="de-DE" w:eastAsia="de-DE"/>
              </w:rPr>
            </w:pPr>
            <w:r w:rsidRPr="00A370B7">
              <w:rPr>
                <w:rFonts w:eastAsia="Times New Roman"/>
                <w:color w:val="000000"/>
                <w:sz w:val="16"/>
                <w:lang w:val="de-DE" w:eastAsia="de-DE"/>
              </w:rPr>
              <w:t>Payment</w:t>
            </w:r>
            <w:r w:rsidR="005F44A1">
              <w:rPr>
                <w:rFonts w:eastAsia="Times New Roman"/>
                <w:color w:val="000000"/>
                <w:sz w:val="16"/>
                <w:lang w:val="de-DE" w:eastAsia="de-DE"/>
              </w:rPr>
              <w:t xml:space="preserve"> </w:t>
            </w:r>
            <w:r w:rsidRPr="00A370B7">
              <w:rPr>
                <w:rFonts w:eastAsia="Times New Roman"/>
                <w:color w:val="000000"/>
                <w:sz w:val="16"/>
                <w:lang w:val="de-DE" w:eastAsia="de-DE"/>
              </w:rPr>
              <w:t>Terms</w:t>
            </w:r>
            <w:r w:rsidR="005F44A1">
              <w:rPr>
                <w:rFonts w:eastAsia="Times New Roman"/>
                <w:color w:val="000000"/>
                <w:sz w:val="16"/>
                <w:lang w:val="de-DE" w:eastAsia="de-DE"/>
              </w:rPr>
              <w:t xml:space="preserve"> </w:t>
            </w:r>
            <w:r w:rsidRPr="00A370B7">
              <w:rPr>
                <w:rFonts w:eastAsia="Times New Roman"/>
                <w:color w:val="000000"/>
                <w:sz w:val="16"/>
                <w:lang w:val="de-DE" w:eastAsia="de-DE"/>
              </w:rPr>
              <w:t>Text</w:t>
            </w:r>
          </w:p>
        </w:tc>
      </w:tr>
      <w:tr w:rsidR="00A370B7" w:rsidRPr="00AD4FE7" w14:paraId="16F991B9" w14:textId="77777777" w:rsidTr="005F44A1">
        <w:trPr>
          <w:cantSplit/>
          <w:trHeight w:val="315"/>
        </w:trPr>
        <w:tc>
          <w:tcPr>
            <w:tcW w:w="1050" w:type="pct"/>
            <w:shd w:val="clear" w:color="auto" w:fill="92D050"/>
            <w:noWrap/>
            <w:vAlign w:val="center"/>
            <w:hideMark/>
          </w:tcPr>
          <w:p w14:paraId="16F991B2" w14:textId="77777777" w:rsidR="00A370B7" w:rsidRPr="00A370B7" w:rsidRDefault="00A370B7" w:rsidP="005F44A1">
            <w:pPr>
              <w:spacing w:line="240" w:lineRule="auto"/>
              <w:rPr>
                <w:rFonts w:eastAsia="Times New Roman" w:cs="Arial"/>
                <w:bCs/>
                <w:color w:val="000000"/>
                <w:sz w:val="16"/>
                <w:szCs w:val="20"/>
                <w:lang w:eastAsia="de-DE"/>
              </w:rPr>
            </w:pPr>
            <w:r w:rsidRPr="00A370B7">
              <w:rPr>
                <w:rFonts w:eastAsia="Times New Roman" w:cs="Arial"/>
                <w:bCs/>
                <w:color w:val="000000"/>
                <w:sz w:val="16"/>
                <w:szCs w:val="20"/>
                <w:lang w:eastAsia="de-DE"/>
              </w:rPr>
              <w:t>asram:InstructionTypeCode</w:t>
            </w:r>
          </w:p>
        </w:tc>
        <w:tc>
          <w:tcPr>
            <w:tcW w:w="450" w:type="pct"/>
            <w:shd w:val="clear" w:color="auto" w:fill="92D050"/>
            <w:vAlign w:val="center"/>
            <w:hideMark/>
          </w:tcPr>
          <w:p w14:paraId="16F991B3" w14:textId="77777777" w:rsidR="00A370B7" w:rsidRPr="00A370B7" w:rsidRDefault="00A370B7" w:rsidP="005F44A1">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String</w:t>
            </w:r>
          </w:p>
        </w:tc>
        <w:tc>
          <w:tcPr>
            <w:tcW w:w="400" w:type="pct"/>
            <w:shd w:val="clear" w:color="auto" w:fill="92D050"/>
            <w:noWrap/>
            <w:vAlign w:val="center"/>
            <w:hideMark/>
          </w:tcPr>
          <w:p w14:paraId="16F991B4" w14:textId="77777777" w:rsidR="00A370B7" w:rsidRPr="00A370B7" w:rsidRDefault="00A370B7" w:rsidP="005F44A1">
            <w:pPr>
              <w:spacing w:line="240" w:lineRule="auto"/>
              <w:rPr>
                <w:rFonts w:eastAsia="Times New Roman" w:cs="Arial"/>
                <w:color w:val="000000"/>
                <w:sz w:val="16"/>
                <w:szCs w:val="20"/>
                <w:lang w:eastAsia="de-DE"/>
              </w:rPr>
            </w:pPr>
            <w:r w:rsidRPr="00A370B7">
              <w:rPr>
                <w:rFonts w:eastAsia="Times New Roman" w:cs="Arial"/>
                <w:color w:val="000000"/>
                <w:sz w:val="16"/>
                <w:szCs w:val="20"/>
                <w:lang w:eastAsia="de-DE"/>
              </w:rPr>
              <w:t>4</w:t>
            </w:r>
          </w:p>
        </w:tc>
        <w:tc>
          <w:tcPr>
            <w:tcW w:w="350" w:type="pct"/>
            <w:shd w:val="clear" w:color="auto" w:fill="92D050"/>
            <w:noWrap/>
            <w:vAlign w:val="center"/>
            <w:hideMark/>
          </w:tcPr>
          <w:p w14:paraId="16F991B5" w14:textId="77777777" w:rsidR="00A370B7" w:rsidRPr="00A370B7" w:rsidRDefault="00A370B7" w:rsidP="005F44A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5</w:t>
            </w:r>
          </w:p>
        </w:tc>
        <w:tc>
          <w:tcPr>
            <w:tcW w:w="950" w:type="pct"/>
            <w:shd w:val="clear" w:color="auto" w:fill="92D050"/>
            <w:noWrap/>
            <w:vAlign w:val="center"/>
            <w:hideMark/>
          </w:tcPr>
          <w:p w14:paraId="16F991B6" w14:textId="77777777" w:rsidR="00A370B7" w:rsidRPr="00A370B7" w:rsidRDefault="00A370B7" w:rsidP="005F44A1">
            <w:pPr>
              <w:spacing w:line="240" w:lineRule="auto"/>
              <w:rPr>
                <w:rFonts w:eastAsia="Times New Roman" w:cs="Arial"/>
                <w:color w:val="000000"/>
                <w:sz w:val="16"/>
                <w:szCs w:val="20"/>
                <w:lang w:val="de-DE" w:eastAsia="de-DE"/>
              </w:rPr>
            </w:pPr>
            <w:r w:rsidRPr="00A370B7">
              <w:rPr>
                <w:rFonts w:eastAsia="Times New Roman" w:cs="Arial"/>
                <w:color w:val="000000"/>
                <w:sz w:val="16"/>
                <w:szCs w:val="20"/>
                <w:lang w:val="de-DE" w:eastAsia="de-DE"/>
              </w:rPr>
              <w:t>12</w:t>
            </w:r>
          </w:p>
        </w:tc>
        <w:tc>
          <w:tcPr>
            <w:tcW w:w="300" w:type="pct"/>
            <w:shd w:val="clear" w:color="auto" w:fill="92D050"/>
            <w:noWrap/>
            <w:vAlign w:val="center"/>
            <w:hideMark/>
          </w:tcPr>
          <w:p w14:paraId="16F991B7" w14:textId="77777777" w:rsidR="00A370B7" w:rsidRPr="00A370B7" w:rsidRDefault="00A370B7" w:rsidP="005F44A1">
            <w:pPr>
              <w:spacing w:line="240" w:lineRule="auto"/>
              <w:rPr>
                <w:rFonts w:eastAsia="Times New Roman"/>
                <w:color w:val="000000"/>
                <w:sz w:val="16"/>
                <w:lang w:val="de-DE" w:eastAsia="de-DE"/>
              </w:rPr>
            </w:pPr>
            <w:r w:rsidRPr="00A370B7">
              <w:rPr>
                <w:rFonts w:eastAsia="Times New Roman"/>
                <w:color w:val="000000"/>
                <w:sz w:val="16"/>
                <w:lang w:val="de-DE" w:eastAsia="de-DE"/>
              </w:rPr>
              <w:t>C</w:t>
            </w:r>
          </w:p>
        </w:tc>
        <w:tc>
          <w:tcPr>
            <w:tcW w:w="1500" w:type="pct"/>
            <w:shd w:val="clear" w:color="auto" w:fill="92D050"/>
            <w:vAlign w:val="center"/>
          </w:tcPr>
          <w:p w14:paraId="16F991B8" w14:textId="77777777" w:rsidR="00A370B7" w:rsidRPr="00A370B7" w:rsidRDefault="00A370B7" w:rsidP="005F44A1">
            <w:pPr>
              <w:spacing w:line="240" w:lineRule="auto"/>
              <w:rPr>
                <w:rFonts w:eastAsia="Times New Roman"/>
                <w:color w:val="000000"/>
                <w:sz w:val="16"/>
                <w:lang w:val="de-DE" w:eastAsia="de-DE"/>
              </w:rPr>
            </w:pPr>
            <w:r w:rsidRPr="00A370B7">
              <w:rPr>
                <w:rFonts w:eastAsia="Times New Roman"/>
                <w:color w:val="000000"/>
                <w:sz w:val="16"/>
                <w:lang w:val="de-DE" w:eastAsia="de-DE"/>
              </w:rPr>
              <w:t>Payment</w:t>
            </w:r>
            <w:r w:rsidR="005F44A1">
              <w:rPr>
                <w:rFonts w:eastAsia="Times New Roman"/>
                <w:color w:val="000000"/>
                <w:sz w:val="16"/>
                <w:lang w:val="de-DE" w:eastAsia="de-DE"/>
              </w:rPr>
              <w:t xml:space="preserve"> </w:t>
            </w:r>
            <w:r w:rsidRPr="00A370B7">
              <w:rPr>
                <w:rFonts w:eastAsia="Times New Roman"/>
                <w:color w:val="000000"/>
                <w:sz w:val="16"/>
                <w:lang w:val="de-DE" w:eastAsia="de-DE"/>
              </w:rPr>
              <w:t>Terms</w:t>
            </w:r>
          </w:p>
        </w:tc>
      </w:tr>
    </w:tbl>
    <w:p w14:paraId="16F991BA" w14:textId="77777777" w:rsidR="00C66221" w:rsidRDefault="00C66221" w:rsidP="00A07FC2"/>
    <w:sectPr w:rsidR="00C66221" w:rsidSect="00C92453">
      <w:pgSz w:w="16838" w:h="11906" w:orient="landscape" w:code="9"/>
      <w:pgMar w:top="1418" w:right="1418" w:bottom="851" w:left="1134" w:header="709"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F99258" w14:textId="77777777" w:rsidR="009502FA" w:rsidRDefault="009502FA" w:rsidP="009020CE">
      <w:pPr>
        <w:spacing w:line="240" w:lineRule="auto"/>
      </w:pPr>
      <w:r>
        <w:separator/>
      </w:r>
    </w:p>
  </w:endnote>
  <w:endnote w:type="continuationSeparator" w:id="0">
    <w:p w14:paraId="16F99259" w14:textId="77777777" w:rsidR="009502FA" w:rsidRDefault="009502FA" w:rsidP="009020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Syntax Regular">
    <w:altName w:val="Agency FB"/>
    <w:charset w:val="00"/>
    <w:family w:val="auto"/>
    <w:pitch w:val="variable"/>
    <w:sig w:usb0="0000000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F9925B" w14:textId="77777777" w:rsidR="009502FA" w:rsidRDefault="009502FA" w:rsidP="00163B66">
    <w:pPr>
      <w:pBdr>
        <w:top w:val="single" w:sz="4" w:space="1" w:color="auto"/>
      </w:pBdr>
      <w:spacing w:line="200" w:lineRule="exact"/>
      <w:rPr>
        <w:rFonts w:eastAsia="Times New Roman"/>
        <w:kern w:val="10"/>
        <w:sz w:val="16"/>
        <w:szCs w:val="20"/>
        <w:lang w:eastAsia="de-DE"/>
      </w:rPr>
    </w:pPr>
  </w:p>
  <w:p w14:paraId="16F9925C" w14:textId="77777777" w:rsidR="009502FA" w:rsidRDefault="009502FA" w:rsidP="00163B66">
    <w:pPr>
      <w:spacing w:line="200" w:lineRule="exact"/>
      <w:rPr>
        <w:rFonts w:eastAsia="Times New Roman"/>
        <w:kern w:val="10"/>
        <w:sz w:val="16"/>
        <w:szCs w:val="20"/>
        <w:lang w:eastAsia="de-DE"/>
      </w:rPr>
    </w:pPr>
  </w:p>
  <w:p w14:paraId="16F9925D" w14:textId="77777777" w:rsidR="009502FA" w:rsidRPr="003C228A" w:rsidRDefault="009502FA" w:rsidP="00827D6A">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3" w:name="SUPPLYONCATEGORY1"/>
    <w:r>
      <w:rPr>
        <w:rFonts w:eastAsia="Times New Roman"/>
        <w:kern w:val="10"/>
        <w:sz w:val="16"/>
        <w:szCs w:val="20"/>
        <w:lang w:eastAsia="de-DE"/>
      </w:rPr>
      <w:t>SupplyO</w:t>
    </w:r>
    <w:bookmarkEnd w:id="13"/>
    <w:r>
      <w:rPr>
        <w:rFonts w:eastAsia="Times New Roman"/>
        <w:kern w:val="10"/>
        <w:sz w:val="16"/>
        <w:szCs w:val="20"/>
        <w:lang w:eastAsia="de-DE"/>
      </w:rPr>
      <w:t>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FD69AA">
      <w:rPr>
        <w:rFonts w:eastAsia="Times New Roman"/>
        <w:noProof/>
        <w:kern w:val="10"/>
        <w:sz w:val="16"/>
        <w:szCs w:val="20"/>
        <w:lang w:eastAsia="de-DE"/>
      </w:rPr>
      <w:t>37</w:t>
    </w:r>
    <w:r>
      <w:rPr>
        <w:rFonts w:eastAsia="Times New Roman"/>
        <w:kern w:val="10"/>
        <w:sz w:val="16"/>
        <w:szCs w:val="20"/>
        <w:lang w:eastAsia="de-DE"/>
      </w:rPr>
      <w:fldChar w:fldCharType="end"/>
    </w:r>
    <w:r>
      <w:rPr>
        <w:rFonts w:eastAsia="Times New Roman"/>
        <w:kern w:val="10"/>
        <w:sz w:val="16"/>
        <w:szCs w:val="20"/>
        <w:lang w:eastAsia="de-DE"/>
      </w:rPr>
      <w:t>/</w:t>
    </w:r>
    <w:r w:rsidR="00FD69AA">
      <w:fldChar w:fldCharType="begin"/>
    </w:r>
    <w:r w:rsidR="00FD69AA">
      <w:instrText xml:space="preserve"> NUMPAGES   \* MERGEFORMAT </w:instrText>
    </w:r>
    <w:r w:rsidR="00FD69AA">
      <w:fldChar w:fldCharType="separate"/>
    </w:r>
    <w:r w:rsidR="00FD69AA" w:rsidRPr="00FD69AA">
      <w:rPr>
        <w:rFonts w:eastAsia="Times New Roman"/>
        <w:noProof/>
        <w:kern w:val="10"/>
        <w:sz w:val="16"/>
        <w:szCs w:val="20"/>
        <w:lang w:eastAsia="de-DE"/>
      </w:rPr>
      <w:t>62</w:t>
    </w:r>
    <w:r w:rsidR="00FD69AA">
      <w:rPr>
        <w:rFonts w:eastAsia="Times New Roman"/>
        <w:noProof/>
        <w:kern w:val="10"/>
        <w:sz w:val="16"/>
        <w:szCs w:val="20"/>
        <w:lang w:eastAsia="de-DE"/>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F9925F" w14:textId="77777777" w:rsidR="009502FA" w:rsidRDefault="009502FA" w:rsidP="00163B66">
    <w:pPr>
      <w:pBdr>
        <w:top w:val="single" w:sz="4" w:space="1" w:color="auto"/>
      </w:pBdr>
      <w:spacing w:line="200" w:lineRule="exact"/>
      <w:rPr>
        <w:rFonts w:eastAsia="Times New Roman"/>
        <w:kern w:val="10"/>
        <w:sz w:val="16"/>
        <w:szCs w:val="20"/>
        <w:lang w:eastAsia="de-DE"/>
      </w:rPr>
    </w:pPr>
  </w:p>
  <w:p w14:paraId="16F99260" w14:textId="77777777" w:rsidR="009502FA" w:rsidRDefault="009502FA" w:rsidP="00163B66">
    <w:pPr>
      <w:spacing w:line="200" w:lineRule="exact"/>
      <w:rPr>
        <w:rFonts w:eastAsia="Times New Roman"/>
        <w:kern w:val="10"/>
        <w:sz w:val="16"/>
        <w:szCs w:val="20"/>
        <w:lang w:eastAsia="de-DE"/>
      </w:rPr>
    </w:pPr>
  </w:p>
  <w:p w14:paraId="16F99261" w14:textId="77777777" w:rsidR="009502FA" w:rsidRPr="00837FEB" w:rsidRDefault="009502FA" w:rsidP="0014605C">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4" w:name="SUPPLYONCATEGORY"/>
    <w:r>
      <w:rPr>
        <w:rFonts w:eastAsia="Times New Roman"/>
        <w:kern w:val="10"/>
        <w:sz w:val="16"/>
        <w:szCs w:val="20"/>
        <w:lang w:eastAsia="de-DE"/>
      </w:rPr>
      <w:t xml:space="preserve">SupplyOn </w:t>
    </w:r>
    <w:bookmarkEnd w:id="14"/>
    <w:r>
      <w:rPr>
        <w:rFonts w:eastAsia="Times New Roman"/>
        <w:kern w:val="10"/>
        <w:sz w:val="16"/>
        <w:szCs w:val="20"/>
        <w:lang w:eastAsia="de-DE"/>
      </w:rPr>
      <w:t>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FD69AA">
      <w:rPr>
        <w:rFonts w:eastAsia="Times New Roman"/>
        <w:noProof/>
        <w:kern w:val="10"/>
        <w:sz w:val="16"/>
        <w:szCs w:val="20"/>
        <w:lang w:eastAsia="de-DE"/>
      </w:rPr>
      <w:t>1</w:t>
    </w:r>
    <w:r>
      <w:rPr>
        <w:rFonts w:eastAsia="Times New Roman"/>
        <w:kern w:val="10"/>
        <w:sz w:val="16"/>
        <w:szCs w:val="20"/>
        <w:lang w:eastAsia="de-DE"/>
      </w:rPr>
      <w:fldChar w:fldCharType="end"/>
    </w:r>
    <w:r>
      <w:rPr>
        <w:rFonts w:eastAsia="Times New Roman"/>
        <w:kern w:val="10"/>
        <w:sz w:val="16"/>
        <w:szCs w:val="20"/>
        <w:lang w:eastAsia="de-DE"/>
      </w:rPr>
      <w:t>/</w:t>
    </w:r>
    <w:r w:rsidR="00FD69AA">
      <w:fldChar w:fldCharType="begin"/>
    </w:r>
    <w:r w:rsidR="00FD69AA">
      <w:instrText xml:space="preserve"> NUMPAGES   \* MERGEFORMAT </w:instrText>
    </w:r>
    <w:r w:rsidR="00FD69AA">
      <w:fldChar w:fldCharType="separate"/>
    </w:r>
    <w:r w:rsidR="00FD69AA" w:rsidRPr="00FD69AA">
      <w:rPr>
        <w:rFonts w:eastAsia="Times New Roman"/>
        <w:noProof/>
        <w:kern w:val="10"/>
        <w:sz w:val="16"/>
        <w:szCs w:val="20"/>
        <w:lang w:eastAsia="de-DE"/>
      </w:rPr>
      <w:t>16</w:t>
    </w:r>
    <w:r w:rsidR="00FD69AA">
      <w:rPr>
        <w:rFonts w:eastAsia="Times New Roman"/>
        <w:noProof/>
        <w:kern w:val="10"/>
        <w:sz w:val="16"/>
        <w:szCs w:val="20"/>
        <w:lang w:eastAsia="de-D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F99256" w14:textId="77777777" w:rsidR="009502FA" w:rsidRDefault="009502FA" w:rsidP="009020CE">
      <w:pPr>
        <w:spacing w:line="240" w:lineRule="auto"/>
      </w:pPr>
      <w:r>
        <w:separator/>
      </w:r>
    </w:p>
  </w:footnote>
  <w:footnote w:type="continuationSeparator" w:id="0">
    <w:p w14:paraId="16F99257" w14:textId="77777777" w:rsidR="009502FA" w:rsidRDefault="009502FA" w:rsidP="009020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F9925A" w14:textId="77777777" w:rsidR="009502FA" w:rsidRDefault="009502FA" w:rsidP="00DD1805">
    <w:pPr>
      <w:pStyle w:val="Kopfzeile"/>
      <w:tabs>
        <w:tab w:val="clear" w:pos="4536"/>
        <w:tab w:val="clear" w:pos="9072"/>
        <w:tab w:val="left" w:pos="1460"/>
      </w:tabs>
      <w:jc w:val="right"/>
    </w:pPr>
    <w:r>
      <w:rPr>
        <w:noProof/>
        <w:lang w:eastAsia="zh-TW"/>
      </w:rPr>
      <w:drawing>
        <wp:inline distT="0" distB="0" distL="0" distR="0" wp14:anchorId="16F99262" wp14:editId="16F99263">
          <wp:extent cx="971550" cy="374650"/>
          <wp:effectExtent l="0" t="0" r="0" b="6350"/>
          <wp:docPr id="220" name="Bild 11" descr="Beschreibung: supplyon_logo_hks44"/>
          <wp:cNvGraphicFramePr/>
          <a:graphic xmlns:a="http://schemas.openxmlformats.org/drawingml/2006/main">
            <a:graphicData uri="http://schemas.openxmlformats.org/drawingml/2006/picture">
              <pic:pic xmlns:pic="http://schemas.openxmlformats.org/drawingml/2006/picture">
                <pic:nvPicPr>
                  <pic:cNvPr id="6112" name="Bild 11" descr="Beschreibung: supplyon_logo_hks44"/>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F9925E" w14:textId="77777777" w:rsidR="009502FA" w:rsidRDefault="009502FA" w:rsidP="00DD1805">
    <w:pPr>
      <w:pStyle w:val="Kopfzeile"/>
      <w:tabs>
        <w:tab w:val="clear" w:pos="9072"/>
      </w:tabs>
      <w:jc w:val="right"/>
    </w:pPr>
    <w:r>
      <w:rPr>
        <w:noProof/>
        <w:lang w:eastAsia="zh-TW"/>
      </w:rPr>
      <w:drawing>
        <wp:inline distT="0" distB="0" distL="0" distR="0" wp14:anchorId="16F99264" wp14:editId="16F99265">
          <wp:extent cx="971550" cy="374650"/>
          <wp:effectExtent l="0" t="0" r="0" b="6350"/>
          <wp:docPr id="229" name="Bild 11" descr="Beschreibung: supplyon_logo_hks44"/>
          <wp:cNvGraphicFramePr/>
          <a:graphic xmlns:a="http://schemas.openxmlformats.org/drawingml/2006/main">
            <a:graphicData uri="http://schemas.openxmlformats.org/drawingml/2006/picture">
              <pic:pic xmlns:pic="http://schemas.openxmlformats.org/drawingml/2006/picture">
                <pic:nvPicPr>
                  <pic:cNvPr id="6112" name="Bild 11" descr="Beschreibung: supplyon_logo_hks44"/>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84DBD"/>
    <w:multiLevelType w:val="multilevel"/>
    <w:tmpl w:val="4FE68D72"/>
    <w:lvl w:ilvl="0">
      <w:start w:val="1"/>
      <w:numFmt w:val="decimal"/>
      <w:lvlText w:val="%1."/>
      <w:lvlJc w:val="left"/>
      <w:pPr>
        <w:ind w:left="1080" w:hanging="360"/>
      </w:pPr>
      <w:rPr>
        <w:rFonts w:hint="default"/>
      </w:rPr>
    </w:lvl>
    <w:lvl w:ilvl="1">
      <w:start w:val="3"/>
      <w:numFmt w:val="decimal"/>
      <w:isLgl/>
      <w:lvlText w:val="%1.%2"/>
      <w:lvlJc w:val="left"/>
      <w:pPr>
        <w:ind w:left="1830" w:hanging="1110"/>
      </w:pPr>
      <w:rPr>
        <w:rFonts w:hint="default"/>
      </w:rPr>
    </w:lvl>
    <w:lvl w:ilvl="2">
      <w:start w:val="3"/>
      <w:numFmt w:val="decimal"/>
      <w:isLgl/>
      <w:lvlText w:val="%1.%2.%3"/>
      <w:lvlJc w:val="left"/>
      <w:pPr>
        <w:ind w:left="1830" w:hanging="1110"/>
      </w:pPr>
      <w:rPr>
        <w:rFonts w:hint="default"/>
      </w:rPr>
    </w:lvl>
    <w:lvl w:ilvl="3">
      <w:start w:val="7"/>
      <w:numFmt w:val="decimal"/>
      <w:isLgl/>
      <w:lvlText w:val="%1.%2.%3.%4"/>
      <w:lvlJc w:val="left"/>
      <w:pPr>
        <w:ind w:left="1830" w:hanging="1110"/>
      </w:pPr>
      <w:rPr>
        <w:rFonts w:hint="default"/>
      </w:rPr>
    </w:lvl>
    <w:lvl w:ilvl="4">
      <w:start w:val="1"/>
      <w:numFmt w:val="decimal"/>
      <w:isLgl/>
      <w:lvlText w:val="%1.%2.%3.%4.%5"/>
      <w:lvlJc w:val="left"/>
      <w:pPr>
        <w:ind w:left="1830" w:hanging="111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
    <w:nsid w:val="15227A1E"/>
    <w:multiLevelType w:val="hybridMultilevel"/>
    <w:tmpl w:val="A8CAD3EA"/>
    <w:lvl w:ilvl="0" w:tplc="6F7074D4">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0E50653"/>
    <w:multiLevelType w:val="hybridMultilevel"/>
    <w:tmpl w:val="4C14F6A0"/>
    <w:lvl w:ilvl="0" w:tplc="238869EE">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14F51E4"/>
    <w:multiLevelType w:val="hybridMultilevel"/>
    <w:tmpl w:val="08E48A4A"/>
    <w:lvl w:ilvl="0" w:tplc="B790830A">
      <w:start w:val="1"/>
      <w:numFmt w:val="upperRoman"/>
      <w:pStyle w:val="Kapitelberschrift"/>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9C030D0"/>
    <w:multiLevelType w:val="hybridMultilevel"/>
    <w:tmpl w:val="91D2D164"/>
    <w:lvl w:ilvl="0" w:tplc="7B246FE2">
      <w:start w:val="1"/>
      <w:numFmt w:val="upperRoman"/>
      <w:lvlText w:val="%1."/>
      <w:lvlJc w:val="righ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5">
    <w:nsid w:val="52AC63C0"/>
    <w:multiLevelType w:val="hybridMultilevel"/>
    <w:tmpl w:val="7DEADBD4"/>
    <w:lvl w:ilvl="0" w:tplc="58F63324">
      <w:start w:val="2011"/>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9B1F12"/>
    <w:multiLevelType w:val="hybridMultilevel"/>
    <w:tmpl w:val="814259FA"/>
    <w:lvl w:ilvl="0" w:tplc="566A9A64">
      <w:start w:val="4"/>
      <w:numFmt w:val="bullet"/>
      <w:lvlText w:val="-"/>
      <w:lvlJc w:val="left"/>
      <w:pPr>
        <w:ind w:left="720" w:hanging="360"/>
      </w:pPr>
      <w:rPr>
        <w:rFonts w:ascii="Arial" w:eastAsia="PMingLiU"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1141A66"/>
    <w:multiLevelType w:val="multilevel"/>
    <w:tmpl w:val="917E3D1C"/>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1148"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pStyle w:val="berschrift5"/>
      <w:lvlText w:val="%1.%2.%3.%4.%5"/>
      <w:lvlJc w:val="left"/>
      <w:pPr>
        <w:ind w:left="1008" w:hanging="1008"/>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8">
    <w:nsid w:val="6125178C"/>
    <w:multiLevelType w:val="hybridMultilevel"/>
    <w:tmpl w:val="2D36EDEC"/>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6D7156D4"/>
    <w:multiLevelType w:val="hybridMultilevel"/>
    <w:tmpl w:val="984044C4"/>
    <w:lvl w:ilvl="0" w:tplc="8CFABD96">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4CE4AE7"/>
    <w:multiLevelType w:val="hybridMultilevel"/>
    <w:tmpl w:val="8844FFFA"/>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797B23E0"/>
    <w:multiLevelType w:val="hybridMultilevel"/>
    <w:tmpl w:val="59D246CA"/>
    <w:lvl w:ilvl="0" w:tplc="3BBC1EA0">
      <w:start w:val="22"/>
      <w:numFmt w:val="bullet"/>
      <w:lvlText w:val="-"/>
      <w:lvlJc w:val="left"/>
      <w:pPr>
        <w:ind w:left="720" w:hanging="360"/>
      </w:pPr>
      <w:rPr>
        <w:rFonts w:ascii="Arial" w:eastAsia="PMingLiU"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8"/>
  </w:num>
  <w:num w:numId="4">
    <w:abstractNumId w:val="10"/>
  </w:num>
  <w:num w:numId="5">
    <w:abstractNumId w:val="7"/>
  </w:num>
  <w:num w:numId="6">
    <w:abstractNumId w:val="7"/>
  </w:num>
  <w:num w:numId="7">
    <w:abstractNumId w:val="7"/>
  </w:num>
  <w:num w:numId="8">
    <w:abstractNumId w:val="7"/>
  </w:num>
  <w:num w:numId="9">
    <w:abstractNumId w:val="7"/>
  </w:num>
  <w:num w:numId="10">
    <w:abstractNumId w:val="7"/>
  </w:num>
  <w:num w:numId="11">
    <w:abstractNumId w:val="7"/>
  </w:num>
  <w:num w:numId="12">
    <w:abstractNumId w:val="7"/>
  </w:num>
  <w:num w:numId="13">
    <w:abstractNumId w:val="7"/>
  </w:num>
  <w:num w:numId="14">
    <w:abstractNumId w:val="7"/>
  </w:num>
  <w:num w:numId="15">
    <w:abstractNumId w:val="7"/>
    <w:lvlOverride w:ilvl="0">
      <w:startOverride w:val="4"/>
    </w:lvlOverride>
    <w:lvlOverride w:ilvl="1">
      <w:startOverride w:val="3"/>
    </w:lvlOverride>
    <w:lvlOverride w:ilvl="2">
      <w:startOverride w:val="3"/>
    </w:lvlOverride>
    <w:lvlOverride w:ilvl="3">
      <w:startOverride w:val="3"/>
    </w:lvlOverride>
    <w:lvlOverride w:ilvl="4">
      <w:startOverride w:val="8"/>
    </w:lvlOverride>
    <w:lvlOverride w:ilvl="5">
      <w:startOverride w:val="1"/>
    </w:lvlOverride>
  </w:num>
  <w:num w:numId="16">
    <w:abstractNumId w:val="7"/>
  </w:num>
  <w:num w:numId="17">
    <w:abstractNumId w:val="7"/>
  </w:num>
  <w:num w:numId="18">
    <w:abstractNumId w:val="7"/>
  </w:num>
  <w:num w:numId="19">
    <w:abstractNumId w:val="7"/>
  </w:num>
  <w:num w:numId="20">
    <w:abstractNumId w:val="7"/>
  </w:num>
  <w:num w:numId="21">
    <w:abstractNumId w:val="7"/>
  </w:num>
  <w:num w:numId="22">
    <w:abstractNumId w:val="7"/>
  </w:num>
  <w:num w:numId="23">
    <w:abstractNumId w:val="7"/>
  </w:num>
  <w:num w:numId="24">
    <w:abstractNumId w:val="7"/>
  </w:num>
  <w:num w:numId="25">
    <w:abstractNumId w:val="7"/>
  </w:num>
  <w:num w:numId="26">
    <w:abstractNumId w:val="7"/>
  </w:num>
  <w:num w:numId="27">
    <w:abstractNumId w:val="7"/>
  </w:num>
  <w:num w:numId="28">
    <w:abstractNumId w:val="7"/>
  </w:num>
  <w:num w:numId="29">
    <w:abstractNumId w:val="7"/>
  </w:num>
  <w:num w:numId="30">
    <w:abstractNumId w:val="7"/>
  </w:num>
  <w:num w:numId="31">
    <w:abstractNumId w:val="7"/>
  </w:num>
  <w:num w:numId="32">
    <w:abstractNumId w:val="7"/>
  </w:num>
  <w:num w:numId="33">
    <w:abstractNumId w:val="7"/>
  </w:num>
  <w:num w:numId="34">
    <w:abstractNumId w:val="7"/>
  </w:num>
  <w:num w:numId="35">
    <w:abstractNumId w:val="7"/>
  </w:num>
  <w:num w:numId="36">
    <w:abstractNumId w:val="6"/>
  </w:num>
  <w:num w:numId="37">
    <w:abstractNumId w:val="11"/>
  </w:num>
  <w:num w:numId="38">
    <w:abstractNumId w:val="7"/>
  </w:num>
  <w:num w:numId="39">
    <w:abstractNumId w:val="7"/>
  </w:num>
  <w:num w:numId="40">
    <w:abstractNumId w:val="5"/>
  </w:num>
  <w:num w:numId="41">
    <w:abstractNumId w:val="9"/>
  </w:num>
  <w:num w:numId="42">
    <w:abstractNumId w:val="1"/>
  </w:num>
  <w:num w:numId="43">
    <w:abstractNumId w:val="4"/>
  </w:num>
  <w:num w:numId="44">
    <w:abstractNumId w:val="2"/>
  </w:num>
  <w:num w:numId="45">
    <w:abstractNumId w:val="3"/>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
  </w:num>
  <w:num w:numId="48">
    <w:abstractNumId w:val="7"/>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NotTrackMoves/>
  <w:doNotTrackFormatting/>
  <w:defaultTabStop w:val="709"/>
  <w:hyphenationZone w:val="425"/>
  <w:drawingGridHorizontalSpacing w:val="100"/>
  <w:displayHorizontalDrawingGridEvery w:val="2"/>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779C"/>
    <w:rsid w:val="000002BF"/>
    <w:rsid w:val="000034B4"/>
    <w:rsid w:val="0000399C"/>
    <w:rsid w:val="00003D10"/>
    <w:rsid w:val="000048B3"/>
    <w:rsid w:val="000052F8"/>
    <w:rsid w:val="00005CCA"/>
    <w:rsid w:val="00006B6B"/>
    <w:rsid w:val="00006E55"/>
    <w:rsid w:val="00012880"/>
    <w:rsid w:val="00013B21"/>
    <w:rsid w:val="0001530C"/>
    <w:rsid w:val="0001625D"/>
    <w:rsid w:val="000165DF"/>
    <w:rsid w:val="00017DF5"/>
    <w:rsid w:val="0002289E"/>
    <w:rsid w:val="00022CAA"/>
    <w:rsid w:val="00023A07"/>
    <w:rsid w:val="00023F5C"/>
    <w:rsid w:val="000244FB"/>
    <w:rsid w:val="00024D45"/>
    <w:rsid w:val="000250AF"/>
    <w:rsid w:val="000261AF"/>
    <w:rsid w:val="00027D86"/>
    <w:rsid w:val="000322CF"/>
    <w:rsid w:val="0003349C"/>
    <w:rsid w:val="000360C3"/>
    <w:rsid w:val="0004052C"/>
    <w:rsid w:val="00040FE9"/>
    <w:rsid w:val="0004261E"/>
    <w:rsid w:val="00042A07"/>
    <w:rsid w:val="00043272"/>
    <w:rsid w:val="0004392B"/>
    <w:rsid w:val="000439C8"/>
    <w:rsid w:val="00044AF6"/>
    <w:rsid w:val="000475BD"/>
    <w:rsid w:val="0005061D"/>
    <w:rsid w:val="00051C50"/>
    <w:rsid w:val="000530DB"/>
    <w:rsid w:val="00053349"/>
    <w:rsid w:val="000536BA"/>
    <w:rsid w:val="000536FC"/>
    <w:rsid w:val="0005512E"/>
    <w:rsid w:val="000563E0"/>
    <w:rsid w:val="000576BE"/>
    <w:rsid w:val="0005798E"/>
    <w:rsid w:val="000619B4"/>
    <w:rsid w:val="00063790"/>
    <w:rsid w:val="00063CD6"/>
    <w:rsid w:val="00064134"/>
    <w:rsid w:val="00064234"/>
    <w:rsid w:val="00066331"/>
    <w:rsid w:val="00066A9A"/>
    <w:rsid w:val="00067346"/>
    <w:rsid w:val="0006754B"/>
    <w:rsid w:val="00070D73"/>
    <w:rsid w:val="00071127"/>
    <w:rsid w:val="000725BF"/>
    <w:rsid w:val="00073FA7"/>
    <w:rsid w:val="00074742"/>
    <w:rsid w:val="0007605A"/>
    <w:rsid w:val="0007628A"/>
    <w:rsid w:val="00076310"/>
    <w:rsid w:val="00076618"/>
    <w:rsid w:val="00076AF4"/>
    <w:rsid w:val="0008007C"/>
    <w:rsid w:val="000812B5"/>
    <w:rsid w:val="0008176C"/>
    <w:rsid w:val="00081802"/>
    <w:rsid w:val="00081BD4"/>
    <w:rsid w:val="00082485"/>
    <w:rsid w:val="0008297C"/>
    <w:rsid w:val="00082D4A"/>
    <w:rsid w:val="00083F53"/>
    <w:rsid w:val="00085CB0"/>
    <w:rsid w:val="00087E9A"/>
    <w:rsid w:val="00090DFA"/>
    <w:rsid w:val="0009148F"/>
    <w:rsid w:val="000920F7"/>
    <w:rsid w:val="00092152"/>
    <w:rsid w:val="000927AD"/>
    <w:rsid w:val="00093060"/>
    <w:rsid w:val="00094A11"/>
    <w:rsid w:val="000952C7"/>
    <w:rsid w:val="00096100"/>
    <w:rsid w:val="00096C32"/>
    <w:rsid w:val="00096FD5"/>
    <w:rsid w:val="000978B7"/>
    <w:rsid w:val="000979E7"/>
    <w:rsid w:val="000A003E"/>
    <w:rsid w:val="000A0C04"/>
    <w:rsid w:val="000A2721"/>
    <w:rsid w:val="000A2AE3"/>
    <w:rsid w:val="000A2D63"/>
    <w:rsid w:val="000A3056"/>
    <w:rsid w:val="000A36D2"/>
    <w:rsid w:val="000A4372"/>
    <w:rsid w:val="000A453B"/>
    <w:rsid w:val="000A5BF4"/>
    <w:rsid w:val="000A7C87"/>
    <w:rsid w:val="000B06EB"/>
    <w:rsid w:val="000B0CDC"/>
    <w:rsid w:val="000B1CCF"/>
    <w:rsid w:val="000B20A3"/>
    <w:rsid w:val="000B3194"/>
    <w:rsid w:val="000B3831"/>
    <w:rsid w:val="000B3CF9"/>
    <w:rsid w:val="000B499B"/>
    <w:rsid w:val="000B49F9"/>
    <w:rsid w:val="000B5496"/>
    <w:rsid w:val="000B6119"/>
    <w:rsid w:val="000B6F81"/>
    <w:rsid w:val="000C0396"/>
    <w:rsid w:val="000C299C"/>
    <w:rsid w:val="000C4394"/>
    <w:rsid w:val="000C467F"/>
    <w:rsid w:val="000C61FC"/>
    <w:rsid w:val="000C6F49"/>
    <w:rsid w:val="000D0067"/>
    <w:rsid w:val="000D2628"/>
    <w:rsid w:val="000D3051"/>
    <w:rsid w:val="000D4E5D"/>
    <w:rsid w:val="000E08AE"/>
    <w:rsid w:val="000E1030"/>
    <w:rsid w:val="000E2869"/>
    <w:rsid w:val="000E4F78"/>
    <w:rsid w:val="000E5967"/>
    <w:rsid w:val="000E779C"/>
    <w:rsid w:val="000E7D9B"/>
    <w:rsid w:val="000F0614"/>
    <w:rsid w:val="000F1A38"/>
    <w:rsid w:val="000F30E7"/>
    <w:rsid w:val="000F31E9"/>
    <w:rsid w:val="000F3F61"/>
    <w:rsid w:val="000F3FA3"/>
    <w:rsid w:val="000F462C"/>
    <w:rsid w:val="000F5940"/>
    <w:rsid w:val="00101250"/>
    <w:rsid w:val="0010199C"/>
    <w:rsid w:val="001023E4"/>
    <w:rsid w:val="00102901"/>
    <w:rsid w:val="00104E14"/>
    <w:rsid w:val="00105ABA"/>
    <w:rsid w:val="00105B73"/>
    <w:rsid w:val="00106C73"/>
    <w:rsid w:val="00107148"/>
    <w:rsid w:val="00107796"/>
    <w:rsid w:val="001106A6"/>
    <w:rsid w:val="0011271D"/>
    <w:rsid w:val="00117A24"/>
    <w:rsid w:val="0012207C"/>
    <w:rsid w:val="00125089"/>
    <w:rsid w:val="0012575E"/>
    <w:rsid w:val="001257E5"/>
    <w:rsid w:val="001259B1"/>
    <w:rsid w:val="0012625C"/>
    <w:rsid w:val="001275AC"/>
    <w:rsid w:val="00127B70"/>
    <w:rsid w:val="001301EB"/>
    <w:rsid w:val="00130B6A"/>
    <w:rsid w:val="00132C2D"/>
    <w:rsid w:val="00133293"/>
    <w:rsid w:val="00133B07"/>
    <w:rsid w:val="0013537A"/>
    <w:rsid w:val="00135B14"/>
    <w:rsid w:val="00136A9E"/>
    <w:rsid w:val="0013791D"/>
    <w:rsid w:val="00137D25"/>
    <w:rsid w:val="00141C93"/>
    <w:rsid w:val="00143C72"/>
    <w:rsid w:val="00144AAB"/>
    <w:rsid w:val="00144E67"/>
    <w:rsid w:val="0014605C"/>
    <w:rsid w:val="00147440"/>
    <w:rsid w:val="0015020D"/>
    <w:rsid w:val="001503C3"/>
    <w:rsid w:val="001510E8"/>
    <w:rsid w:val="00151489"/>
    <w:rsid w:val="00152F50"/>
    <w:rsid w:val="0015448C"/>
    <w:rsid w:val="00155264"/>
    <w:rsid w:val="00156B1D"/>
    <w:rsid w:val="00160579"/>
    <w:rsid w:val="00160772"/>
    <w:rsid w:val="00161C19"/>
    <w:rsid w:val="001621F3"/>
    <w:rsid w:val="0016269A"/>
    <w:rsid w:val="0016323B"/>
    <w:rsid w:val="00163B66"/>
    <w:rsid w:val="00163FDB"/>
    <w:rsid w:val="00164007"/>
    <w:rsid w:val="00165BAE"/>
    <w:rsid w:val="00165D80"/>
    <w:rsid w:val="001666D9"/>
    <w:rsid w:val="00166DF9"/>
    <w:rsid w:val="00167B70"/>
    <w:rsid w:val="00170071"/>
    <w:rsid w:val="0017080D"/>
    <w:rsid w:val="0017153E"/>
    <w:rsid w:val="0017245E"/>
    <w:rsid w:val="00173EF3"/>
    <w:rsid w:val="00174B15"/>
    <w:rsid w:val="00174B39"/>
    <w:rsid w:val="00174D1C"/>
    <w:rsid w:val="00177D0D"/>
    <w:rsid w:val="00181032"/>
    <w:rsid w:val="0018124A"/>
    <w:rsid w:val="00185D40"/>
    <w:rsid w:val="00186623"/>
    <w:rsid w:val="00186BA8"/>
    <w:rsid w:val="00186BB8"/>
    <w:rsid w:val="00190A13"/>
    <w:rsid w:val="00190A40"/>
    <w:rsid w:val="001926FC"/>
    <w:rsid w:val="001927D8"/>
    <w:rsid w:val="00194225"/>
    <w:rsid w:val="001942D0"/>
    <w:rsid w:val="00194BFF"/>
    <w:rsid w:val="00195B02"/>
    <w:rsid w:val="00195B83"/>
    <w:rsid w:val="00195D67"/>
    <w:rsid w:val="00196759"/>
    <w:rsid w:val="00196994"/>
    <w:rsid w:val="001A0211"/>
    <w:rsid w:val="001A1409"/>
    <w:rsid w:val="001A2887"/>
    <w:rsid w:val="001A3384"/>
    <w:rsid w:val="001A3513"/>
    <w:rsid w:val="001A3D10"/>
    <w:rsid w:val="001A4008"/>
    <w:rsid w:val="001A48A1"/>
    <w:rsid w:val="001A496D"/>
    <w:rsid w:val="001A4EE5"/>
    <w:rsid w:val="001A546C"/>
    <w:rsid w:val="001A578F"/>
    <w:rsid w:val="001A636E"/>
    <w:rsid w:val="001A6A95"/>
    <w:rsid w:val="001A6F2F"/>
    <w:rsid w:val="001B201A"/>
    <w:rsid w:val="001B26C2"/>
    <w:rsid w:val="001B398E"/>
    <w:rsid w:val="001B41DC"/>
    <w:rsid w:val="001B57A9"/>
    <w:rsid w:val="001B5B5C"/>
    <w:rsid w:val="001B5D17"/>
    <w:rsid w:val="001B627F"/>
    <w:rsid w:val="001B6AF6"/>
    <w:rsid w:val="001B7D67"/>
    <w:rsid w:val="001B7E6A"/>
    <w:rsid w:val="001C2448"/>
    <w:rsid w:val="001C3983"/>
    <w:rsid w:val="001C50E1"/>
    <w:rsid w:val="001C64FE"/>
    <w:rsid w:val="001D11AF"/>
    <w:rsid w:val="001D22D7"/>
    <w:rsid w:val="001D3285"/>
    <w:rsid w:val="001D505B"/>
    <w:rsid w:val="001D6464"/>
    <w:rsid w:val="001D6CA1"/>
    <w:rsid w:val="001D6F64"/>
    <w:rsid w:val="001D6F91"/>
    <w:rsid w:val="001D722A"/>
    <w:rsid w:val="001E0769"/>
    <w:rsid w:val="001E0CB2"/>
    <w:rsid w:val="001E1CD8"/>
    <w:rsid w:val="001E20FA"/>
    <w:rsid w:val="001E2988"/>
    <w:rsid w:val="001E439B"/>
    <w:rsid w:val="001E5C71"/>
    <w:rsid w:val="001F05CF"/>
    <w:rsid w:val="001F2B3F"/>
    <w:rsid w:val="001F3118"/>
    <w:rsid w:val="001F3F76"/>
    <w:rsid w:val="001F4173"/>
    <w:rsid w:val="001F478D"/>
    <w:rsid w:val="001F4F56"/>
    <w:rsid w:val="001F554E"/>
    <w:rsid w:val="001F55A2"/>
    <w:rsid w:val="001F5711"/>
    <w:rsid w:val="001F6103"/>
    <w:rsid w:val="001F6D64"/>
    <w:rsid w:val="00204C1A"/>
    <w:rsid w:val="00204E01"/>
    <w:rsid w:val="00206D20"/>
    <w:rsid w:val="002078E9"/>
    <w:rsid w:val="00207A6D"/>
    <w:rsid w:val="00212B25"/>
    <w:rsid w:val="00213C5B"/>
    <w:rsid w:val="00214763"/>
    <w:rsid w:val="00216C73"/>
    <w:rsid w:val="00221B54"/>
    <w:rsid w:val="00223100"/>
    <w:rsid w:val="00223BFA"/>
    <w:rsid w:val="00223C45"/>
    <w:rsid w:val="002246DE"/>
    <w:rsid w:val="00224B79"/>
    <w:rsid w:val="002259AE"/>
    <w:rsid w:val="002266E7"/>
    <w:rsid w:val="00227DF6"/>
    <w:rsid w:val="0023041F"/>
    <w:rsid w:val="00230776"/>
    <w:rsid w:val="0023182F"/>
    <w:rsid w:val="00231D0A"/>
    <w:rsid w:val="00232283"/>
    <w:rsid w:val="002347BA"/>
    <w:rsid w:val="0023595E"/>
    <w:rsid w:val="0023753E"/>
    <w:rsid w:val="00240484"/>
    <w:rsid w:val="00241DCC"/>
    <w:rsid w:val="00242502"/>
    <w:rsid w:val="00243126"/>
    <w:rsid w:val="0024440C"/>
    <w:rsid w:val="00245310"/>
    <w:rsid w:val="0024648B"/>
    <w:rsid w:val="00246D79"/>
    <w:rsid w:val="00247FA2"/>
    <w:rsid w:val="00250C93"/>
    <w:rsid w:val="00250CC6"/>
    <w:rsid w:val="00251863"/>
    <w:rsid w:val="0025261F"/>
    <w:rsid w:val="00252DE6"/>
    <w:rsid w:val="00254049"/>
    <w:rsid w:val="002540F5"/>
    <w:rsid w:val="00255005"/>
    <w:rsid w:val="00255881"/>
    <w:rsid w:val="00256523"/>
    <w:rsid w:val="002574A6"/>
    <w:rsid w:val="00257984"/>
    <w:rsid w:val="002602BC"/>
    <w:rsid w:val="002603D0"/>
    <w:rsid w:val="0026179A"/>
    <w:rsid w:val="00263326"/>
    <w:rsid w:val="002639D5"/>
    <w:rsid w:val="00265FFB"/>
    <w:rsid w:val="00266746"/>
    <w:rsid w:val="00266A1F"/>
    <w:rsid w:val="0026702D"/>
    <w:rsid w:val="002708DD"/>
    <w:rsid w:val="00271314"/>
    <w:rsid w:val="00271556"/>
    <w:rsid w:val="002718B5"/>
    <w:rsid w:val="00271C1A"/>
    <w:rsid w:val="00271D04"/>
    <w:rsid w:val="002726F2"/>
    <w:rsid w:val="00274D29"/>
    <w:rsid w:val="002754AE"/>
    <w:rsid w:val="002773A6"/>
    <w:rsid w:val="00280117"/>
    <w:rsid w:val="002805E6"/>
    <w:rsid w:val="00281858"/>
    <w:rsid w:val="00281D2B"/>
    <w:rsid w:val="00282064"/>
    <w:rsid w:val="00282898"/>
    <w:rsid w:val="002853CA"/>
    <w:rsid w:val="00285819"/>
    <w:rsid w:val="00285910"/>
    <w:rsid w:val="002868BC"/>
    <w:rsid w:val="00287640"/>
    <w:rsid w:val="002876F2"/>
    <w:rsid w:val="002905FD"/>
    <w:rsid w:val="00291214"/>
    <w:rsid w:val="002923CD"/>
    <w:rsid w:val="00293325"/>
    <w:rsid w:val="002935B0"/>
    <w:rsid w:val="002945F5"/>
    <w:rsid w:val="00294D6D"/>
    <w:rsid w:val="00295403"/>
    <w:rsid w:val="002A1C4D"/>
    <w:rsid w:val="002A215D"/>
    <w:rsid w:val="002A2652"/>
    <w:rsid w:val="002A3FBC"/>
    <w:rsid w:val="002A4792"/>
    <w:rsid w:val="002A580D"/>
    <w:rsid w:val="002A5C55"/>
    <w:rsid w:val="002A5D29"/>
    <w:rsid w:val="002A7C0D"/>
    <w:rsid w:val="002A7D78"/>
    <w:rsid w:val="002B02FC"/>
    <w:rsid w:val="002B04FD"/>
    <w:rsid w:val="002B14FA"/>
    <w:rsid w:val="002B33C5"/>
    <w:rsid w:val="002B63BD"/>
    <w:rsid w:val="002C0ADA"/>
    <w:rsid w:val="002C0E5B"/>
    <w:rsid w:val="002C1C22"/>
    <w:rsid w:val="002C3155"/>
    <w:rsid w:val="002C7043"/>
    <w:rsid w:val="002C7B6E"/>
    <w:rsid w:val="002D0733"/>
    <w:rsid w:val="002D0D81"/>
    <w:rsid w:val="002D2FD2"/>
    <w:rsid w:val="002D33E2"/>
    <w:rsid w:val="002D3BA0"/>
    <w:rsid w:val="002D4BAB"/>
    <w:rsid w:val="002D5BD8"/>
    <w:rsid w:val="002D5C33"/>
    <w:rsid w:val="002D62BF"/>
    <w:rsid w:val="002D6649"/>
    <w:rsid w:val="002D70FB"/>
    <w:rsid w:val="002E10B2"/>
    <w:rsid w:val="002E2D14"/>
    <w:rsid w:val="002E3408"/>
    <w:rsid w:val="002E3838"/>
    <w:rsid w:val="002E41F6"/>
    <w:rsid w:val="002E4B83"/>
    <w:rsid w:val="002E4E95"/>
    <w:rsid w:val="002E5D0B"/>
    <w:rsid w:val="002E6701"/>
    <w:rsid w:val="002E6DED"/>
    <w:rsid w:val="002E732E"/>
    <w:rsid w:val="002F07DC"/>
    <w:rsid w:val="002F1CB1"/>
    <w:rsid w:val="002F42C5"/>
    <w:rsid w:val="002F5908"/>
    <w:rsid w:val="002F5A28"/>
    <w:rsid w:val="002F61CB"/>
    <w:rsid w:val="002F694D"/>
    <w:rsid w:val="003006E0"/>
    <w:rsid w:val="00300955"/>
    <w:rsid w:val="0030262A"/>
    <w:rsid w:val="0030497D"/>
    <w:rsid w:val="0030545B"/>
    <w:rsid w:val="00305705"/>
    <w:rsid w:val="00307320"/>
    <w:rsid w:val="003079B9"/>
    <w:rsid w:val="00307B1A"/>
    <w:rsid w:val="003114A5"/>
    <w:rsid w:val="003124AF"/>
    <w:rsid w:val="003125C6"/>
    <w:rsid w:val="00312F54"/>
    <w:rsid w:val="00315829"/>
    <w:rsid w:val="00315B17"/>
    <w:rsid w:val="00315CDD"/>
    <w:rsid w:val="003208FA"/>
    <w:rsid w:val="00323B77"/>
    <w:rsid w:val="00323F3B"/>
    <w:rsid w:val="00325E53"/>
    <w:rsid w:val="00327229"/>
    <w:rsid w:val="003276F0"/>
    <w:rsid w:val="00330A22"/>
    <w:rsid w:val="00330ADD"/>
    <w:rsid w:val="00330CDD"/>
    <w:rsid w:val="00332530"/>
    <w:rsid w:val="00332607"/>
    <w:rsid w:val="00332D78"/>
    <w:rsid w:val="003333B6"/>
    <w:rsid w:val="003336DF"/>
    <w:rsid w:val="00334A0E"/>
    <w:rsid w:val="0033595B"/>
    <w:rsid w:val="0033640D"/>
    <w:rsid w:val="003370C5"/>
    <w:rsid w:val="003373F1"/>
    <w:rsid w:val="00337738"/>
    <w:rsid w:val="0034008B"/>
    <w:rsid w:val="003417BD"/>
    <w:rsid w:val="003417CF"/>
    <w:rsid w:val="0034200D"/>
    <w:rsid w:val="0034290A"/>
    <w:rsid w:val="003430C9"/>
    <w:rsid w:val="003432CE"/>
    <w:rsid w:val="003441BD"/>
    <w:rsid w:val="00346DF6"/>
    <w:rsid w:val="003509E9"/>
    <w:rsid w:val="00354550"/>
    <w:rsid w:val="00354ADB"/>
    <w:rsid w:val="00355255"/>
    <w:rsid w:val="003555C2"/>
    <w:rsid w:val="00357A83"/>
    <w:rsid w:val="00360D21"/>
    <w:rsid w:val="00361366"/>
    <w:rsid w:val="00361C16"/>
    <w:rsid w:val="00361C4D"/>
    <w:rsid w:val="00363B4E"/>
    <w:rsid w:val="0036456E"/>
    <w:rsid w:val="003652C3"/>
    <w:rsid w:val="00370D55"/>
    <w:rsid w:val="003712A7"/>
    <w:rsid w:val="0037177C"/>
    <w:rsid w:val="00373A8C"/>
    <w:rsid w:val="00373BE1"/>
    <w:rsid w:val="00373BE5"/>
    <w:rsid w:val="00374E1B"/>
    <w:rsid w:val="00375172"/>
    <w:rsid w:val="00375D0C"/>
    <w:rsid w:val="00375FA9"/>
    <w:rsid w:val="00377774"/>
    <w:rsid w:val="00377ADF"/>
    <w:rsid w:val="00380358"/>
    <w:rsid w:val="00380A70"/>
    <w:rsid w:val="00381ACC"/>
    <w:rsid w:val="00381F8A"/>
    <w:rsid w:val="003849CB"/>
    <w:rsid w:val="003932F8"/>
    <w:rsid w:val="0039348B"/>
    <w:rsid w:val="0039743C"/>
    <w:rsid w:val="003A2042"/>
    <w:rsid w:val="003A49D4"/>
    <w:rsid w:val="003A5D1E"/>
    <w:rsid w:val="003A72BD"/>
    <w:rsid w:val="003A7610"/>
    <w:rsid w:val="003B0198"/>
    <w:rsid w:val="003B0666"/>
    <w:rsid w:val="003B085D"/>
    <w:rsid w:val="003B08AA"/>
    <w:rsid w:val="003B0FA2"/>
    <w:rsid w:val="003B4224"/>
    <w:rsid w:val="003B483F"/>
    <w:rsid w:val="003B4D39"/>
    <w:rsid w:val="003B4EAF"/>
    <w:rsid w:val="003B64AE"/>
    <w:rsid w:val="003B65B8"/>
    <w:rsid w:val="003B66B4"/>
    <w:rsid w:val="003B67ED"/>
    <w:rsid w:val="003B79AC"/>
    <w:rsid w:val="003B7E8B"/>
    <w:rsid w:val="003C167E"/>
    <w:rsid w:val="003C1D77"/>
    <w:rsid w:val="003C228A"/>
    <w:rsid w:val="003C3AE4"/>
    <w:rsid w:val="003C3D6D"/>
    <w:rsid w:val="003C4EE9"/>
    <w:rsid w:val="003C60FF"/>
    <w:rsid w:val="003C7A05"/>
    <w:rsid w:val="003D06CA"/>
    <w:rsid w:val="003D15AC"/>
    <w:rsid w:val="003D2170"/>
    <w:rsid w:val="003D2AEC"/>
    <w:rsid w:val="003D4456"/>
    <w:rsid w:val="003D4E31"/>
    <w:rsid w:val="003D6845"/>
    <w:rsid w:val="003E0C1B"/>
    <w:rsid w:val="003E11CF"/>
    <w:rsid w:val="003E20EA"/>
    <w:rsid w:val="003E2AEB"/>
    <w:rsid w:val="003E2F90"/>
    <w:rsid w:val="003E30F3"/>
    <w:rsid w:val="003E3621"/>
    <w:rsid w:val="003E3BA0"/>
    <w:rsid w:val="003E3F54"/>
    <w:rsid w:val="003E4685"/>
    <w:rsid w:val="003E5B3C"/>
    <w:rsid w:val="003E6B10"/>
    <w:rsid w:val="003F0048"/>
    <w:rsid w:val="003F2D85"/>
    <w:rsid w:val="003F33E4"/>
    <w:rsid w:val="003F43C5"/>
    <w:rsid w:val="003F4843"/>
    <w:rsid w:val="003F4F8B"/>
    <w:rsid w:val="003F51D5"/>
    <w:rsid w:val="003F5FC1"/>
    <w:rsid w:val="003F64DE"/>
    <w:rsid w:val="003F6B73"/>
    <w:rsid w:val="003F735A"/>
    <w:rsid w:val="003F73B5"/>
    <w:rsid w:val="003F7529"/>
    <w:rsid w:val="003F7E0B"/>
    <w:rsid w:val="004017BB"/>
    <w:rsid w:val="004035C9"/>
    <w:rsid w:val="00403CAA"/>
    <w:rsid w:val="0040450C"/>
    <w:rsid w:val="004051FF"/>
    <w:rsid w:val="004062B6"/>
    <w:rsid w:val="0040714D"/>
    <w:rsid w:val="0041150A"/>
    <w:rsid w:val="00411564"/>
    <w:rsid w:val="0041304C"/>
    <w:rsid w:val="00413817"/>
    <w:rsid w:val="00416560"/>
    <w:rsid w:val="00416AAC"/>
    <w:rsid w:val="00422743"/>
    <w:rsid w:val="0042600C"/>
    <w:rsid w:val="00427758"/>
    <w:rsid w:val="00430326"/>
    <w:rsid w:val="0043037D"/>
    <w:rsid w:val="00430CB2"/>
    <w:rsid w:val="00430EBC"/>
    <w:rsid w:val="0043191C"/>
    <w:rsid w:val="004320A0"/>
    <w:rsid w:val="00432AF6"/>
    <w:rsid w:val="00432B48"/>
    <w:rsid w:val="00432EBA"/>
    <w:rsid w:val="004330A4"/>
    <w:rsid w:val="00433F5D"/>
    <w:rsid w:val="00435C1B"/>
    <w:rsid w:val="00437191"/>
    <w:rsid w:val="00437BE9"/>
    <w:rsid w:val="00440847"/>
    <w:rsid w:val="00440863"/>
    <w:rsid w:val="00442369"/>
    <w:rsid w:val="0044359D"/>
    <w:rsid w:val="0044384B"/>
    <w:rsid w:val="004444B6"/>
    <w:rsid w:val="00444A20"/>
    <w:rsid w:val="00444E98"/>
    <w:rsid w:val="00445176"/>
    <w:rsid w:val="004475D9"/>
    <w:rsid w:val="0044765C"/>
    <w:rsid w:val="0045109F"/>
    <w:rsid w:val="004517DD"/>
    <w:rsid w:val="00452F1B"/>
    <w:rsid w:val="0045322C"/>
    <w:rsid w:val="004532E0"/>
    <w:rsid w:val="004536FF"/>
    <w:rsid w:val="00454E07"/>
    <w:rsid w:val="004558E5"/>
    <w:rsid w:val="00455A35"/>
    <w:rsid w:val="00456520"/>
    <w:rsid w:val="004569FA"/>
    <w:rsid w:val="004571C2"/>
    <w:rsid w:val="0046206E"/>
    <w:rsid w:val="004649F4"/>
    <w:rsid w:val="00465ED2"/>
    <w:rsid w:val="00471934"/>
    <w:rsid w:val="0047397E"/>
    <w:rsid w:val="00474C7C"/>
    <w:rsid w:val="004752CC"/>
    <w:rsid w:val="00475BAE"/>
    <w:rsid w:val="00475E6A"/>
    <w:rsid w:val="00476F89"/>
    <w:rsid w:val="00477120"/>
    <w:rsid w:val="00477555"/>
    <w:rsid w:val="0048016F"/>
    <w:rsid w:val="00480A5C"/>
    <w:rsid w:val="00480C8F"/>
    <w:rsid w:val="0048205D"/>
    <w:rsid w:val="00482F1A"/>
    <w:rsid w:val="00482FCC"/>
    <w:rsid w:val="00483B94"/>
    <w:rsid w:val="00483FD4"/>
    <w:rsid w:val="00484FD7"/>
    <w:rsid w:val="0048538D"/>
    <w:rsid w:val="00485A20"/>
    <w:rsid w:val="00485E44"/>
    <w:rsid w:val="00486B1A"/>
    <w:rsid w:val="004873A9"/>
    <w:rsid w:val="004875F7"/>
    <w:rsid w:val="00491202"/>
    <w:rsid w:val="0049125B"/>
    <w:rsid w:val="00491B3A"/>
    <w:rsid w:val="00491DA3"/>
    <w:rsid w:val="004930D5"/>
    <w:rsid w:val="004930EC"/>
    <w:rsid w:val="004937F5"/>
    <w:rsid w:val="00493D35"/>
    <w:rsid w:val="00494DA6"/>
    <w:rsid w:val="00495D99"/>
    <w:rsid w:val="00497725"/>
    <w:rsid w:val="004A024B"/>
    <w:rsid w:val="004A1134"/>
    <w:rsid w:val="004A29FB"/>
    <w:rsid w:val="004A3E95"/>
    <w:rsid w:val="004A44B7"/>
    <w:rsid w:val="004A451C"/>
    <w:rsid w:val="004A492F"/>
    <w:rsid w:val="004A5DC5"/>
    <w:rsid w:val="004A75F4"/>
    <w:rsid w:val="004A76AE"/>
    <w:rsid w:val="004A7B8D"/>
    <w:rsid w:val="004B1992"/>
    <w:rsid w:val="004B3439"/>
    <w:rsid w:val="004B3CD8"/>
    <w:rsid w:val="004B4414"/>
    <w:rsid w:val="004B6826"/>
    <w:rsid w:val="004B6C34"/>
    <w:rsid w:val="004C1998"/>
    <w:rsid w:val="004C255A"/>
    <w:rsid w:val="004C32DB"/>
    <w:rsid w:val="004C3FDC"/>
    <w:rsid w:val="004C65AB"/>
    <w:rsid w:val="004C73EC"/>
    <w:rsid w:val="004C79CA"/>
    <w:rsid w:val="004D2225"/>
    <w:rsid w:val="004D34CC"/>
    <w:rsid w:val="004D5795"/>
    <w:rsid w:val="004D70F1"/>
    <w:rsid w:val="004D753C"/>
    <w:rsid w:val="004E0228"/>
    <w:rsid w:val="004E2C03"/>
    <w:rsid w:val="004E3813"/>
    <w:rsid w:val="004E4B79"/>
    <w:rsid w:val="004E7294"/>
    <w:rsid w:val="004E7BAB"/>
    <w:rsid w:val="004E7E4F"/>
    <w:rsid w:val="004F16E2"/>
    <w:rsid w:val="004F3D33"/>
    <w:rsid w:val="004F643A"/>
    <w:rsid w:val="004F66AD"/>
    <w:rsid w:val="004F69B3"/>
    <w:rsid w:val="004F7039"/>
    <w:rsid w:val="004F714C"/>
    <w:rsid w:val="0050014E"/>
    <w:rsid w:val="005025A0"/>
    <w:rsid w:val="005028F0"/>
    <w:rsid w:val="00502D24"/>
    <w:rsid w:val="005033A6"/>
    <w:rsid w:val="0050342B"/>
    <w:rsid w:val="00503787"/>
    <w:rsid w:val="0050419A"/>
    <w:rsid w:val="00506243"/>
    <w:rsid w:val="00506400"/>
    <w:rsid w:val="005064B8"/>
    <w:rsid w:val="005065A0"/>
    <w:rsid w:val="00507517"/>
    <w:rsid w:val="00507715"/>
    <w:rsid w:val="00507803"/>
    <w:rsid w:val="00510F14"/>
    <w:rsid w:val="005118AF"/>
    <w:rsid w:val="00512C87"/>
    <w:rsid w:val="00512FA6"/>
    <w:rsid w:val="00516E45"/>
    <w:rsid w:val="00517B16"/>
    <w:rsid w:val="00517E33"/>
    <w:rsid w:val="00520590"/>
    <w:rsid w:val="00520B51"/>
    <w:rsid w:val="00520E61"/>
    <w:rsid w:val="005219E3"/>
    <w:rsid w:val="00521B48"/>
    <w:rsid w:val="0052222F"/>
    <w:rsid w:val="00524A2B"/>
    <w:rsid w:val="00524BCC"/>
    <w:rsid w:val="00525194"/>
    <w:rsid w:val="00525609"/>
    <w:rsid w:val="005259A5"/>
    <w:rsid w:val="00527FE0"/>
    <w:rsid w:val="00530352"/>
    <w:rsid w:val="0053080C"/>
    <w:rsid w:val="00531B2F"/>
    <w:rsid w:val="005325E5"/>
    <w:rsid w:val="005332A0"/>
    <w:rsid w:val="00534885"/>
    <w:rsid w:val="005357CB"/>
    <w:rsid w:val="0053622A"/>
    <w:rsid w:val="005379C6"/>
    <w:rsid w:val="005379DA"/>
    <w:rsid w:val="005407A2"/>
    <w:rsid w:val="0054148B"/>
    <w:rsid w:val="0054318B"/>
    <w:rsid w:val="0054387C"/>
    <w:rsid w:val="005503DB"/>
    <w:rsid w:val="00553A1E"/>
    <w:rsid w:val="00556AE6"/>
    <w:rsid w:val="00557313"/>
    <w:rsid w:val="005610FE"/>
    <w:rsid w:val="00562E7D"/>
    <w:rsid w:val="0056554C"/>
    <w:rsid w:val="00567720"/>
    <w:rsid w:val="005679E2"/>
    <w:rsid w:val="00567BE3"/>
    <w:rsid w:val="00567DEC"/>
    <w:rsid w:val="00570C36"/>
    <w:rsid w:val="00572DCF"/>
    <w:rsid w:val="005736DC"/>
    <w:rsid w:val="00574217"/>
    <w:rsid w:val="00575293"/>
    <w:rsid w:val="00576017"/>
    <w:rsid w:val="00577678"/>
    <w:rsid w:val="00577D0E"/>
    <w:rsid w:val="00582222"/>
    <w:rsid w:val="00582656"/>
    <w:rsid w:val="005826AE"/>
    <w:rsid w:val="005828CF"/>
    <w:rsid w:val="00583ACB"/>
    <w:rsid w:val="00583CDA"/>
    <w:rsid w:val="005841FB"/>
    <w:rsid w:val="005845CB"/>
    <w:rsid w:val="005848F6"/>
    <w:rsid w:val="00584922"/>
    <w:rsid w:val="0058644E"/>
    <w:rsid w:val="00586965"/>
    <w:rsid w:val="00586DE7"/>
    <w:rsid w:val="005874CA"/>
    <w:rsid w:val="00587C2D"/>
    <w:rsid w:val="005908AE"/>
    <w:rsid w:val="00590A46"/>
    <w:rsid w:val="00591C18"/>
    <w:rsid w:val="005924F4"/>
    <w:rsid w:val="00593622"/>
    <w:rsid w:val="00593707"/>
    <w:rsid w:val="00594437"/>
    <w:rsid w:val="00594746"/>
    <w:rsid w:val="00594A02"/>
    <w:rsid w:val="00596881"/>
    <w:rsid w:val="005971BD"/>
    <w:rsid w:val="005A0B35"/>
    <w:rsid w:val="005A13A9"/>
    <w:rsid w:val="005A371A"/>
    <w:rsid w:val="005A41B7"/>
    <w:rsid w:val="005B024B"/>
    <w:rsid w:val="005B27D3"/>
    <w:rsid w:val="005B2AE9"/>
    <w:rsid w:val="005B321B"/>
    <w:rsid w:val="005B4A3A"/>
    <w:rsid w:val="005B5856"/>
    <w:rsid w:val="005B77CE"/>
    <w:rsid w:val="005B7BF4"/>
    <w:rsid w:val="005B7E26"/>
    <w:rsid w:val="005C243C"/>
    <w:rsid w:val="005C2634"/>
    <w:rsid w:val="005C2987"/>
    <w:rsid w:val="005C3269"/>
    <w:rsid w:val="005C4DB8"/>
    <w:rsid w:val="005C60FB"/>
    <w:rsid w:val="005C6B9D"/>
    <w:rsid w:val="005C6F1B"/>
    <w:rsid w:val="005C781A"/>
    <w:rsid w:val="005C7D40"/>
    <w:rsid w:val="005D084B"/>
    <w:rsid w:val="005D24FD"/>
    <w:rsid w:val="005D267B"/>
    <w:rsid w:val="005D2B1C"/>
    <w:rsid w:val="005D3C00"/>
    <w:rsid w:val="005D45F1"/>
    <w:rsid w:val="005D525D"/>
    <w:rsid w:val="005D541C"/>
    <w:rsid w:val="005D5955"/>
    <w:rsid w:val="005D5BE9"/>
    <w:rsid w:val="005D5F52"/>
    <w:rsid w:val="005D6DD4"/>
    <w:rsid w:val="005D7D0C"/>
    <w:rsid w:val="005E1B2C"/>
    <w:rsid w:val="005E27D6"/>
    <w:rsid w:val="005E3078"/>
    <w:rsid w:val="005E39BF"/>
    <w:rsid w:val="005E5E6B"/>
    <w:rsid w:val="005E695C"/>
    <w:rsid w:val="005E7E62"/>
    <w:rsid w:val="005F1953"/>
    <w:rsid w:val="005F1AF3"/>
    <w:rsid w:val="005F1DB1"/>
    <w:rsid w:val="005F3980"/>
    <w:rsid w:val="005F3E05"/>
    <w:rsid w:val="005F43B2"/>
    <w:rsid w:val="005F44A1"/>
    <w:rsid w:val="005F46A4"/>
    <w:rsid w:val="005F555C"/>
    <w:rsid w:val="005F623B"/>
    <w:rsid w:val="005F6FBF"/>
    <w:rsid w:val="005F7D31"/>
    <w:rsid w:val="00600111"/>
    <w:rsid w:val="006027E3"/>
    <w:rsid w:val="006029C4"/>
    <w:rsid w:val="006029E6"/>
    <w:rsid w:val="00602CCD"/>
    <w:rsid w:val="006041EB"/>
    <w:rsid w:val="00604B4E"/>
    <w:rsid w:val="00605A69"/>
    <w:rsid w:val="00605D07"/>
    <w:rsid w:val="0060709B"/>
    <w:rsid w:val="00610C2E"/>
    <w:rsid w:val="00611CF4"/>
    <w:rsid w:val="00613541"/>
    <w:rsid w:val="00613BD7"/>
    <w:rsid w:val="00613BFE"/>
    <w:rsid w:val="00613F01"/>
    <w:rsid w:val="00614E8A"/>
    <w:rsid w:val="00617D9E"/>
    <w:rsid w:val="0062050F"/>
    <w:rsid w:val="00621431"/>
    <w:rsid w:val="00623C40"/>
    <w:rsid w:val="006269DB"/>
    <w:rsid w:val="00627085"/>
    <w:rsid w:val="00627F12"/>
    <w:rsid w:val="00630A15"/>
    <w:rsid w:val="00631707"/>
    <w:rsid w:val="00633873"/>
    <w:rsid w:val="006346EB"/>
    <w:rsid w:val="00634BD9"/>
    <w:rsid w:val="006360DE"/>
    <w:rsid w:val="00636C40"/>
    <w:rsid w:val="0063726A"/>
    <w:rsid w:val="00637C8C"/>
    <w:rsid w:val="00637F95"/>
    <w:rsid w:val="00640089"/>
    <w:rsid w:val="006402B6"/>
    <w:rsid w:val="0064055F"/>
    <w:rsid w:val="00640BF0"/>
    <w:rsid w:val="00640E39"/>
    <w:rsid w:val="0064103B"/>
    <w:rsid w:val="00642171"/>
    <w:rsid w:val="00642E39"/>
    <w:rsid w:val="0064379E"/>
    <w:rsid w:val="00645162"/>
    <w:rsid w:val="006463D4"/>
    <w:rsid w:val="00647AC6"/>
    <w:rsid w:val="00647E00"/>
    <w:rsid w:val="006518C6"/>
    <w:rsid w:val="006522A6"/>
    <w:rsid w:val="00652F99"/>
    <w:rsid w:val="00653037"/>
    <w:rsid w:val="0065332B"/>
    <w:rsid w:val="00653F89"/>
    <w:rsid w:val="00654889"/>
    <w:rsid w:val="00654D6E"/>
    <w:rsid w:val="006555C8"/>
    <w:rsid w:val="00657353"/>
    <w:rsid w:val="00660040"/>
    <w:rsid w:val="0066344E"/>
    <w:rsid w:val="0066541F"/>
    <w:rsid w:val="0066679D"/>
    <w:rsid w:val="00666BD1"/>
    <w:rsid w:val="006672FC"/>
    <w:rsid w:val="0067142E"/>
    <w:rsid w:val="0067317F"/>
    <w:rsid w:val="006733AC"/>
    <w:rsid w:val="006734FE"/>
    <w:rsid w:val="00674445"/>
    <w:rsid w:val="00675FDE"/>
    <w:rsid w:val="00676089"/>
    <w:rsid w:val="0067687C"/>
    <w:rsid w:val="00676CE8"/>
    <w:rsid w:val="0067710D"/>
    <w:rsid w:val="0068072A"/>
    <w:rsid w:val="00680C07"/>
    <w:rsid w:val="00683FE0"/>
    <w:rsid w:val="006840FD"/>
    <w:rsid w:val="00684DEA"/>
    <w:rsid w:val="00693371"/>
    <w:rsid w:val="006940F6"/>
    <w:rsid w:val="006A118C"/>
    <w:rsid w:val="006A1D5E"/>
    <w:rsid w:val="006A26B3"/>
    <w:rsid w:val="006A4552"/>
    <w:rsid w:val="006A4FDC"/>
    <w:rsid w:val="006A6DF2"/>
    <w:rsid w:val="006A71C1"/>
    <w:rsid w:val="006A7E84"/>
    <w:rsid w:val="006B18F2"/>
    <w:rsid w:val="006B2324"/>
    <w:rsid w:val="006C15EE"/>
    <w:rsid w:val="006C1A44"/>
    <w:rsid w:val="006C1BD4"/>
    <w:rsid w:val="006C48AE"/>
    <w:rsid w:val="006C6695"/>
    <w:rsid w:val="006C73FA"/>
    <w:rsid w:val="006C78A7"/>
    <w:rsid w:val="006D131F"/>
    <w:rsid w:val="006D1387"/>
    <w:rsid w:val="006D1646"/>
    <w:rsid w:val="006D1B31"/>
    <w:rsid w:val="006D5859"/>
    <w:rsid w:val="006D644B"/>
    <w:rsid w:val="006D7249"/>
    <w:rsid w:val="006D7AC5"/>
    <w:rsid w:val="006E0053"/>
    <w:rsid w:val="006E0B1B"/>
    <w:rsid w:val="006E0BC9"/>
    <w:rsid w:val="006E1468"/>
    <w:rsid w:val="006E1808"/>
    <w:rsid w:val="006E2006"/>
    <w:rsid w:val="006E36F5"/>
    <w:rsid w:val="006E3D78"/>
    <w:rsid w:val="006E3E62"/>
    <w:rsid w:val="006E4280"/>
    <w:rsid w:val="006E43C8"/>
    <w:rsid w:val="006E59A4"/>
    <w:rsid w:val="006E5A67"/>
    <w:rsid w:val="006E5EFD"/>
    <w:rsid w:val="006E7198"/>
    <w:rsid w:val="006E72CC"/>
    <w:rsid w:val="006E75E8"/>
    <w:rsid w:val="006E7B85"/>
    <w:rsid w:val="006F0DD2"/>
    <w:rsid w:val="006F22C7"/>
    <w:rsid w:val="006F364B"/>
    <w:rsid w:val="006F45BB"/>
    <w:rsid w:val="006F5D44"/>
    <w:rsid w:val="006F656D"/>
    <w:rsid w:val="006F6E76"/>
    <w:rsid w:val="006F7190"/>
    <w:rsid w:val="006F7530"/>
    <w:rsid w:val="007001FD"/>
    <w:rsid w:val="0070097A"/>
    <w:rsid w:val="00700B58"/>
    <w:rsid w:val="00701FB5"/>
    <w:rsid w:val="00702080"/>
    <w:rsid w:val="00702EDB"/>
    <w:rsid w:val="00703083"/>
    <w:rsid w:val="00703810"/>
    <w:rsid w:val="0070427A"/>
    <w:rsid w:val="00705658"/>
    <w:rsid w:val="007066E7"/>
    <w:rsid w:val="007068BD"/>
    <w:rsid w:val="00706AE3"/>
    <w:rsid w:val="00707B98"/>
    <w:rsid w:val="0071068F"/>
    <w:rsid w:val="00711D3C"/>
    <w:rsid w:val="00711D86"/>
    <w:rsid w:val="00712029"/>
    <w:rsid w:val="00712AFC"/>
    <w:rsid w:val="00712B3B"/>
    <w:rsid w:val="00713217"/>
    <w:rsid w:val="0071633B"/>
    <w:rsid w:val="007206B5"/>
    <w:rsid w:val="007216C6"/>
    <w:rsid w:val="00722135"/>
    <w:rsid w:val="00722599"/>
    <w:rsid w:val="00725BA2"/>
    <w:rsid w:val="00727510"/>
    <w:rsid w:val="00733884"/>
    <w:rsid w:val="007341DB"/>
    <w:rsid w:val="00737B0F"/>
    <w:rsid w:val="00740038"/>
    <w:rsid w:val="007404DD"/>
    <w:rsid w:val="00740789"/>
    <w:rsid w:val="007416DF"/>
    <w:rsid w:val="0074344A"/>
    <w:rsid w:val="007446A7"/>
    <w:rsid w:val="00745204"/>
    <w:rsid w:val="00745633"/>
    <w:rsid w:val="00746920"/>
    <w:rsid w:val="00747046"/>
    <w:rsid w:val="00747DF0"/>
    <w:rsid w:val="00750054"/>
    <w:rsid w:val="007511E6"/>
    <w:rsid w:val="00751407"/>
    <w:rsid w:val="00752F14"/>
    <w:rsid w:val="0075392B"/>
    <w:rsid w:val="007564BB"/>
    <w:rsid w:val="00760A83"/>
    <w:rsid w:val="00761818"/>
    <w:rsid w:val="0076285D"/>
    <w:rsid w:val="00763C83"/>
    <w:rsid w:val="00764766"/>
    <w:rsid w:val="007664C6"/>
    <w:rsid w:val="00772A3B"/>
    <w:rsid w:val="007731A4"/>
    <w:rsid w:val="007732CB"/>
    <w:rsid w:val="00774A17"/>
    <w:rsid w:val="00775161"/>
    <w:rsid w:val="0077561B"/>
    <w:rsid w:val="00775992"/>
    <w:rsid w:val="00776132"/>
    <w:rsid w:val="00776692"/>
    <w:rsid w:val="00776A30"/>
    <w:rsid w:val="00776FBB"/>
    <w:rsid w:val="00783312"/>
    <w:rsid w:val="00784178"/>
    <w:rsid w:val="00784867"/>
    <w:rsid w:val="0078657C"/>
    <w:rsid w:val="00787309"/>
    <w:rsid w:val="00790790"/>
    <w:rsid w:val="007920A6"/>
    <w:rsid w:val="00792AF8"/>
    <w:rsid w:val="00792D57"/>
    <w:rsid w:val="00792D64"/>
    <w:rsid w:val="00795B60"/>
    <w:rsid w:val="007966C4"/>
    <w:rsid w:val="00796F22"/>
    <w:rsid w:val="00797141"/>
    <w:rsid w:val="00797548"/>
    <w:rsid w:val="007A11CE"/>
    <w:rsid w:val="007A18EE"/>
    <w:rsid w:val="007A24C1"/>
    <w:rsid w:val="007A376A"/>
    <w:rsid w:val="007A4104"/>
    <w:rsid w:val="007A5B43"/>
    <w:rsid w:val="007A7A4F"/>
    <w:rsid w:val="007B1D50"/>
    <w:rsid w:val="007B2026"/>
    <w:rsid w:val="007B74A7"/>
    <w:rsid w:val="007C0E4C"/>
    <w:rsid w:val="007C0EEB"/>
    <w:rsid w:val="007C3DC3"/>
    <w:rsid w:val="007C4C4E"/>
    <w:rsid w:val="007C5565"/>
    <w:rsid w:val="007C6CBC"/>
    <w:rsid w:val="007C7A7F"/>
    <w:rsid w:val="007D1729"/>
    <w:rsid w:val="007D2310"/>
    <w:rsid w:val="007D24F5"/>
    <w:rsid w:val="007D3356"/>
    <w:rsid w:val="007D35B1"/>
    <w:rsid w:val="007D4C79"/>
    <w:rsid w:val="007D5A9A"/>
    <w:rsid w:val="007D6602"/>
    <w:rsid w:val="007E0121"/>
    <w:rsid w:val="007E069B"/>
    <w:rsid w:val="007E226B"/>
    <w:rsid w:val="007E2858"/>
    <w:rsid w:val="007E2D4A"/>
    <w:rsid w:val="007E4E83"/>
    <w:rsid w:val="007E54C5"/>
    <w:rsid w:val="007F1377"/>
    <w:rsid w:val="007F2624"/>
    <w:rsid w:val="007F27B4"/>
    <w:rsid w:val="007F2C1E"/>
    <w:rsid w:val="007F414B"/>
    <w:rsid w:val="007F482E"/>
    <w:rsid w:val="007F4CF6"/>
    <w:rsid w:val="007F544B"/>
    <w:rsid w:val="00800F43"/>
    <w:rsid w:val="0080203E"/>
    <w:rsid w:val="008023FF"/>
    <w:rsid w:val="00803320"/>
    <w:rsid w:val="00804046"/>
    <w:rsid w:val="00804194"/>
    <w:rsid w:val="008041D5"/>
    <w:rsid w:val="008076C9"/>
    <w:rsid w:val="00810051"/>
    <w:rsid w:val="0081099F"/>
    <w:rsid w:val="00811269"/>
    <w:rsid w:val="008114F5"/>
    <w:rsid w:val="008127B0"/>
    <w:rsid w:val="00814B2F"/>
    <w:rsid w:val="00815586"/>
    <w:rsid w:val="00815E31"/>
    <w:rsid w:val="00820CFF"/>
    <w:rsid w:val="00821F77"/>
    <w:rsid w:val="0082322E"/>
    <w:rsid w:val="00824C68"/>
    <w:rsid w:val="00827095"/>
    <w:rsid w:val="00827D6A"/>
    <w:rsid w:val="008320A0"/>
    <w:rsid w:val="008332F1"/>
    <w:rsid w:val="00835A58"/>
    <w:rsid w:val="0083608C"/>
    <w:rsid w:val="0083682E"/>
    <w:rsid w:val="008371B4"/>
    <w:rsid w:val="008375C1"/>
    <w:rsid w:val="008379D2"/>
    <w:rsid w:val="00837FEB"/>
    <w:rsid w:val="00840398"/>
    <w:rsid w:val="0084270A"/>
    <w:rsid w:val="008427C5"/>
    <w:rsid w:val="008428C4"/>
    <w:rsid w:val="008431D1"/>
    <w:rsid w:val="00845717"/>
    <w:rsid w:val="0084577F"/>
    <w:rsid w:val="00847978"/>
    <w:rsid w:val="00850098"/>
    <w:rsid w:val="008507E3"/>
    <w:rsid w:val="00850B2D"/>
    <w:rsid w:val="00850E95"/>
    <w:rsid w:val="00851B79"/>
    <w:rsid w:val="00851E4B"/>
    <w:rsid w:val="00852948"/>
    <w:rsid w:val="008546B5"/>
    <w:rsid w:val="00854876"/>
    <w:rsid w:val="00856F2B"/>
    <w:rsid w:val="008573BD"/>
    <w:rsid w:val="00857F63"/>
    <w:rsid w:val="0086090A"/>
    <w:rsid w:val="00861515"/>
    <w:rsid w:val="00862261"/>
    <w:rsid w:val="00862448"/>
    <w:rsid w:val="00862C7E"/>
    <w:rsid w:val="008638A0"/>
    <w:rsid w:val="0086562A"/>
    <w:rsid w:val="00865C6E"/>
    <w:rsid w:val="00865CE7"/>
    <w:rsid w:val="008676CA"/>
    <w:rsid w:val="00871737"/>
    <w:rsid w:val="0087332F"/>
    <w:rsid w:val="0087346D"/>
    <w:rsid w:val="0087388C"/>
    <w:rsid w:val="008759FD"/>
    <w:rsid w:val="008768CB"/>
    <w:rsid w:val="0087730B"/>
    <w:rsid w:val="008778C7"/>
    <w:rsid w:val="00877E5C"/>
    <w:rsid w:val="0088016D"/>
    <w:rsid w:val="00880249"/>
    <w:rsid w:val="008815EB"/>
    <w:rsid w:val="0088166F"/>
    <w:rsid w:val="008820BE"/>
    <w:rsid w:val="00883C37"/>
    <w:rsid w:val="0088451B"/>
    <w:rsid w:val="00884C28"/>
    <w:rsid w:val="00884E57"/>
    <w:rsid w:val="00885103"/>
    <w:rsid w:val="008912BE"/>
    <w:rsid w:val="008931B7"/>
    <w:rsid w:val="00893496"/>
    <w:rsid w:val="00893AB7"/>
    <w:rsid w:val="00894A09"/>
    <w:rsid w:val="00894D86"/>
    <w:rsid w:val="008955FE"/>
    <w:rsid w:val="00897000"/>
    <w:rsid w:val="008A0294"/>
    <w:rsid w:val="008A0571"/>
    <w:rsid w:val="008A244A"/>
    <w:rsid w:val="008A3BA1"/>
    <w:rsid w:val="008A3FF0"/>
    <w:rsid w:val="008A57AB"/>
    <w:rsid w:val="008A5975"/>
    <w:rsid w:val="008A6411"/>
    <w:rsid w:val="008A67F3"/>
    <w:rsid w:val="008B0441"/>
    <w:rsid w:val="008B0B66"/>
    <w:rsid w:val="008B3A43"/>
    <w:rsid w:val="008B3EF9"/>
    <w:rsid w:val="008B4C77"/>
    <w:rsid w:val="008B505A"/>
    <w:rsid w:val="008B50AE"/>
    <w:rsid w:val="008B6355"/>
    <w:rsid w:val="008B6933"/>
    <w:rsid w:val="008B7B09"/>
    <w:rsid w:val="008C0D32"/>
    <w:rsid w:val="008C2807"/>
    <w:rsid w:val="008C317E"/>
    <w:rsid w:val="008D0071"/>
    <w:rsid w:val="008D00F7"/>
    <w:rsid w:val="008D1237"/>
    <w:rsid w:val="008D291D"/>
    <w:rsid w:val="008D2AF2"/>
    <w:rsid w:val="008D33C6"/>
    <w:rsid w:val="008D36C1"/>
    <w:rsid w:val="008D562E"/>
    <w:rsid w:val="008D6334"/>
    <w:rsid w:val="008D66DE"/>
    <w:rsid w:val="008D6E3B"/>
    <w:rsid w:val="008D73E4"/>
    <w:rsid w:val="008D757A"/>
    <w:rsid w:val="008D76DD"/>
    <w:rsid w:val="008E0140"/>
    <w:rsid w:val="008E0F34"/>
    <w:rsid w:val="008E2978"/>
    <w:rsid w:val="008E43BD"/>
    <w:rsid w:val="008E7AD6"/>
    <w:rsid w:val="008F09B3"/>
    <w:rsid w:val="008F1750"/>
    <w:rsid w:val="008F2467"/>
    <w:rsid w:val="008F3B37"/>
    <w:rsid w:val="008F5895"/>
    <w:rsid w:val="008F711B"/>
    <w:rsid w:val="009020CE"/>
    <w:rsid w:val="009027B6"/>
    <w:rsid w:val="00902AD3"/>
    <w:rsid w:val="0090548A"/>
    <w:rsid w:val="009067D1"/>
    <w:rsid w:val="00907004"/>
    <w:rsid w:val="0090761F"/>
    <w:rsid w:val="009110C2"/>
    <w:rsid w:val="00911CF3"/>
    <w:rsid w:val="00912CE3"/>
    <w:rsid w:val="009131E8"/>
    <w:rsid w:val="009132A1"/>
    <w:rsid w:val="00913FF0"/>
    <w:rsid w:val="0091556C"/>
    <w:rsid w:val="0092092D"/>
    <w:rsid w:val="0092097A"/>
    <w:rsid w:val="00921097"/>
    <w:rsid w:val="00921682"/>
    <w:rsid w:val="009220F0"/>
    <w:rsid w:val="00923702"/>
    <w:rsid w:val="009238BA"/>
    <w:rsid w:val="009255A5"/>
    <w:rsid w:val="009271D7"/>
    <w:rsid w:val="00930F07"/>
    <w:rsid w:val="009312F8"/>
    <w:rsid w:val="00933BA1"/>
    <w:rsid w:val="00933C20"/>
    <w:rsid w:val="00933CBB"/>
    <w:rsid w:val="00934DCC"/>
    <w:rsid w:val="00934F84"/>
    <w:rsid w:val="00937A11"/>
    <w:rsid w:val="00940F2C"/>
    <w:rsid w:val="009411CF"/>
    <w:rsid w:val="00941A53"/>
    <w:rsid w:val="009421E0"/>
    <w:rsid w:val="0095006E"/>
    <w:rsid w:val="009502FA"/>
    <w:rsid w:val="00950592"/>
    <w:rsid w:val="00951328"/>
    <w:rsid w:val="00952044"/>
    <w:rsid w:val="00952D4E"/>
    <w:rsid w:val="00955DB7"/>
    <w:rsid w:val="009567A3"/>
    <w:rsid w:val="00957909"/>
    <w:rsid w:val="00957A25"/>
    <w:rsid w:val="00960B8E"/>
    <w:rsid w:val="0096126C"/>
    <w:rsid w:val="009618F4"/>
    <w:rsid w:val="00961AD2"/>
    <w:rsid w:val="00961D2B"/>
    <w:rsid w:val="00961D98"/>
    <w:rsid w:val="0096267C"/>
    <w:rsid w:val="009641B1"/>
    <w:rsid w:val="009649B0"/>
    <w:rsid w:val="00965D8D"/>
    <w:rsid w:val="00966376"/>
    <w:rsid w:val="009674FF"/>
    <w:rsid w:val="0097090C"/>
    <w:rsid w:val="0097122C"/>
    <w:rsid w:val="00971734"/>
    <w:rsid w:val="00973B0F"/>
    <w:rsid w:val="00973FE4"/>
    <w:rsid w:val="00974170"/>
    <w:rsid w:val="0097587A"/>
    <w:rsid w:val="009769AA"/>
    <w:rsid w:val="0097751F"/>
    <w:rsid w:val="00977E3B"/>
    <w:rsid w:val="00980479"/>
    <w:rsid w:val="00981188"/>
    <w:rsid w:val="00981E3C"/>
    <w:rsid w:val="00982685"/>
    <w:rsid w:val="00982B2D"/>
    <w:rsid w:val="009838D3"/>
    <w:rsid w:val="00984534"/>
    <w:rsid w:val="00984F5B"/>
    <w:rsid w:val="009863CD"/>
    <w:rsid w:val="00986A6B"/>
    <w:rsid w:val="00990E22"/>
    <w:rsid w:val="00991656"/>
    <w:rsid w:val="00991B94"/>
    <w:rsid w:val="00991D97"/>
    <w:rsid w:val="00992C59"/>
    <w:rsid w:val="00994ACC"/>
    <w:rsid w:val="00995A83"/>
    <w:rsid w:val="0099724E"/>
    <w:rsid w:val="0099774A"/>
    <w:rsid w:val="009A158A"/>
    <w:rsid w:val="009A1DD4"/>
    <w:rsid w:val="009A2EBD"/>
    <w:rsid w:val="009A41EB"/>
    <w:rsid w:val="009A6034"/>
    <w:rsid w:val="009A7AD5"/>
    <w:rsid w:val="009A7DB3"/>
    <w:rsid w:val="009B12D1"/>
    <w:rsid w:val="009B1D2C"/>
    <w:rsid w:val="009B49DD"/>
    <w:rsid w:val="009B729C"/>
    <w:rsid w:val="009C030B"/>
    <w:rsid w:val="009C1E01"/>
    <w:rsid w:val="009C29AB"/>
    <w:rsid w:val="009C341A"/>
    <w:rsid w:val="009C3586"/>
    <w:rsid w:val="009C4F88"/>
    <w:rsid w:val="009C7565"/>
    <w:rsid w:val="009D0D27"/>
    <w:rsid w:val="009D2359"/>
    <w:rsid w:val="009D23AB"/>
    <w:rsid w:val="009D265F"/>
    <w:rsid w:val="009D3B60"/>
    <w:rsid w:val="009D51C7"/>
    <w:rsid w:val="009D5F03"/>
    <w:rsid w:val="009D6035"/>
    <w:rsid w:val="009E11C1"/>
    <w:rsid w:val="009E143B"/>
    <w:rsid w:val="009E1576"/>
    <w:rsid w:val="009E19C2"/>
    <w:rsid w:val="009E35E9"/>
    <w:rsid w:val="009E3BD3"/>
    <w:rsid w:val="009E4AFF"/>
    <w:rsid w:val="009E4D8A"/>
    <w:rsid w:val="009E5438"/>
    <w:rsid w:val="009F06B7"/>
    <w:rsid w:val="009F0925"/>
    <w:rsid w:val="009F0AE5"/>
    <w:rsid w:val="009F0E18"/>
    <w:rsid w:val="009F1415"/>
    <w:rsid w:val="009F161B"/>
    <w:rsid w:val="009F2EA6"/>
    <w:rsid w:val="009F51B7"/>
    <w:rsid w:val="009F52CF"/>
    <w:rsid w:val="009F6B58"/>
    <w:rsid w:val="009F76D4"/>
    <w:rsid w:val="00A00F2B"/>
    <w:rsid w:val="00A036BC"/>
    <w:rsid w:val="00A05430"/>
    <w:rsid w:val="00A05C4F"/>
    <w:rsid w:val="00A06549"/>
    <w:rsid w:val="00A07C24"/>
    <w:rsid w:val="00A07FC2"/>
    <w:rsid w:val="00A11BFF"/>
    <w:rsid w:val="00A16321"/>
    <w:rsid w:val="00A165D6"/>
    <w:rsid w:val="00A16CB9"/>
    <w:rsid w:val="00A22CA7"/>
    <w:rsid w:val="00A24037"/>
    <w:rsid w:val="00A24CE9"/>
    <w:rsid w:val="00A263D6"/>
    <w:rsid w:val="00A277EC"/>
    <w:rsid w:val="00A278E7"/>
    <w:rsid w:val="00A33A09"/>
    <w:rsid w:val="00A344B2"/>
    <w:rsid w:val="00A3495F"/>
    <w:rsid w:val="00A34F9F"/>
    <w:rsid w:val="00A35A11"/>
    <w:rsid w:val="00A35AB5"/>
    <w:rsid w:val="00A3696F"/>
    <w:rsid w:val="00A370B7"/>
    <w:rsid w:val="00A37A73"/>
    <w:rsid w:val="00A40972"/>
    <w:rsid w:val="00A40D06"/>
    <w:rsid w:val="00A4110E"/>
    <w:rsid w:val="00A41AE4"/>
    <w:rsid w:val="00A427A7"/>
    <w:rsid w:val="00A42CA1"/>
    <w:rsid w:val="00A4386E"/>
    <w:rsid w:val="00A43A4D"/>
    <w:rsid w:val="00A442D7"/>
    <w:rsid w:val="00A47384"/>
    <w:rsid w:val="00A4766F"/>
    <w:rsid w:val="00A50288"/>
    <w:rsid w:val="00A505D3"/>
    <w:rsid w:val="00A50BD5"/>
    <w:rsid w:val="00A515B2"/>
    <w:rsid w:val="00A53667"/>
    <w:rsid w:val="00A5696D"/>
    <w:rsid w:val="00A570DF"/>
    <w:rsid w:val="00A57289"/>
    <w:rsid w:val="00A572DE"/>
    <w:rsid w:val="00A57471"/>
    <w:rsid w:val="00A57746"/>
    <w:rsid w:val="00A61DFD"/>
    <w:rsid w:val="00A61FC2"/>
    <w:rsid w:val="00A62BFF"/>
    <w:rsid w:val="00A62E23"/>
    <w:rsid w:val="00A6378D"/>
    <w:rsid w:val="00A637CA"/>
    <w:rsid w:val="00A6429F"/>
    <w:rsid w:val="00A645DC"/>
    <w:rsid w:val="00A661E0"/>
    <w:rsid w:val="00A666EB"/>
    <w:rsid w:val="00A67500"/>
    <w:rsid w:val="00A677BF"/>
    <w:rsid w:val="00A744D5"/>
    <w:rsid w:val="00A75A18"/>
    <w:rsid w:val="00A7691F"/>
    <w:rsid w:val="00A76A3C"/>
    <w:rsid w:val="00A77639"/>
    <w:rsid w:val="00A80453"/>
    <w:rsid w:val="00A86CB7"/>
    <w:rsid w:val="00A86DC5"/>
    <w:rsid w:val="00A87284"/>
    <w:rsid w:val="00A92466"/>
    <w:rsid w:val="00A92D22"/>
    <w:rsid w:val="00A93381"/>
    <w:rsid w:val="00A9736C"/>
    <w:rsid w:val="00AA0CFA"/>
    <w:rsid w:val="00AA0DEE"/>
    <w:rsid w:val="00AA44DD"/>
    <w:rsid w:val="00AA55ED"/>
    <w:rsid w:val="00AA56D7"/>
    <w:rsid w:val="00AA57DC"/>
    <w:rsid w:val="00AA5A07"/>
    <w:rsid w:val="00AA5D34"/>
    <w:rsid w:val="00AA5FF6"/>
    <w:rsid w:val="00AA6293"/>
    <w:rsid w:val="00AA70EB"/>
    <w:rsid w:val="00AB0651"/>
    <w:rsid w:val="00AB14BC"/>
    <w:rsid w:val="00AB5123"/>
    <w:rsid w:val="00AB5CD5"/>
    <w:rsid w:val="00AB611A"/>
    <w:rsid w:val="00AB7204"/>
    <w:rsid w:val="00AB7DA7"/>
    <w:rsid w:val="00AC1453"/>
    <w:rsid w:val="00AC3336"/>
    <w:rsid w:val="00AD0679"/>
    <w:rsid w:val="00AD0E43"/>
    <w:rsid w:val="00AD168F"/>
    <w:rsid w:val="00AD2AB5"/>
    <w:rsid w:val="00AD3D99"/>
    <w:rsid w:val="00AD4FE7"/>
    <w:rsid w:val="00AD55E4"/>
    <w:rsid w:val="00AD5F3C"/>
    <w:rsid w:val="00AE064B"/>
    <w:rsid w:val="00AE0B3F"/>
    <w:rsid w:val="00AE1316"/>
    <w:rsid w:val="00AE18E9"/>
    <w:rsid w:val="00AE2E14"/>
    <w:rsid w:val="00AE3318"/>
    <w:rsid w:val="00AE348C"/>
    <w:rsid w:val="00AE493A"/>
    <w:rsid w:val="00AE49AA"/>
    <w:rsid w:val="00AE4DE2"/>
    <w:rsid w:val="00AE55D4"/>
    <w:rsid w:val="00AE5B28"/>
    <w:rsid w:val="00AE5C04"/>
    <w:rsid w:val="00AF1F5E"/>
    <w:rsid w:val="00AF32F7"/>
    <w:rsid w:val="00AF7ED1"/>
    <w:rsid w:val="00B00397"/>
    <w:rsid w:val="00B00E28"/>
    <w:rsid w:val="00B01849"/>
    <w:rsid w:val="00B01EDA"/>
    <w:rsid w:val="00B0299B"/>
    <w:rsid w:val="00B029AD"/>
    <w:rsid w:val="00B02EA8"/>
    <w:rsid w:val="00B02EE7"/>
    <w:rsid w:val="00B033A4"/>
    <w:rsid w:val="00B05021"/>
    <w:rsid w:val="00B07972"/>
    <w:rsid w:val="00B122C8"/>
    <w:rsid w:val="00B138CE"/>
    <w:rsid w:val="00B14D98"/>
    <w:rsid w:val="00B1590C"/>
    <w:rsid w:val="00B16837"/>
    <w:rsid w:val="00B17A5F"/>
    <w:rsid w:val="00B21D5D"/>
    <w:rsid w:val="00B22C16"/>
    <w:rsid w:val="00B22D8E"/>
    <w:rsid w:val="00B25ACA"/>
    <w:rsid w:val="00B2603D"/>
    <w:rsid w:val="00B2646B"/>
    <w:rsid w:val="00B2672A"/>
    <w:rsid w:val="00B26B8B"/>
    <w:rsid w:val="00B27801"/>
    <w:rsid w:val="00B335DB"/>
    <w:rsid w:val="00B34224"/>
    <w:rsid w:val="00B34403"/>
    <w:rsid w:val="00B34E9A"/>
    <w:rsid w:val="00B35541"/>
    <w:rsid w:val="00B36DF2"/>
    <w:rsid w:val="00B373F1"/>
    <w:rsid w:val="00B37633"/>
    <w:rsid w:val="00B414C7"/>
    <w:rsid w:val="00B41D6F"/>
    <w:rsid w:val="00B43A3B"/>
    <w:rsid w:val="00B46D69"/>
    <w:rsid w:val="00B46E4E"/>
    <w:rsid w:val="00B46FEF"/>
    <w:rsid w:val="00B50D40"/>
    <w:rsid w:val="00B51285"/>
    <w:rsid w:val="00B53AE5"/>
    <w:rsid w:val="00B542FE"/>
    <w:rsid w:val="00B54E3C"/>
    <w:rsid w:val="00B55191"/>
    <w:rsid w:val="00B56FB6"/>
    <w:rsid w:val="00B57601"/>
    <w:rsid w:val="00B60D05"/>
    <w:rsid w:val="00B61592"/>
    <w:rsid w:val="00B634DE"/>
    <w:rsid w:val="00B63689"/>
    <w:rsid w:val="00B63DE3"/>
    <w:rsid w:val="00B6474C"/>
    <w:rsid w:val="00B6512C"/>
    <w:rsid w:val="00B65B76"/>
    <w:rsid w:val="00B65C21"/>
    <w:rsid w:val="00B65EC3"/>
    <w:rsid w:val="00B66103"/>
    <w:rsid w:val="00B66E6F"/>
    <w:rsid w:val="00B66F69"/>
    <w:rsid w:val="00B67304"/>
    <w:rsid w:val="00B71231"/>
    <w:rsid w:val="00B7278C"/>
    <w:rsid w:val="00B728F2"/>
    <w:rsid w:val="00B72D37"/>
    <w:rsid w:val="00B7435C"/>
    <w:rsid w:val="00B749AE"/>
    <w:rsid w:val="00B74CF6"/>
    <w:rsid w:val="00B77D43"/>
    <w:rsid w:val="00B80D08"/>
    <w:rsid w:val="00B815A7"/>
    <w:rsid w:val="00B824B7"/>
    <w:rsid w:val="00B82A3C"/>
    <w:rsid w:val="00B82AC4"/>
    <w:rsid w:val="00B832EB"/>
    <w:rsid w:val="00B83E7C"/>
    <w:rsid w:val="00B83F44"/>
    <w:rsid w:val="00B86322"/>
    <w:rsid w:val="00B86706"/>
    <w:rsid w:val="00B9081D"/>
    <w:rsid w:val="00B909A7"/>
    <w:rsid w:val="00B910C6"/>
    <w:rsid w:val="00B922D2"/>
    <w:rsid w:val="00B93F2D"/>
    <w:rsid w:val="00B94419"/>
    <w:rsid w:val="00B949D9"/>
    <w:rsid w:val="00B95D5F"/>
    <w:rsid w:val="00B96CD2"/>
    <w:rsid w:val="00B9795D"/>
    <w:rsid w:val="00B97C5D"/>
    <w:rsid w:val="00BA0683"/>
    <w:rsid w:val="00BA0CD9"/>
    <w:rsid w:val="00BA2606"/>
    <w:rsid w:val="00BA2D99"/>
    <w:rsid w:val="00BA4059"/>
    <w:rsid w:val="00BA4661"/>
    <w:rsid w:val="00BA5201"/>
    <w:rsid w:val="00BA5A11"/>
    <w:rsid w:val="00BA6B5D"/>
    <w:rsid w:val="00BA799E"/>
    <w:rsid w:val="00BB27D0"/>
    <w:rsid w:val="00BB2B17"/>
    <w:rsid w:val="00BB2EC8"/>
    <w:rsid w:val="00BB377B"/>
    <w:rsid w:val="00BB379F"/>
    <w:rsid w:val="00BB3FE1"/>
    <w:rsid w:val="00BB65AF"/>
    <w:rsid w:val="00BB7789"/>
    <w:rsid w:val="00BB7960"/>
    <w:rsid w:val="00BC020E"/>
    <w:rsid w:val="00BC23D8"/>
    <w:rsid w:val="00BC452E"/>
    <w:rsid w:val="00BC59C2"/>
    <w:rsid w:val="00BD0033"/>
    <w:rsid w:val="00BD02CA"/>
    <w:rsid w:val="00BD09AA"/>
    <w:rsid w:val="00BD159D"/>
    <w:rsid w:val="00BD1D8B"/>
    <w:rsid w:val="00BD560C"/>
    <w:rsid w:val="00BD69F5"/>
    <w:rsid w:val="00BD77A6"/>
    <w:rsid w:val="00BE710F"/>
    <w:rsid w:val="00BE7A86"/>
    <w:rsid w:val="00BE7BCC"/>
    <w:rsid w:val="00BF0B4B"/>
    <w:rsid w:val="00BF179C"/>
    <w:rsid w:val="00BF4455"/>
    <w:rsid w:val="00BF44D3"/>
    <w:rsid w:val="00BF4C26"/>
    <w:rsid w:val="00BF57BE"/>
    <w:rsid w:val="00BF723C"/>
    <w:rsid w:val="00C001DA"/>
    <w:rsid w:val="00C01BD3"/>
    <w:rsid w:val="00C02C48"/>
    <w:rsid w:val="00C02CD9"/>
    <w:rsid w:val="00C030A6"/>
    <w:rsid w:val="00C05AA7"/>
    <w:rsid w:val="00C068DC"/>
    <w:rsid w:val="00C11421"/>
    <w:rsid w:val="00C11DEE"/>
    <w:rsid w:val="00C1251E"/>
    <w:rsid w:val="00C13354"/>
    <w:rsid w:val="00C13A62"/>
    <w:rsid w:val="00C14688"/>
    <w:rsid w:val="00C14CB8"/>
    <w:rsid w:val="00C156C3"/>
    <w:rsid w:val="00C15798"/>
    <w:rsid w:val="00C1691F"/>
    <w:rsid w:val="00C20AE1"/>
    <w:rsid w:val="00C20F8B"/>
    <w:rsid w:val="00C251B4"/>
    <w:rsid w:val="00C253DC"/>
    <w:rsid w:val="00C254A3"/>
    <w:rsid w:val="00C25AFB"/>
    <w:rsid w:val="00C26446"/>
    <w:rsid w:val="00C273EE"/>
    <w:rsid w:val="00C326E7"/>
    <w:rsid w:val="00C32889"/>
    <w:rsid w:val="00C33044"/>
    <w:rsid w:val="00C33490"/>
    <w:rsid w:val="00C33756"/>
    <w:rsid w:val="00C33B85"/>
    <w:rsid w:val="00C34558"/>
    <w:rsid w:val="00C346E2"/>
    <w:rsid w:val="00C3589D"/>
    <w:rsid w:val="00C37461"/>
    <w:rsid w:val="00C40ED8"/>
    <w:rsid w:val="00C42CCC"/>
    <w:rsid w:val="00C4414E"/>
    <w:rsid w:val="00C4434E"/>
    <w:rsid w:val="00C447AE"/>
    <w:rsid w:val="00C4508B"/>
    <w:rsid w:val="00C45172"/>
    <w:rsid w:val="00C4532D"/>
    <w:rsid w:val="00C45CA3"/>
    <w:rsid w:val="00C469F9"/>
    <w:rsid w:val="00C476E7"/>
    <w:rsid w:val="00C5005B"/>
    <w:rsid w:val="00C507E0"/>
    <w:rsid w:val="00C50FB8"/>
    <w:rsid w:val="00C51A81"/>
    <w:rsid w:val="00C521DA"/>
    <w:rsid w:val="00C54C71"/>
    <w:rsid w:val="00C559E8"/>
    <w:rsid w:val="00C559F2"/>
    <w:rsid w:val="00C56E99"/>
    <w:rsid w:val="00C576C4"/>
    <w:rsid w:val="00C57A32"/>
    <w:rsid w:val="00C57A91"/>
    <w:rsid w:val="00C61A34"/>
    <w:rsid w:val="00C62597"/>
    <w:rsid w:val="00C62721"/>
    <w:rsid w:val="00C65355"/>
    <w:rsid w:val="00C661A9"/>
    <w:rsid w:val="00C66221"/>
    <w:rsid w:val="00C669FA"/>
    <w:rsid w:val="00C673EC"/>
    <w:rsid w:val="00C70061"/>
    <w:rsid w:val="00C7140E"/>
    <w:rsid w:val="00C71ECD"/>
    <w:rsid w:val="00C7290A"/>
    <w:rsid w:val="00C756EE"/>
    <w:rsid w:val="00C81FD2"/>
    <w:rsid w:val="00C84904"/>
    <w:rsid w:val="00C87929"/>
    <w:rsid w:val="00C87D38"/>
    <w:rsid w:val="00C904B3"/>
    <w:rsid w:val="00C90ABC"/>
    <w:rsid w:val="00C9215E"/>
    <w:rsid w:val="00C92453"/>
    <w:rsid w:val="00C92A0E"/>
    <w:rsid w:val="00C9342C"/>
    <w:rsid w:val="00C937DE"/>
    <w:rsid w:val="00C9421F"/>
    <w:rsid w:val="00C9499B"/>
    <w:rsid w:val="00C95AC2"/>
    <w:rsid w:val="00C95F4E"/>
    <w:rsid w:val="00C9711E"/>
    <w:rsid w:val="00C97215"/>
    <w:rsid w:val="00C97C4B"/>
    <w:rsid w:val="00CA05FD"/>
    <w:rsid w:val="00CA165A"/>
    <w:rsid w:val="00CA1E27"/>
    <w:rsid w:val="00CA20A7"/>
    <w:rsid w:val="00CA59D9"/>
    <w:rsid w:val="00CB018C"/>
    <w:rsid w:val="00CB0D97"/>
    <w:rsid w:val="00CB0F1A"/>
    <w:rsid w:val="00CB1A5F"/>
    <w:rsid w:val="00CB1B68"/>
    <w:rsid w:val="00CB1DDA"/>
    <w:rsid w:val="00CB2655"/>
    <w:rsid w:val="00CB26ED"/>
    <w:rsid w:val="00CB327F"/>
    <w:rsid w:val="00CB3280"/>
    <w:rsid w:val="00CB34C9"/>
    <w:rsid w:val="00CB397A"/>
    <w:rsid w:val="00CB3F7B"/>
    <w:rsid w:val="00CB5C03"/>
    <w:rsid w:val="00CB64B5"/>
    <w:rsid w:val="00CC0204"/>
    <w:rsid w:val="00CC07B7"/>
    <w:rsid w:val="00CC12B8"/>
    <w:rsid w:val="00CC173D"/>
    <w:rsid w:val="00CC2D1D"/>
    <w:rsid w:val="00CC2D60"/>
    <w:rsid w:val="00CC4051"/>
    <w:rsid w:val="00CC7CC4"/>
    <w:rsid w:val="00CD02DF"/>
    <w:rsid w:val="00CD2281"/>
    <w:rsid w:val="00CD2C1A"/>
    <w:rsid w:val="00CD774B"/>
    <w:rsid w:val="00CD7807"/>
    <w:rsid w:val="00CD7C84"/>
    <w:rsid w:val="00CE1EFC"/>
    <w:rsid w:val="00CE2549"/>
    <w:rsid w:val="00CE2D8B"/>
    <w:rsid w:val="00CE5EF7"/>
    <w:rsid w:val="00CE74A5"/>
    <w:rsid w:val="00CF0060"/>
    <w:rsid w:val="00CF0329"/>
    <w:rsid w:val="00CF0D99"/>
    <w:rsid w:val="00CF1F12"/>
    <w:rsid w:val="00CF2775"/>
    <w:rsid w:val="00CF3252"/>
    <w:rsid w:val="00CF35AD"/>
    <w:rsid w:val="00CF6C54"/>
    <w:rsid w:val="00CF6FB5"/>
    <w:rsid w:val="00CF7FAE"/>
    <w:rsid w:val="00D01BA0"/>
    <w:rsid w:val="00D02D00"/>
    <w:rsid w:val="00D042D4"/>
    <w:rsid w:val="00D050D9"/>
    <w:rsid w:val="00D05359"/>
    <w:rsid w:val="00D05702"/>
    <w:rsid w:val="00D07C61"/>
    <w:rsid w:val="00D07C69"/>
    <w:rsid w:val="00D11C35"/>
    <w:rsid w:val="00D12F3B"/>
    <w:rsid w:val="00D1570B"/>
    <w:rsid w:val="00D16C5B"/>
    <w:rsid w:val="00D2055D"/>
    <w:rsid w:val="00D2058B"/>
    <w:rsid w:val="00D22DB6"/>
    <w:rsid w:val="00D2525D"/>
    <w:rsid w:val="00D26777"/>
    <w:rsid w:val="00D26CFD"/>
    <w:rsid w:val="00D310C4"/>
    <w:rsid w:val="00D33375"/>
    <w:rsid w:val="00D33BB7"/>
    <w:rsid w:val="00D35019"/>
    <w:rsid w:val="00D35055"/>
    <w:rsid w:val="00D40522"/>
    <w:rsid w:val="00D40B19"/>
    <w:rsid w:val="00D40CDA"/>
    <w:rsid w:val="00D43ACE"/>
    <w:rsid w:val="00D44E1B"/>
    <w:rsid w:val="00D45F09"/>
    <w:rsid w:val="00D47F93"/>
    <w:rsid w:val="00D505A4"/>
    <w:rsid w:val="00D51723"/>
    <w:rsid w:val="00D51F5D"/>
    <w:rsid w:val="00D52C3E"/>
    <w:rsid w:val="00D53060"/>
    <w:rsid w:val="00D5591C"/>
    <w:rsid w:val="00D5660F"/>
    <w:rsid w:val="00D60C86"/>
    <w:rsid w:val="00D62CEB"/>
    <w:rsid w:val="00D63FA0"/>
    <w:rsid w:val="00D645F0"/>
    <w:rsid w:val="00D64925"/>
    <w:rsid w:val="00D64E1C"/>
    <w:rsid w:val="00D655C4"/>
    <w:rsid w:val="00D65646"/>
    <w:rsid w:val="00D704A1"/>
    <w:rsid w:val="00D71643"/>
    <w:rsid w:val="00D75A53"/>
    <w:rsid w:val="00D75CFC"/>
    <w:rsid w:val="00D75F86"/>
    <w:rsid w:val="00D80F5E"/>
    <w:rsid w:val="00D818CA"/>
    <w:rsid w:val="00D826E1"/>
    <w:rsid w:val="00D83B04"/>
    <w:rsid w:val="00D83B9B"/>
    <w:rsid w:val="00D84D60"/>
    <w:rsid w:val="00D8562C"/>
    <w:rsid w:val="00D87197"/>
    <w:rsid w:val="00D87F13"/>
    <w:rsid w:val="00D90EDD"/>
    <w:rsid w:val="00D924AE"/>
    <w:rsid w:val="00D928C1"/>
    <w:rsid w:val="00D96CE3"/>
    <w:rsid w:val="00D97286"/>
    <w:rsid w:val="00D97931"/>
    <w:rsid w:val="00D97BF6"/>
    <w:rsid w:val="00D97D4B"/>
    <w:rsid w:val="00DA0A63"/>
    <w:rsid w:val="00DA0C12"/>
    <w:rsid w:val="00DA0FE5"/>
    <w:rsid w:val="00DA7CE4"/>
    <w:rsid w:val="00DB0194"/>
    <w:rsid w:val="00DB0E62"/>
    <w:rsid w:val="00DB2A75"/>
    <w:rsid w:val="00DB41E3"/>
    <w:rsid w:val="00DB52F3"/>
    <w:rsid w:val="00DC14BA"/>
    <w:rsid w:val="00DC42C5"/>
    <w:rsid w:val="00DC714D"/>
    <w:rsid w:val="00DC74D6"/>
    <w:rsid w:val="00DC7D95"/>
    <w:rsid w:val="00DD0C5F"/>
    <w:rsid w:val="00DD1805"/>
    <w:rsid w:val="00DD2DDB"/>
    <w:rsid w:val="00DD5EB0"/>
    <w:rsid w:val="00DD6B31"/>
    <w:rsid w:val="00DD7A02"/>
    <w:rsid w:val="00DE0696"/>
    <w:rsid w:val="00DE08A3"/>
    <w:rsid w:val="00DE0A9C"/>
    <w:rsid w:val="00DE143B"/>
    <w:rsid w:val="00DE45B2"/>
    <w:rsid w:val="00DE540F"/>
    <w:rsid w:val="00DE61A8"/>
    <w:rsid w:val="00DE6280"/>
    <w:rsid w:val="00DE6A6B"/>
    <w:rsid w:val="00DF07B6"/>
    <w:rsid w:val="00DF149E"/>
    <w:rsid w:val="00DF2229"/>
    <w:rsid w:val="00DF2443"/>
    <w:rsid w:val="00DF62A0"/>
    <w:rsid w:val="00DF63AC"/>
    <w:rsid w:val="00DF78A4"/>
    <w:rsid w:val="00DF7A8E"/>
    <w:rsid w:val="00DF7B56"/>
    <w:rsid w:val="00DF7DEF"/>
    <w:rsid w:val="00E0014C"/>
    <w:rsid w:val="00E02B0F"/>
    <w:rsid w:val="00E03299"/>
    <w:rsid w:val="00E0536B"/>
    <w:rsid w:val="00E079BA"/>
    <w:rsid w:val="00E104DE"/>
    <w:rsid w:val="00E10679"/>
    <w:rsid w:val="00E11ADE"/>
    <w:rsid w:val="00E11C68"/>
    <w:rsid w:val="00E127F8"/>
    <w:rsid w:val="00E13110"/>
    <w:rsid w:val="00E1332A"/>
    <w:rsid w:val="00E13C57"/>
    <w:rsid w:val="00E1540A"/>
    <w:rsid w:val="00E155FA"/>
    <w:rsid w:val="00E20761"/>
    <w:rsid w:val="00E207B4"/>
    <w:rsid w:val="00E21003"/>
    <w:rsid w:val="00E23522"/>
    <w:rsid w:val="00E24ABC"/>
    <w:rsid w:val="00E2501D"/>
    <w:rsid w:val="00E25AA0"/>
    <w:rsid w:val="00E266EC"/>
    <w:rsid w:val="00E272A1"/>
    <w:rsid w:val="00E27E90"/>
    <w:rsid w:val="00E30104"/>
    <w:rsid w:val="00E30A2A"/>
    <w:rsid w:val="00E31AE4"/>
    <w:rsid w:val="00E31E7F"/>
    <w:rsid w:val="00E320F5"/>
    <w:rsid w:val="00E324B6"/>
    <w:rsid w:val="00E35373"/>
    <w:rsid w:val="00E36A90"/>
    <w:rsid w:val="00E37A2D"/>
    <w:rsid w:val="00E37DA4"/>
    <w:rsid w:val="00E4084A"/>
    <w:rsid w:val="00E4190E"/>
    <w:rsid w:val="00E41E73"/>
    <w:rsid w:val="00E44129"/>
    <w:rsid w:val="00E44DEE"/>
    <w:rsid w:val="00E455F1"/>
    <w:rsid w:val="00E45DA8"/>
    <w:rsid w:val="00E507A8"/>
    <w:rsid w:val="00E53592"/>
    <w:rsid w:val="00E54362"/>
    <w:rsid w:val="00E548E0"/>
    <w:rsid w:val="00E556F7"/>
    <w:rsid w:val="00E5683F"/>
    <w:rsid w:val="00E607A7"/>
    <w:rsid w:val="00E628AC"/>
    <w:rsid w:val="00E6352B"/>
    <w:rsid w:val="00E63865"/>
    <w:rsid w:val="00E64A04"/>
    <w:rsid w:val="00E65C5C"/>
    <w:rsid w:val="00E66A45"/>
    <w:rsid w:val="00E70697"/>
    <w:rsid w:val="00E70A04"/>
    <w:rsid w:val="00E710B1"/>
    <w:rsid w:val="00E72820"/>
    <w:rsid w:val="00E73EE5"/>
    <w:rsid w:val="00E7485C"/>
    <w:rsid w:val="00E75104"/>
    <w:rsid w:val="00E75952"/>
    <w:rsid w:val="00E77F84"/>
    <w:rsid w:val="00E809BE"/>
    <w:rsid w:val="00E80B48"/>
    <w:rsid w:val="00E8247D"/>
    <w:rsid w:val="00E82A5D"/>
    <w:rsid w:val="00E82C2B"/>
    <w:rsid w:val="00E839EC"/>
    <w:rsid w:val="00E83C4C"/>
    <w:rsid w:val="00E84638"/>
    <w:rsid w:val="00E84749"/>
    <w:rsid w:val="00E84FCB"/>
    <w:rsid w:val="00E85688"/>
    <w:rsid w:val="00E85F37"/>
    <w:rsid w:val="00E8640E"/>
    <w:rsid w:val="00E8797E"/>
    <w:rsid w:val="00E9077C"/>
    <w:rsid w:val="00E91336"/>
    <w:rsid w:val="00E9152C"/>
    <w:rsid w:val="00E91FF8"/>
    <w:rsid w:val="00E9374C"/>
    <w:rsid w:val="00E93E32"/>
    <w:rsid w:val="00E942BD"/>
    <w:rsid w:val="00E94353"/>
    <w:rsid w:val="00EA1356"/>
    <w:rsid w:val="00EA16B5"/>
    <w:rsid w:val="00EA2260"/>
    <w:rsid w:val="00EA2D2B"/>
    <w:rsid w:val="00EA433C"/>
    <w:rsid w:val="00EA721A"/>
    <w:rsid w:val="00EA77AF"/>
    <w:rsid w:val="00EB1148"/>
    <w:rsid w:val="00EB1314"/>
    <w:rsid w:val="00EB203D"/>
    <w:rsid w:val="00EB2228"/>
    <w:rsid w:val="00EB3087"/>
    <w:rsid w:val="00EB3C70"/>
    <w:rsid w:val="00EB5702"/>
    <w:rsid w:val="00EB5769"/>
    <w:rsid w:val="00EB7BF1"/>
    <w:rsid w:val="00EC1F54"/>
    <w:rsid w:val="00EC2365"/>
    <w:rsid w:val="00EC31F6"/>
    <w:rsid w:val="00EC3503"/>
    <w:rsid w:val="00EC414B"/>
    <w:rsid w:val="00EC47B9"/>
    <w:rsid w:val="00EC50A2"/>
    <w:rsid w:val="00EC6273"/>
    <w:rsid w:val="00ED054A"/>
    <w:rsid w:val="00ED0DBE"/>
    <w:rsid w:val="00ED2E97"/>
    <w:rsid w:val="00ED2F36"/>
    <w:rsid w:val="00ED45D1"/>
    <w:rsid w:val="00ED506C"/>
    <w:rsid w:val="00ED533B"/>
    <w:rsid w:val="00ED602F"/>
    <w:rsid w:val="00ED6A0B"/>
    <w:rsid w:val="00ED73DF"/>
    <w:rsid w:val="00ED7930"/>
    <w:rsid w:val="00ED7CD2"/>
    <w:rsid w:val="00EE06B9"/>
    <w:rsid w:val="00EE120D"/>
    <w:rsid w:val="00EE1364"/>
    <w:rsid w:val="00EE172A"/>
    <w:rsid w:val="00EE2AC1"/>
    <w:rsid w:val="00EE312D"/>
    <w:rsid w:val="00EE3728"/>
    <w:rsid w:val="00EE393D"/>
    <w:rsid w:val="00EE472D"/>
    <w:rsid w:val="00EE57B6"/>
    <w:rsid w:val="00EE7F41"/>
    <w:rsid w:val="00EF0131"/>
    <w:rsid w:val="00EF0470"/>
    <w:rsid w:val="00EF0FC0"/>
    <w:rsid w:val="00EF34BC"/>
    <w:rsid w:val="00EF5B82"/>
    <w:rsid w:val="00EF636B"/>
    <w:rsid w:val="00EF64FC"/>
    <w:rsid w:val="00EF7377"/>
    <w:rsid w:val="00EF78F8"/>
    <w:rsid w:val="00F00199"/>
    <w:rsid w:val="00F0128E"/>
    <w:rsid w:val="00F022DA"/>
    <w:rsid w:val="00F02C75"/>
    <w:rsid w:val="00F02CD0"/>
    <w:rsid w:val="00F0301E"/>
    <w:rsid w:val="00F04138"/>
    <w:rsid w:val="00F049A0"/>
    <w:rsid w:val="00F04A0C"/>
    <w:rsid w:val="00F052A7"/>
    <w:rsid w:val="00F06E8F"/>
    <w:rsid w:val="00F1019E"/>
    <w:rsid w:val="00F1247E"/>
    <w:rsid w:val="00F12A26"/>
    <w:rsid w:val="00F12D2B"/>
    <w:rsid w:val="00F133F3"/>
    <w:rsid w:val="00F13D96"/>
    <w:rsid w:val="00F142CB"/>
    <w:rsid w:val="00F14466"/>
    <w:rsid w:val="00F1590D"/>
    <w:rsid w:val="00F20E37"/>
    <w:rsid w:val="00F22413"/>
    <w:rsid w:val="00F24244"/>
    <w:rsid w:val="00F24C60"/>
    <w:rsid w:val="00F25815"/>
    <w:rsid w:val="00F25859"/>
    <w:rsid w:val="00F2647B"/>
    <w:rsid w:val="00F274AF"/>
    <w:rsid w:val="00F35B3F"/>
    <w:rsid w:val="00F37174"/>
    <w:rsid w:val="00F37581"/>
    <w:rsid w:val="00F37C64"/>
    <w:rsid w:val="00F44180"/>
    <w:rsid w:val="00F479F8"/>
    <w:rsid w:val="00F507DF"/>
    <w:rsid w:val="00F51703"/>
    <w:rsid w:val="00F51704"/>
    <w:rsid w:val="00F52541"/>
    <w:rsid w:val="00F52D60"/>
    <w:rsid w:val="00F536C4"/>
    <w:rsid w:val="00F5375F"/>
    <w:rsid w:val="00F565E4"/>
    <w:rsid w:val="00F60434"/>
    <w:rsid w:val="00F61C7E"/>
    <w:rsid w:val="00F6273F"/>
    <w:rsid w:val="00F63B0F"/>
    <w:rsid w:val="00F643BE"/>
    <w:rsid w:val="00F643D9"/>
    <w:rsid w:val="00F64AE6"/>
    <w:rsid w:val="00F65503"/>
    <w:rsid w:val="00F656F1"/>
    <w:rsid w:val="00F65BDB"/>
    <w:rsid w:val="00F665DB"/>
    <w:rsid w:val="00F67706"/>
    <w:rsid w:val="00F71D3B"/>
    <w:rsid w:val="00F72E43"/>
    <w:rsid w:val="00F74055"/>
    <w:rsid w:val="00F74177"/>
    <w:rsid w:val="00F74BBA"/>
    <w:rsid w:val="00F75405"/>
    <w:rsid w:val="00F7591C"/>
    <w:rsid w:val="00F776AE"/>
    <w:rsid w:val="00F778E1"/>
    <w:rsid w:val="00F80BBE"/>
    <w:rsid w:val="00F81E26"/>
    <w:rsid w:val="00F82D48"/>
    <w:rsid w:val="00F85399"/>
    <w:rsid w:val="00F858B3"/>
    <w:rsid w:val="00F86228"/>
    <w:rsid w:val="00F865F7"/>
    <w:rsid w:val="00F8703E"/>
    <w:rsid w:val="00F87773"/>
    <w:rsid w:val="00F91BD1"/>
    <w:rsid w:val="00F93204"/>
    <w:rsid w:val="00F93813"/>
    <w:rsid w:val="00F9414F"/>
    <w:rsid w:val="00F94339"/>
    <w:rsid w:val="00F948C1"/>
    <w:rsid w:val="00F94C90"/>
    <w:rsid w:val="00F95584"/>
    <w:rsid w:val="00F95990"/>
    <w:rsid w:val="00F95AFF"/>
    <w:rsid w:val="00F96242"/>
    <w:rsid w:val="00F96A24"/>
    <w:rsid w:val="00F9758E"/>
    <w:rsid w:val="00FA0761"/>
    <w:rsid w:val="00FA1DA3"/>
    <w:rsid w:val="00FA1FCF"/>
    <w:rsid w:val="00FA2B13"/>
    <w:rsid w:val="00FA2EDA"/>
    <w:rsid w:val="00FA2FB8"/>
    <w:rsid w:val="00FA3390"/>
    <w:rsid w:val="00FA535F"/>
    <w:rsid w:val="00FA620E"/>
    <w:rsid w:val="00FA6659"/>
    <w:rsid w:val="00FA66B0"/>
    <w:rsid w:val="00FA72F5"/>
    <w:rsid w:val="00FA7718"/>
    <w:rsid w:val="00FA7CE8"/>
    <w:rsid w:val="00FB04C6"/>
    <w:rsid w:val="00FB0539"/>
    <w:rsid w:val="00FB066D"/>
    <w:rsid w:val="00FB1037"/>
    <w:rsid w:val="00FB5798"/>
    <w:rsid w:val="00FC0A99"/>
    <w:rsid w:val="00FC0EDD"/>
    <w:rsid w:val="00FC12F4"/>
    <w:rsid w:val="00FC2A0F"/>
    <w:rsid w:val="00FC365E"/>
    <w:rsid w:val="00FC3F98"/>
    <w:rsid w:val="00FC4175"/>
    <w:rsid w:val="00FC49AD"/>
    <w:rsid w:val="00FC5798"/>
    <w:rsid w:val="00FC6E03"/>
    <w:rsid w:val="00FC745A"/>
    <w:rsid w:val="00FD037A"/>
    <w:rsid w:val="00FD2400"/>
    <w:rsid w:val="00FD24AD"/>
    <w:rsid w:val="00FD33DC"/>
    <w:rsid w:val="00FD3CCD"/>
    <w:rsid w:val="00FD584B"/>
    <w:rsid w:val="00FD59A7"/>
    <w:rsid w:val="00FD59D6"/>
    <w:rsid w:val="00FD67D6"/>
    <w:rsid w:val="00FD69AA"/>
    <w:rsid w:val="00FD7FE8"/>
    <w:rsid w:val="00FE04B4"/>
    <w:rsid w:val="00FE0B03"/>
    <w:rsid w:val="00FE0B50"/>
    <w:rsid w:val="00FE0CB2"/>
    <w:rsid w:val="00FE10A5"/>
    <w:rsid w:val="00FE22E9"/>
    <w:rsid w:val="00FE2337"/>
    <w:rsid w:val="00FE25C1"/>
    <w:rsid w:val="00FE2A89"/>
    <w:rsid w:val="00FE2EEF"/>
    <w:rsid w:val="00FF0019"/>
    <w:rsid w:val="00FF3FE7"/>
    <w:rsid w:val="00FF7FE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16F98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PMingLiU"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053349"/>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AD5F3C"/>
    <w:pPr>
      <w:keepNext/>
      <w:keepLines/>
      <w:numPr>
        <w:numId w:val="1"/>
      </w:numPr>
      <w:spacing w:before="240" w:after="120"/>
      <w:ind w:left="431" w:hanging="431"/>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12575E"/>
    <w:pPr>
      <w:keepNext/>
      <w:keepLines/>
      <w:numPr>
        <w:ilvl w:val="1"/>
        <w:numId w:val="1"/>
      </w:numPr>
      <w:spacing w:before="240" w:after="12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CB3280"/>
    <w:pPr>
      <w:keepNext/>
      <w:keepLines/>
      <w:numPr>
        <w:ilvl w:val="3"/>
        <w:numId w:val="1"/>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qFormat/>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AD5F3C"/>
    <w:rPr>
      <w:rFonts w:ascii="Arial" w:eastAsia="Times New Roman" w:hAnsi="Arial"/>
      <w:b/>
      <w:bCs/>
      <w:sz w:val="24"/>
      <w:szCs w:val="28"/>
      <w:lang w:eastAsia="en-US"/>
    </w:rPr>
  </w:style>
  <w:style w:type="character" w:customStyle="1" w:styleId="berschrift2Zchn">
    <w:name w:val="Überschrift 2 Zchn"/>
    <w:link w:val="berschrift2"/>
    <w:uiPriority w:val="9"/>
    <w:rsid w:val="0012575E"/>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eastAsia="en-US"/>
    </w:rPr>
  </w:style>
  <w:style w:type="character" w:customStyle="1" w:styleId="berschrift4Zchn">
    <w:name w:val="Überschrift 4 Zchn"/>
    <w:link w:val="berschrift4"/>
    <w:uiPriority w:val="9"/>
    <w:rsid w:val="00CB3280"/>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eastAsia="en-US"/>
    </w:rPr>
  </w:style>
  <w:style w:type="character" w:customStyle="1" w:styleId="berschrift6Zchn">
    <w:name w:val="Überschrift 6 Zchn"/>
    <w:link w:val="berschrift6"/>
    <w:uiPriority w:val="9"/>
    <w:rsid w:val="00066A9A"/>
    <w:rPr>
      <w:rFonts w:ascii="Arial" w:eastAsia="Times New Roman" w:hAnsi="Arial"/>
      <w:iCs/>
      <w:lang w:eastAsia="en-US"/>
    </w:rPr>
  </w:style>
  <w:style w:type="character" w:customStyle="1" w:styleId="berschrift7Zchn">
    <w:name w:val="Überschrift 7 Zchn"/>
    <w:link w:val="berschrift7"/>
    <w:uiPriority w:val="9"/>
    <w:rsid w:val="009F0925"/>
    <w:rPr>
      <w:rFonts w:ascii="Cambria" w:eastAsia="Times New Roman" w:hAnsi="Cambria"/>
      <w:i/>
      <w:iCs/>
      <w:color w:val="404040"/>
      <w:lang w:eastAsia="en-US"/>
    </w:rPr>
  </w:style>
  <w:style w:type="character" w:customStyle="1" w:styleId="berschrift8Zchn">
    <w:name w:val="Überschrift 8 Zchn"/>
    <w:link w:val="berschrift8"/>
    <w:uiPriority w:val="9"/>
    <w:semiHidden/>
    <w:rsid w:val="009F0925"/>
    <w:rPr>
      <w:rFonts w:ascii="Cambria" w:eastAsia="Times New Roman" w:hAnsi="Cambria"/>
      <w:color w:val="404040"/>
      <w:lang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8428C4"/>
    <w:pPr>
      <w:tabs>
        <w:tab w:val="left" w:pos="851"/>
        <w:tab w:val="right" w:leader="dot" w:pos="9344"/>
      </w:tabs>
      <w:spacing w:after="100"/>
      <w:ind w:left="851" w:hanging="851"/>
    </w:pPr>
  </w:style>
  <w:style w:type="paragraph" w:styleId="Verzeichnis2">
    <w:name w:val="toc 2"/>
    <w:basedOn w:val="Standard"/>
    <w:next w:val="Standard"/>
    <w:autoRedefine/>
    <w:uiPriority w:val="39"/>
    <w:unhideWhenUsed/>
    <w:qFormat/>
    <w:rsid w:val="006B18F2"/>
    <w:pPr>
      <w:tabs>
        <w:tab w:val="left" w:pos="880"/>
        <w:tab w:val="right" w:leader="dot" w:pos="9344"/>
      </w:tabs>
      <w:spacing w:after="100"/>
      <w:ind w:left="851" w:hanging="851"/>
    </w:pPr>
  </w:style>
  <w:style w:type="paragraph" w:styleId="Verzeichnis3">
    <w:name w:val="toc 3"/>
    <w:basedOn w:val="Standard"/>
    <w:next w:val="Standard"/>
    <w:autoRedefine/>
    <w:uiPriority w:val="39"/>
    <w:unhideWhenUsed/>
    <w:qFormat/>
    <w:rsid w:val="00F75405"/>
    <w:pPr>
      <w:tabs>
        <w:tab w:val="left" w:pos="851"/>
        <w:tab w:val="right" w:leader="dot" w:pos="9344"/>
      </w:tabs>
      <w:spacing w:after="100"/>
      <w:ind w:left="851" w:hanging="851"/>
    </w:pPr>
  </w:style>
  <w:style w:type="paragraph" w:styleId="Verzeichnis4">
    <w:name w:val="toc 4"/>
    <w:basedOn w:val="Standard"/>
    <w:next w:val="Standard"/>
    <w:autoRedefine/>
    <w:uiPriority w:val="39"/>
    <w:unhideWhenUsed/>
    <w:qFormat/>
    <w:rsid w:val="006B18F2"/>
    <w:pPr>
      <w:tabs>
        <w:tab w:val="left" w:pos="851"/>
        <w:tab w:val="right" w:leader="dot" w:pos="9344"/>
      </w:tabs>
      <w:spacing w:after="100"/>
      <w:ind w:left="851"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9F06B7"/>
    <w:pPr>
      <w:spacing w:after="100"/>
      <w:ind w:left="800"/>
    </w:pPr>
  </w:style>
  <w:style w:type="paragraph" w:styleId="Verzeichnis6">
    <w:name w:val="toc 6"/>
    <w:basedOn w:val="Standard"/>
    <w:next w:val="Standard"/>
    <w:autoRedefine/>
    <w:uiPriority w:val="39"/>
    <w:unhideWhenUsed/>
    <w:rsid w:val="00AE5B28"/>
    <w:pPr>
      <w:spacing w:after="100"/>
      <w:ind w:left="1100"/>
    </w:pPr>
    <w:rPr>
      <w:rFonts w:ascii="Calibri" w:hAnsi="Calibri"/>
      <w:sz w:val="22"/>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hAnsi="Calibri"/>
      <w:sz w:val="22"/>
      <w:lang w:val="de-DE" w:eastAsia="de-DE"/>
    </w:rPr>
  </w:style>
  <w:style w:type="paragraph" w:customStyle="1" w:styleId="Kapitelberschrift">
    <w:name w:val="Kapitelüberschrift"/>
    <w:basedOn w:val="Titelberschrift"/>
    <w:link w:val="KapitelberschriftZchn"/>
    <w:autoRedefine/>
    <w:qFormat/>
    <w:rsid w:val="000576BE"/>
    <w:pPr>
      <w:pageBreakBefore/>
      <w:numPr>
        <w:numId w:val="45"/>
      </w:numPr>
      <w:ind w:left="426" w:hanging="426"/>
    </w:pPr>
    <w:rPr>
      <w:sz w:val="28"/>
    </w:rPr>
  </w:style>
  <w:style w:type="character" w:customStyle="1" w:styleId="KapitelberschriftZchn">
    <w:name w:val="Kapitelüberschrift Zchn"/>
    <w:basedOn w:val="Absatz-Standardschriftart"/>
    <w:link w:val="Kapitelberschrift"/>
    <w:rsid w:val="000576BE"/>
    <w:rPr>
      <w:rFonts w:ascii="Arial" w:hAnsi="Arial" w:cs="Arial"/>
      <w:b/>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PMingLiU"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053349"/>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AD5F3C"/>
    <w:pPr>
      <w:keepNext/>
      <w:keepLines/>
      <w:numPr>
        <w:numId w:val="1"/>
      </w:numPr>
      <w:spacing w:before="240" w:after="120"/>
      <w:ind w:left="431" w:hanging="431"/>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12575E"/>
    <w:pPr>
      <w:keepNext/>
      <w:keepLines/>
      <w:numPr>
        <w:ilvl w:val="1"/>
        <w:numId w:val="1"/>
      </w:numPr>
      <w:spacing w:before="240" w:after="12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CB3280"/>
    <w:pPr>
      <w:keepNext/>
      <w:keepLines/>
      <w:numPr>
        <w:ilvl w:val="3"/>
        <w:numId w:val="1"/>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qFormat/>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AD5F3C"/>
    <w:rPr>
      <w:rFonts w:ascii="Arial" w:eastAsia="Times New Roman" w:hAnsi="Arial"/>
      <w:b/>
      <w:bCs/>
      <w:sz w:val="24"/>
      <w:szCs w:val="28"/>
      <w:lang w:eastAsia="en-US"/>
    </w:rPr>
  </w:style>
  <w:style w:type="character" w:customStyle="1" w:styleId="berschrift2Zchn">
    <w:name w:val="Überschrift 2 Zchn"/>
    <w:link w:val="berschrift2"/>
    <w:uiPriority w:val="9"/>
    <w:rsid w:val="0012575E"/>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eastAsia="en-US"/>
    </w:rPr>
  </w:style>
  <w:style w:type="character" w:customStyle="1" w:styleId="berschrift4Zchn">
    <w:name w:val="Überschrift 4 Zchn"/>
    <w:link w:val="berschrift4"/>
    <w:uiPriority w:val="9"/>
    <w:rsid w:val="00CB3280"/>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eastAsia="en-US"/>
    </w:rPr>
  </w:style>
  <w:style w:type="character" w:customStyle="1" w:styleId="berschrift6Zchn">
    <w:name w:val="Überschrift 6 Zchn"/>
    <w:link w:val="berschrift6"/>
    <w:uiPriority w:val="9"/>
    <w:rsid w:val="00066A9A"/>
    <w:rPr>
      <w:rFonts w:ascii="Arial" w:eastAsia="Times New Roman" w:hAnsi="Arial"/>
      <w:iCs/>
      <w:lang w:eastAsia="en-US"/>
    </w:rPr>
  </w:style>
  <w:style w:type="character" w:customStyle="1" w:styleId="berschrift7Zchn">
    <w:name w:val="Überschrift 7 Zchn"/>
    <w:link w:val="berschrift7"/>
    <w:uiPriority w:val="9"/>
    <w:rsid w:val="009F0925"/>
    <w:rPr>
      <w:rFonts w:ascii="Cambria" w:eastAsia="Times New Roman" w:hAnsi="Cambria"/>
      <w:i/>
      <w:iCs/>
      <w:color w:val="404040"/>
      <w:lang w:eastAsia="en-US"/>
    </w:rPr>
  </w:style>
  <w:style w:type="character" w:customStyle="1" w:styleId="berschrift8Zchn">
    <w:name w:val="Überschrift 8 Zchn"/>
    <w:link w:val="berschrift8"/>
    <w:uiPriority w:val="9"/>
    <w:semiHidden/>
    <w:rsid w:val="009F0925"/>
    <w:rPr>
      <w:rFonts w:ascii="Cambria" w:eastAsia="Times New Roman" w:hAnsi="Cambria"/>
      <w:color w:val="404040"/>
      <w:lang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8428C4"/>
    <w:pPr>
      <w:tabs>
        <w:tab w:val="left" w:pos="851"/>
        <w:tab w:val="right" w:leader="dot" w:pos="9344"/>
      </w:tabs>
      <w:spacing w:after="100"/>
      <w:ind w:left="851" w:hanging="851"/>
    </w:pPr>
  </w:style>
  <w:style w:type="paragraph" w:styleId="Verzeichnis2">
    <w:name w:val="toc 2"/>
    <w:basedOn w:val="Standard"/>
    <w:next w:val="Standard"/>
    <w:autoRedefine/>
    <w:uiPriority w:val="39"/>
    <w:unhideWhenUsed/>
    <w:qFormat/>
    <w:rsid w:val="006B18F2"/>
    <w:pPr>
      <w:tabs>
        <w:tab w:val="left" w:pos="880"/>
        <w:tab w:val="right" w:leader="dot" w:pos="9344"/>
      </w:tabs>
      <w:spacing w:after="100"/>
      <w:ind w:left="851" w:hanging="851"/>
    </w:pPr>
  </w:style>
  <w:style w:type="paragraph" w:styleId="Verzeichnis3">
    <w:name w:val="toc 3"/>
    <w:basedOn w:val="Standard"/>
    <w:next w:val="Standard"/>
    <w:autoRedefine/>
    <w:uiPriority w:val="39"/>
    <w:unhideWhenUsed/>
    <w:qFormat/>
    <w:rsid w:val="00F75405"/>
    <w:pPr>
      <w:tabs>
        <w:tab w:val="left" w:pos="851"/>
        <w:tab w:val="right" w:leader="dot" w:pos="9344"/>
      </w:tabs>
      <w:spacing w:after="100"/>
      <w:ind w:left="851" w:hanging="851"/>
    </w:pPr>
  </w:style>
  <w:style w:type="paragraph" w:styleId="Verzeichnis4">
    <w:name w:val="toc 4"/>
    <w:basedOn w:val="Standard"/>
    <w:next w:val="Standard"/>
    <w:autoRedefine/>
    <w:uiPriority w:val="39"/>
    <w:unhideWhenUsed/>
    <w:qFormat/>
    <w:rsid w:val="006B18F2"/>
    <w:pPr>
      <w:tabs>
        <w:tab w:val="left" w:pos="851"/>
        <w:tab w:val="right" w:leader="dot" w:pos="9344"/>
      </w:tabs>
      <w:spacing w:after="100"/>
      <w:ind w:left="851"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9F06B7"/>
    <w:pPr>
      <w:spacing w:after="100"/>
      <w:ind w:left="800"/>
    </w:pPr>
  </w:style>
  <w:style w:type="paragraph" w:styleId="Verzeichnis6">
    <w:name w:val="toc 6"/>
    <w:basedOn w:val="Standard"/>
    <w:next w:val="Standard"/>
    <w:autoRedefine/>
    <w:uiPriority w:val="39"/>
    <w:unhideWhenUsed/>
    <w:rsid w:val="00AE5B28"/>
    <w:pPr>
      <w:spacing w:after="100"/>
      <w:ind w:left="1100"/>
    </w:pPr>
    <w:rPr>
      <w:rFonts w:ascii="Calibri" w:hAnsi="Calibri"/>
      <w:sz w:val="22"/>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hAnsi="Calibri"/>
      <w:sz w:val="22"/>
      <w:lang w:val="de-DE" w:eastAsia="de-DE"/>
    </w:rPr>
  </w:style>
  <w:style w:type="paragraph" w:customStyle="1" w:styleId="Kapitelberschrift">
    <w:name w:val="Kapitelüberschrift"/>
    <w:basedOn w:val="Titelberschrift"/>
    <w:link w:val="KapitelberschriftZchn"/>
    <w:autoRedefine/>
    <w:qFormat/>
    <w:rsid w:val="000576BE"/>
    <w:pPr>
      <w:pageBreakBefore/>
      <w:numPr>
        <w:numId w:val="45"/>
      </w:numPr>
      <w:ind w:left="426" w:hanging="426"/>
    </w:pPr>
    <w:rPr>
      <w:sz w:val="28"/>
    </w:rPr>
  </w:style>
  <w:style w:type="character" w:customStyle="1" w:styleId="KapitelberschriftZchn">
    <w:name w:val="Kapitelüberschrift Zchn"/>
    <w:basedOn w:val="Absatz-Standardschriftart"/>
    <w:link w:val="Kapitelberschrift"/>
    <w:rsid w:val="000576BE"/>
    <w:rPr>
      <w:rFonts w:ascii="Arial" w:hAnsi="Arial" w:cs="Arial"/>
      <w:b/>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832485">
      <w:bodyDiv w:val="1"/>
      <w:marLeft w:val="0"/>
      <w:marRight w:val="0"/>
      <w:marTop w:val="0"/>
      <w:marBottom w:val="0"/>
      <w:divBdr>
        <w:top w:val="none" w:sz="0" w:space="0" w:color="auto"/>
        <w:left w:val="none" w:sz="0" w:space="0" w:color="auto"/>
        <w:bottom w:val="none" w:sz="0" w:space="0" w:color="auto"/>
        <w:right w:val="none" w:sz="0" w:space="0" w:color="auto"/>
      </w:divBdr>
    </w:div>
    <w:div w:id="118569037">
      <w:bodyDiv w:val="1"/>
      <w:marLeft w:val="0"/>
      <w:marRight w:val="0"/>
      <w:marTop w:val="0"/>
      <w:marBottom w:val="0"/>
      <w:divBdr>
        <w:top w:val="none" w:sz="0" w:space="0" w:color="auto"/>
        <w:left w:val="none" w:sz="0" w:space="0" w:color="auto"/>
        <w:bottom w:val="none" w:sz="0" w:space="0" w:color="auto"/>
        <w:right w:val="none" w:sz="0" w:space="0" w:color="auto"/>
      </w:divBdr>
    </w:div>
    <w:div w:id="157578872">
      <w:bodyDiv w:val="1"/>
      <w:marLeft w:val="0"/>
      <w:marRight w:val="0"/>
      <w:marTop w:val="0"/>
      <w:marBottom w:val="0"/>
      <w:divBdr>
        <w:top w:val="none" w:sz="0" w:space="0" w:color="auto"/>
        <w:left w:val="none" w:sz="0" w:space="0" w:color="auto"/>
        <w:bottom w:val="none" w:sz="0" w:space="0" w:color="auto"/>
        <w:right w:val="none" w:sz="0" w:space="0" w:color="auto"/>
      </w:divBdr>
    </w:div>
    <w:div w:id="200479152">
      <w:bodyDiv w:val="1"/>
      <w:marLeft w:val="0"/>
      <w:marRight w:val="0"/>
      <w:marTop w:val="0"/>
      <w:marBottom w:val="0"/>
      <w:divBdr>
        <w:top w:val="none" w:sz="0" w:space="0" w:color="auto"/>
        <w:left w:val="none" w:sz="0" w:space="0" w:color="auto"/>
        <w:bottom w:val="none" w:sz="0" w:space="0" w:color="auto"/>
        <w:right w:val="none" w:sz="0" w:space="0" w:color="auto"/>
      </w:divBdr>
    </w:div>
    <w:div w:id="335502256">
      <w:bodyDiv w:val="1"/>
      <w:marLeft w:val="0"/>
      <w:marRight w:val="0"/>
      <w:marTop w:val="0"/>
      <w:marBottom w:val="0"/>
      <w:divBdr>
        <w:top w:val="none" w:sz="0" w:space="0" w:color="auto"/>
        <w:left w:val="none" w:sz="0" w:space="0" w:color="auto"/>
        <w:bottom w:val="none" w:sz="0" w:space="0" w:color="auto"/>
        <w:right w:val="none" w:sz="0" w:space="0" w:color="auto"/>
      </w:divBdr>
    </w:div>
    <w:div w:id="415708852">
      <w:bodyDiv w:val="1"/>
      <w:marLeft w:val="0"/>
      <w:marRight w:val="0"/>
      <w:marTop w:val="0"/>
      <w:marBottom w:val="0"/>
      <w:divBdr>
        <w:top w:val="none" w:sz="0" w:space="0" w:color="auto"/>
        <w:left w:val="none" w:sz="0" w:space="0" w:color="auto"/>
        <w:bottom w:val="none" w:sz="0" w:space="0" w:color="auto"/>
        <w:right w:val="none" w:sz="0" w:space="0" w:color="auto"/>
      </w:divBdr>
    </w:div>
    <w:div w:id="480732689">
      <w:bodyDiv w:val="1"/>
      <w:marLeft w:val="0"/>
      <w:marRight w:val="0"/>
      <w:marTop w:val="0"/>
      <w:marBottom w:val="0"/>
      <w:divBdr>
        <w:top w:val="none" w:sz="0" w:space="0" w:color="auto"/>
        <w:left w:val="none" w:sz="0" w:space="0" w:color="auto"/>
        <w:bottom w:val="none" w:sz="0" w:space="0" w:color="auto"/>
        <w:right w:val="none" w:sz="0" w:space="0" w:color="auto"/>
      </w:divBdr>
    </w:div>
    <w:div w:id="533545409">
      <w:bodyDiv w:val="1"/>
      <w:marLeft w:val="0"/>
      <w:marRight w:val="0"/>
      <w:marTop w:val="0"/>
      <w:marBottom w:val="0"/>
      <w:divBdr>
        <w:top w:val="none" w:sz="0" w:space="0" w:color="auto"/>
        <w:left w:val="none" w:sz="0" w:space="0" w:color="auto"/>
        <w:bottom w:val="none" w:sz="0" w:space="0" w:color="auto"/>
        <w:right w:val="none" w:sz="0" w:space="0" w:color="auto"/>
      </w:divBdr>
    </w:div>
    <w:div w:id="555438875">
      <w:bodyDiv w:val="1"/>
      <w:marLeft w:val="0"/>
      <w:marRight w:val="0"/>
      <w:marTop w:val="0"/>
      <w:marBottom w:val="0"/>
      <w:divBdr>
        <w:top w:val="none" w:sz="0" w:space="0" w:color="auto"/>
        <w:left w:val="none" w:sz="0" w:space="0" w:color="auto"/>
        <w:bottom w:val="none" w:sz="0" w:space="0" w:color="auto"/>
        <w:right w:val="none" w:sz="0" w:space="0" w:color="auto"/>
      </w:divBdr>
    </w:div>
    <w:div w:id="634143619">
      <w:bodyDiv w:val="1"/>
      <w:marLeft w:val="0"/>
      <w:marRight w:val="0"/>
      <w:marTop w:val="0"/>
      <w:marBottom w:val="0"/>
      <w:divBdr>
        <w:top w:val="none" w:sz="0" w:space="0" w:color="auto"/>
        <w:left w:val="none" w:sz="0" w:space="0" w:color="auto"/>
        <w:bottom w:val="none" w:sz="0" w:space="0" w:color="auto"/>
        <w:right w:val="none" w:sz="0" w:space="0" w:color="auto"/>
      </w:divBdr>
    </w:div>
    <w:div w:id="826089845">
      <w:bodyDiv w:val="1"/>
      <w:marLeft w:val="0"/>
      <w:marRight w:val="0"/>
      <w:marTop w:val="0"/>
      <w:marBottom w:val="0"/>
      <w:divBdr>
        <w:top w:val="none" w:sz="0" w:space="0" w:color="auto"/>
        <w:left w:val="none" w:sz="0" w:space="0" w:color="auto"/>
        <w:bottom w:val="none" w:sz="0" w:space="0" w:color="auto"/>
        <w:right w:val="none" w:sz="0" w:space="0" w:color="auto"/>
      </w:divBdr>
    </w:div>
    <w:div w:id="830633775">
      <w:bodyDiv w:val="1"/>
      <w:marLeft w:val="0"/>
      <w:marRight w:val="0"/>
      <w:marTop w:val="0"/>
      <w:marBottom w:val="0"/>
      <w:divBdr>
        <w:top w:val="none" w:sz="0" w:space="0" w:color="auto"/>
        <w:left w:val="none" w:sz="0" w:space="0" w:color="auto"/>
        <w:bottom w:val="none" w:sz="0" w:space="0" w:color="auto"/>
        <w:right w:val="none" w:sz="0" w:space="0" w:color="auto"/>
      </w:divBdr>
    </w:div>
    <w:div w:id="951935646">
      <w:bodyDiv w:val="1"/>
      <w:marLeft w:val="0"/>
      <w:marRight w:val="0"/>
      <w:marTop w:val="0"/>
      <w:marBottom w:val="0"/>
      <w:divBdr>
        <w:top w:val="none" w:sz="0" w:space="0" w:color="auto"/>
        <w:left w:val="none" w:sz="0" w:space="0" w:color="auto"/>
        <w:bottom w:val="none" w:sz="0" w:space="0" w:color="auto"/>
        <w:right w:val="none" w:sz="0" w:space="0" w:color="auto"/>
      </w:divBdr>
    </w:div>
    <w:div w:id="963317515">
      <w:bodyDiv w:val="1"/>
      <w:marLeft w:val="0"/>
      <w:marRight w:val="0"/>
      <w:marTop w:val="0"/>
      <w:marBottom w:val="0"/>
      <w:divBdr>
        <w:top w:val="none" w:sz="0" w:space="0" w:color="auto"/>
        <w:left w:val="none" w:sz="0" w:space="0" w:color="auto"/>
        <w:bottom w:val="none" w:sz="0" w:space="0" w:color="auto"/>
        <w:right w:val="none" w:sz="0" w:space="0" w:color="auto"/>
      </w:divBdr>
    </w:div>
    <w:div w:id="968246726">
      <w:bodyDiv w:val="1"/>
      <w:marLeft w:val="0"/>
      <w:marRight w:val="0"/>
      <w:marTop w:val="0"/>
      <w:marBottom w:val="0"/>
      <w:divBdr>
        <w:top w:val="none" w:sz="0" w:space="0" w:color="auto"/>
        <w:left w:val="none" w:sz="0" w:space="0" w:color="auto"/>
        <w:bottom w:val="none" w:sz="0" w:space="0" w:color="auto"/>
        <w:right w:val="none" w:sz="0" w:space="0" w:color="auto"/>
      </w:divBdr>
    </w:div>
    <w:div w:id="1044329183">
      <w:bodyDiv w:val="1"/>
      <w:marLeft w:val="0"/>
      <w:marRight w:val="0"/>
      <w:marTop w:val="0"/>
      <w:marBottom w:val="0"/>
      <w:divBdr>
        <w:top w:val="none" w:sz="0" w:space="0" w:color="auto"/>
        <w:left w:val="none" w:sz="0" w:space="0" w:color="auto"/>
        <w:bottom w:val="none" w:sz="0" w:space="0" w:color="auto"/>
        <w:right w:val="none" w:sz="0" w:space="0" w:color="auto"/>
      </w:divBdr>
    </w:div>
    <w:div w:id="1212186036">
      <w:bodyDiv w:val="1"/>
      <w:marLeft w:val="0"/>
      <w:marRight w:val="0"/>
      <w:marTop w:val="0"/>
      <w:marBottom w:val="0"/>
      <w:divBdr>
        <w:top w:val="none" w:sz="0" w:space="0" w:color="auto"/>
        <w:left w:val="none" w:sz="0" w:space="0" w:color="auto"/>
        <w:bottom w:val="none" w:sz="0" w:space="0" w:color="auto"/>
        <w:right w:val="none" w:sz="0" w:space="0" w:color="auto"/>
      </w:divBdr>
    </w:div>
    <w:div w:id="1214582935">
      <w:bodyDiv w:val="1"/>
      <w:marLeft w:val="0"/>
      <w:marRight w:val="0"/>
      <w:marTop w:val="0"/>
      <w:marBottom w:val="0"/>
      <w:divBdr>
        <w:top w:val="none" w:sz="0" w:space="0" w:color="auto"/>
        <w:left w:val="none" w:sz="0" w:space="0" w:color="auto"/>
        <w:bottom w:val="none" w:sz="0" w:space="0" w:color="auto"/>
        <w:right w:val="none" w:sz="0" w:space="0" w:color="auto"/>
      </w:divBdr>
    </w:div>
    <w:div w:id="1265961824">
      <w:bodyDiv w:val="1"/>
      <w:marLeft w:val="0"/>
      <w:marRight w:val="0"/>
      <w:marTop w:val="0"/>
      <w:marBottom w:val="0"/>
      <w:divBdr>
        <w:top w:val="none" w:sz="0" w:space="0" w:color="auto"/>
        <w:left w:val="none" w:sz="0" w:space="0" w:color="auto"/>
        <w:bottom w:val="none" w:sz="0" w:space="0" w:color="auto"/>
        <w:right w:val="none" w:sz="0" w:space="0" w:color="auto"/>
      </w:divBdr>
    </w:div>
    <w:div w:id="1548831211">
      <w:bodyDiv w:val="1"/>
      <w:marLeft w:val="0"/>
      <w:marRight w:val="0"/>
      <w:marTop w:val="0"/>
      <w:marBottom w:val="0"/>
      <w:divBdr>
        <w:top w:val="none" w:sz="0" w:space="0" w:color="auto"/>
        <w:left w:val="none" w:sz="0" w:space="0" w:color="auto"/>
        <w:bottom w:val="none" w:sz="0" w:space="0" w:color="auto"/>
        <w:right w:val="none" w:sz="0" w:space="0" w:color="auto"/>
      </w:divBdr>
    </w:div>
    <w:div w:id="1647395739">
      <w:bodyDiv w:val="1"/>
      <w:marLeft w:val="0"/>
      <w:marRight w:val="0"/>
      <w:marTop w:val="0"/>
      <w:marBottom w:val="0"/>
      <w:divBdr>
        <w:top w:val="none" w:sz="0" w:space="0" w:color="auto"/>
        <w:left w:val="none" w:sz="0" w:space="0" w:color="auto"/>
        <w:bottom w:val="none" w:sz="0" w:space="0" w:color="auto"/>
        <w:right w:val="none" w:sz="0" w:space="0" w:color="auto"/>
      </w:divBdr>
    </w:div>
    <w:div w:id="1655602976">
      <w:bodyDiv w:val="1"/>
      <w:marLeft w:val="0"/>
      <w:marRight w:val="0"/>
      <w:marTop w:val="0"/>
      <w:marBottom w:val="0"/>
      <w:divBdr>
        <w:top w:val="none" w:sz="0" w:space="0" w:color="auto"/>
        <w:left w:val="none" w:sz="0" w:space="0" w:color="auto"/>
        <w:bottom w:val="none" w:sz="0" w:space="0" w:color="auto"/>
        <w:right w:val="none" w:sz="0" w:space="0" w:color="auto"/>
      </w:divBdr>
    </w:div>
    <w:div w:id="1665427149">
      <w:bodyDiv w:val="1"/>
      <w:marLeft w:val="0"/>
      <w:marRight w:val="0"/>
      <w:marTop w:val="0"/>
      <w:marBottom w:val="0"/>
      <w:divBdr>
        <w:top w:val="none" w:sz="0" w:space="0" w:color="auto"/>
        <w:left w:val="none" w:sz="0" w:space="0" w:color="auto"/>
        <w:bottom w:val="none" w:sz="0" w:space="0" w:color="auto"/>
        <w:right w:val="none" w:sz="0" w:space="0" w:color="auto"/>
      </w:divBdr>
    </w:div>
    <w:div w:id="1847935547">
      <w:bodyDiv w:val="1"/>
      <w:marLeft w:val="0"/>
      <w:marRight w:val="0"/>
      <w:marTop w:val="0"/>
      <w:marBottom w:val="0"/>
      <w:divBdr>
        <w:top w:val="none" w:sz="0" w:space="0" w:color="auto"/>
        <w:left w:val="none" w:sz="0" w:space="0" w:color="auto"/>
        <w:bottom w:val="none" w:sz="0" w:space="0" w:color="auto"/>
        <w:right w:val="none" w:sz="0" w:space="0" w:color="auto"/>
      </w:divBdr>
    </w:div>
    <w:div w:id="1898469515">
      <w:bodyDiv w:val="1"/>
      <w:marLeft w:val="0"/>
      <w:marRight w:val="0"/>
      <w:marTop w:val="0"/>
      <w:marBottom w:val="0"/>
      <w:divBdr>
        <w:top w:val="none" w:sz="0" w:space="0" w:color="auto"/>
        <w:left w:val="none" w:sz="0" w:space="0" w:color="auto"/>
        <w:bottom w:val="none" w:sz="0" w:space="0" w:color="auto"/>
        <w:right w:val="none" w:sz="0" w:space="0" w:color="auto"/>
      </w:divBdr>
    </w:div>
    <w:div w:id="2012561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Microsoft_Excel_97-2003_Worksheet1.xls"/><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customXml" Target="../customXml/item6.xml"/><Relationship Id="rId5" Type="http://schemas.openxmlformats.org/officeDocument/2006/relationships/numbering" Target="numbering.xml"/><Relationship Id="rId15" Type="http://schemas.openxmlformats.org/officeDocument/2006/relationships/image" Target="media/image2.emf"/><Relationship Id="rId10" Type="http://schemas.openxmlformats.org/officeDocument/2006/relationships/footnotes" Target="footnotes.xml"/><Relationship Id="rId19" Type="http://schemas.openxmlformats.org/officeDocument/2006/relationships/header" Target="header2.xml"/><Relationship Id="rId22" Type="http://schemas.openxmlformats.org/officeDocument/2006/relationships/theme" Target="theme/theme1.xml"/><Relationship Id="rId9" Type="http://schemas.openxmlformats.org/officeDocument/2006/relationships/webSettings" Target="webSettings.xml"/><Relationship Id="rId14" Type="http://schemas.openxmlformats.org/officeDocument/2006/relationships/hyperlink" Target="http://www.supplyon.com/supplyon_download_area_m2m_guidelines.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bazt\Local%20Settings\Temporary%20Internet%20Files\Content.Outlook\10WWC4WH\Word_Template_EN_complex_final.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ategory xmlns="f25064ed-26ee-4058-a6a6-5c707d18a2ab">Boost</Category>
  </documentManagement>
</p:properties>
</file>

<file path=customXml/item4.xml><?xml version="1.0" encoding="utf-8"?>
<ct:contentTypeSchema xmlns:ct="http://schemas.microsoft.com/office/2006/metadata/contentType" xmlns:ma="http://schemas.microsoft.com/office/2006/metadata/properties/metaAttributes" ct:_="" ma:_="" ma:contentTypeName="SON-CPF-Document" ma:contentTypeID="0x0101003221E859F9B066408685947288C049D30100DD8898B9DD765841A28296C790840F59" ma:contentTypeVersion="4" ma:contentTypeDescription="Create a new document." ma:contentTypeScope="" ma:versionID="3e04affcfd632fedc3ca5196d370b3bb">
  <xsd:schema xmlns:xsd="http://www.w3.org/2001/XMLSchema" xmlns:xs="http://www.w3.org/2001/XMLSchema" xmlns:p="http://schemas.microsoft.com/office/2006/metadata/properties" xmlns:ns2="89b65995-c96f-4ac4-933c-d88b6cec795c" targetNamespace="http://schemas.microsoft.com/office/2006/metadata/properties" ma:root="true" ma:fieldsID="df12afca7823e2520a03c2f921be38fa" ns2:_="">
    <xsd:import namespace="89b65995-c96f-4ac4-933c-d88b6cec795c"/>
    <xsd:element name="properties">
      <xsd:complexType>
        <xsd:sequence>
          <xsd:element name="documentManagement">
            <xsd:complexType>
              <xsd:all>
                <xsd:element ref="ns2:_dlc_DocId" minOccurs="0"/>
                <xsd:element ref="ns2:_dlc_DocIdUrl" minOccurs="0"/>
                <xsd:element ref="ns2:_dlc_DocIdPersistId" minOccurs="0"/>
                <xsd:element ref="ns2:o88de2d771f94888af9ae54a31c6d4db" minOccurs="0"/>
                <xsd:element ref="ns2:TaxCatchAll" minOccurs="0"/>
                <xsd:element ref="ns2:TaxCatchAllLabel" minOccurs="0"/>
                <xsd:element ref="ns2:o6292d19d544427d9c3e258df34ad0c6" minOccurs="0"/>
                <xsd:element ref="ns2:n44e59a40bd6469b8045969415d6bc06" minOccurs="0"/>
                <xsd:element ref="ns2:c100bfc8d9464412928f178fa1059f7e" minOccurs="0"/>
                <xsd:element ref="ns2:d1fb652183e34be98c12ad1eb66747a5" minOccurs="0"/>
                <xsd:element ref="ns2:o2ef14f090c94a40964fcce5d16e0d43" minOccurs="0"/>
                <xsd:element ref="ns2:SON-Location" minOccurs="0"/>
                <xsd:element ref="ns2:iddc419f152440949b3002f81e1cd0f4" minOccurs="0"/>
                <xsd:element ref="ns2:ba7b2fe54b524222b353613476550dd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b65995-c96f-4ac4-933c-d88b6cec795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o88de2d771f94888af9ae54a31c6d4db" ma:index="11" nillable="true" ma:taxonomy="true" ma:internalName="o88de2d771f94888af9ae54a31c6d4db" ma:taxonomyFieldName="SON_x002d_Document_x002d_Type" ma:displayName="SON-Document-Type" ma:readOnly="false" ma:default="" ma:fieldId="{888de2d7-71f9-4888-af9a-e54a31c6d4db}" ma:sspId="fdb52a19-35be-4028-9875-a8c3fcd36273" ma:termSetId="20526c27-1ccf-47bf-adca-f6e5496ce77f"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ba6d7327-9b5d-47b2-b83f-069ee87d679e}" ma:internalName="TaxCatchAll" ma:showField="CatchAllData"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ba6d7327-9b5d-47b2-b83f-069ee87d679e}" ma:internalName="TaxCatchAllLabel" ma:readOnly="true" ma:showField="CatchAllDataLabel"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o6292d19d544427d9c3e258df34ad0c6" ma:index="15" nillable="true" ma:taxonomy="true" ma:internalName="o6292d19d544427d9c3e258df34ad0c6" ma:taxonomyFieldName="SON_x002d_Services" ma:displayName="SON-Services" ma:readOnly="false" ma:default="" ma:fieldId="{86292d19-d544-427d-9c3e-258df34ad0c6}" ma:taxonomyMulti="true" ma:sspId="fdb52a19-35be-4028-9875-a8c3fcd36273" ma:termSetId="76a021dd-f793-4d75-820b-06d7e0086d04" ma:anchorId="00000000-0000-0000-0000-000000000000" ma:open="false" ma:isKeyword="false">
      <xsd:complexType>
        <xsd:sequence>
          <xsd:element ref="pc:Terms" minOccurs="0" maxOccurs="1"/>
        </xsd:sequence>
      </xsd:complexType>
    </xsd:element>
    <xsd:element name="n44e59a40bd6469b8045969415d6bc06" ma:index="17" nillable="true" ma:taxonomy="true" ma:internalName="n44e59a40bd6469b8045969415d6bc06" ma:taxonomyFieldName="SON_x002d_Classification" ma:displayName="SON-Classification" ma:readOnly="false" ma:default="" ma:fieldId="{744e59a4-0bd6-469b-8045-969415d6bc06}" ma:sspId="fdb52a19-35be-4028-9875-a8c3fcd36273" ma:termSetId="253fdd10-74ff-4609-aacf-641a97ea6c56" ma:anchorId="00000000-0000-0000-0000-000000000000" ma:open="false" ma:isKeyword="false">
      <xsd:complexType>
        <xsd:sequence>
          <xsd:element ref="pc:Terms" minOccurs="0" maxOccurs="1"/>
        </xsd:sequence>
      </xsd:complexType>
    </xsd:element>
    <xsd:element name="c100bfc8d9464412928f178fa1059f7e" ma:index="19" nillable="true" ma:taxonomy="true" ma:internalName="c100bfc8d9464412928f178fa1059f7e" ma:taxonomyFieldName="SON_x002d_Language" ma:displayName="SON-Language" ma:readOnly="false" ma:default="" ma:fieldId="{c100bfc8-d946-4412-928f-178fa1059f7e}" ma:sspId="fdb52a19-35be-4028-9875-a8c3fcd36273" ma:termSetId="78d1f20e-673d-46eb-b8f3-bf7b6017fd27" ma:anchorId="00000000-0000-0000-0000-000000000000" ma:open="false" ma:isKeyword="false">
      <xsd:complexType>
        <xsd:sequence>
          <xsd:element ref="pc:Terms" minOccurs="0" maxOccurs="1"/>
        </xsd:sequence>
      </xsd:complexType>
    </xsd:element>
    <xsd:element name="d1fb652183e34be98c12ad1eb66747a5" ma:index="21" nillable="true" ma:taxonomy="true" ma:internalName="d1fb652183e34be98c12ad1eb66747a5" ma:taxonomyFieldName="SON_x002d_CPF_x002d_Structure" ma:displayName="SON-Structure" ma:readOnly="false" ma:default="" ma:fieldId="{d1fb6521-83e3-4be9-8c12-ad1eb66747a5}" ma:sspId="fdb52a19-35be-4028-9875-a8c3fcd36273" ma:termSetId="f5b61006-318e-4cff-8b9e-402f655d679e" ma:anchorId="00000000-0000-0000-0000-000000000000" ma:open="false" ma:isKeyword="false">
      <xsd:complexType>
        <xsd:sequence>
          <xsd:element ref="pc:Terms" minOccurs="0" maxOccurs="1"/>
        </xsd:sequence>
      </xsd:complexType>
    </xsd:element>
    <xsd:element name="o2ef14f090c94a40964fcce5d16e0d43" ma:index="23" nillable="true" ma:taxonomy="true" ma:internalName="o2ef14f090c94a40964fcce5d16e0d43" ma:taxonomyFieldName="SON_x002d_CPF_x002d_Categories" ma:displayName="SON-Categories" ma:readOnly="false" ma:default="" ma:fieldId="{82ef14f0-90c9-4a40-964f-cce5d16e0d43}" ma:sspId="fdb52a19-35be-4028-9875-a8c3fcd36273" ma:termSetId="6f96ae7e-2260-4686-9bcc-b56bb614c01a" ma:anchorId="00000000-0000-0000-0000-000000000000" ma:open="false" ma:isKeyword="false">
      <xsd:complexType>
        <xsd:sequence>
          <xsd:element ref="pc:Terms" minOccurs="0" maxOccurs="1"/>
        </xsd:sequence>
      </xsd:complexType>
    </xsd:element>
    <xsd:element name="SON-Location" ma:index="25" nillable="true" ma:displayName="SON-Location" ma:default="Shared" ma:hidden="true" ma:internalName="SON_x002d_Location" ma:readOnly="false">
      <xsd:simpleType>
        <xsd:restriction base="dms:Choice">
          <xsd:enumeration value="Internal"/>
          <xsd:enumeration value="Shared"/>
          <xsd:enumeration value="Partners"/>
          <xsd:enumeration value="Customers"/>
          <xsd:enumeration value="Internal"/>
          <xsd:enumeration value="Shared"/>
          <xsd:enumeration value="Partners"/>
          <xsd:enumeration value="Customers"/>
          <xsd:enumeration value="Internal"/>
          <xsd:enumeration value="Shared"/>
          <xsd:enumeration value="Partners"/>
          <xsd:enumeration value="Customers"/>
        </xsd:restriction>
      </xsd:simpleType>
    </xsd:element>
    <xsd:element name="iddc419f152440949b3002f81e1cd0f4" ma:index="26" nillable="true" ma:taxonomy="true" ma:internalName="iddc419f152440949b3002f81e1cd0f4" ma:taxonomyFieldName="SON_x002d_Partners" ma:displayName="SON-Partners" ma:readOnly="false" ma:default="" ma:fieldId="{2ddc419f-1524-4094-9b30-02f81e1cd0f4}" ma:taxonomyMulti="true" ma:sspId="fdb52a19-35be-4028-9875-a8c3fcd36273" ma:termSetId="30f5814a-e7a9-4a20-b8af-96b38a95e222" ma:anchorId="00000000-0000-0000-0000-000000000000" ma:open="false" ma:isKeyword="false">
      <xsd:complexType>
        <xsd:sequence>
          <xsd:element ref="pc:Terms" minOccurs="0" maxOccurs="1"/>
        </xsd:sequence>
      </xsd:complexType>
    </xsd:element>
    <xsd:element name="ba7b2fe54b524222b353613476550dd0" ma:index="28" nillable="true" ma:taxonomy="true" ma:internalName="ba7b2fe54b524222b353613476550dd0" ma:taxonomyFieldName="SON_x002d_Customers" ma:displayName="SON-Customers" ma:readOnly="false" ma:default="" ma:fieldId="{ba7b2fe5-4b52-4222-b353-613476550dd0}" ma:sspId="fdb52a19-35be-4028-9875-a8c3fcd36273" ma:termSetId="256856a3-00d3-41a3-9e72-68166fa3770b"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B821B57F5D38324ABDB679D381192B6A" ma:contentTypeVersion="1" ma:contentTypeDescription="Create a new document." ma:contentTypeScope="" ma:versionID="400c4ef373055d17af35adb096f2b0e0">
  <xsd:schema xmlns:xsd="http://www.w3.org/2001/XMLSchema" xmlns:xs="http://www.w3.org/2001/XMLSchema" xmlns:p="http://schemas.microsoft.com/office/2006/metadata/properties" xmlns:ns2="f25064ed-26ee-4058-a6a6-5c707d18a2ab" targetNamespace="http://schemas.microsoft.com/office/2006/metadata/properties" ma:root="true" ma:fieldsID="a7f568d9c762ebeda20ab58fc0b33c87" ns2:_="">
    <xsd:import namespace="f25064ed-26ee-4058-a6a6-5c707d18a2ab"/>
    <xsd:element name="properties">
      <xsd:complexType>
        <xsd:sequence>
          <xsd:element name="documentManagement">
            <xsd:complexType>
              <xsd:all>
                <xsd:element ref="ns2: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5064ed-26ee-4058-a6a6-5c707d18a2ab" elementFormDefault="qualified">
    <xsd:import namespace="http://schemas.microsoft.com/office/2006/documentManagement/types"/>
    <xsd:import namespace="http://schemas.microsoft.com/office/infopath/2007/PartnerControls"/>
    <xsd:element name="Category" ma:index="8" nillable="true" ma:displayName="Category" ma:internalName="Category">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A432BC-0440-41C5-8E41-B57B745F41AD}"/>
</file>

<file path=customXml/itemProps2.xml><?xml version="1.0" encoding="utf-8"?>
<ds:datastoreItem xmlns:ds="http://schemas.openxmlformats.org/officeDocument/2006/customXml" ds:itemID="{F2ABD4CD-CE0D-443B-8F05-B5258AE11637}"/>
</file>

<file path=customXml/itemProps3.xml><?xml version="1.0" encoding="utf-8"?>
<ds:datastoreItem xmlns:ds="http://schemas.openxmlformats.org/officeDocument/2006/customXml" ds:itemID="{D370E8CB-3000-41E1-8955-944DFE33EB21}"/>
</file>

<file path=customXml/itemProps4.xml><?xml version="1.0" encoding="utf-8"?>
<ds:datastoreItem xmlns:ds="http://schemas.openxmlformats.org/officeDocument/2006/customXml" ds:itemID="{F25E9B4A-D5D8-4F60-BDDF-98232EA1DFFE}"/>
</file>

<file path=customXml/itemProps5.xml><?xml version="1.0" encoding="utf-8"?>
<ds:datastoreItem xmlns:ds="http://schemas.openxmlformats.org/officeDocument/2006/customXml" ds:itemID="{8F06C147-6D44-4242-9DFB-E12185E48D07}"/>
</file>

<file path=customXml/itemProps6.xml><?xml version="1.0" encoding="utf-8"?>
<ds:datastoreItem xmlns:ds="http://schemas.openxmlformats.org/officeDocument/2006/customXml" ds:itemID="{02223FC2-5504-4A15-93D4-48978970F858}"/>
</file>

<file path=docProps/app.xml><?xml version="1.0" encoding="utf-8"?>
<Properties xmlns="http://schemas.openxmlformats.org/officeDocument/2006/extended-properties" xmlns:vt="http://schemas.openxmlformats.org/officeDocument/2006/docPropsVTypes">
  <Template>Word_Template_EN_complex_final.dotx</Template>
  <TotalTime>0</TotalTime>
  <Pages>62</Pages>
  <Words>6929</Words>
  <Characters>39499</Characters>
  <Application>Microsoft Office Word</Application>
  <DocSecurity>0</DocSecurity>
  <Lines>329</Lines>
  <Paragraphs>92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SupplyOn AirSupply Supplier EDI_M2M Interface BoostAero XML V2.10 VMI DEMAND FORECAST</vt:lpstr>
      <vt:lpstr>SupplyOn AirSupply Supplier EDI_M2M Interface BoostAero XML V2.10 VMI DEMAND FORECAST</vt:lpstr>
    </vt:vector>
  </TitlesOfParts>
  <Company>SupplyOn AG</Company>
  <LinksUpToDate>false</LinksUpToDate>
  <CharactersWithSpaces>46336</CharactersWithSpaces>
  <SharedDoc>false</SharedDoc>
  <HLinks>
    <vt:vector size="480" baseType="variant">
      <vt:variant>
        <vt:i4>4128825</vt:i4>
      </vt:variant>
      <vt:variant>
        <vt:i4>462</vt:i4>
      </vt:variant>
      <vt:variant>
        <vt:i4>0</vt:i4>
      </vt:variant>
      <vt:variant>
        <vt:i4>5</vt:i4>
      </vt:variant>
      <vt:variant>
        <vt:lpwstr/>
      </vt:variant>
      <vt:variant>
        <vt:lpwstr>_asram:ApplicableCISHSupplyChainTrad_1</vt:lpwstr>
      </vt:variant>
      <vt:variant>
        <vt:i4>917606</vt:i4>
      </vt:variant>
      <vt:variant>
        <vt:i4>459</vt:i4>
      </vt:variant>
      <vt:variant>
        <vt:i4>0</vt:i4>
      </vt:variant>
      <vt:variant>
        <vt:i4>5</vt:i4>
      </vt:variant>
      <vt:variant>
        <vt:lpwstr/>
      </vt:variant>
      <vt:variant>
        <vt:lpwstr>_asram:ApplicableCISHSupplyChainTrad</vt:lpwstr>
      </vt:variant>
      <vt:variant>
        <vt:i4>458876</vt:i4>
      </vt:variant>
      <vt:variant>
        <vt:i4>456</vt:i4>
      </vt:variant>
      <vt:variant>
        <vt:i4>0</vt:i4>
      </vt:variant>
      <vt:variant>
        <vt:i4>5</vt:i4>
      </vt:variant>
      <vt:variant>
        <vt:lpwstr/>
      </vt:variant>
      <vt:variant>
        <vt:lpwstr>_asram:IncludedCISDFLSupplyChainTrad</vt:lpwstr>
      </vt:variant>
      <vt:variant>
        <vt:i4>1441907</vt:i4>
      </vt:variant>
      <vt:variant>
        <vt:i4>453</vt:i4>
      </vt:variant>
      <vt:variant>
        <vt:i4>0</vt:i4>
      </vt:variant>
      <vt:variant>
        <vt:i4>5</vt:i4>
      </vt:variant>
      <vt:variant>
        <vt:lpwstr/>
      </vt:variant>
      <vt:variant>
        <vt:lpwstr>_asram:ApplicableCISSupplyChainTrade</vt:lpwstr>
      </vt:variant>
      <vt:variant>
        <vt:i4>7340142</vt:i4>
      </vt:variant>
      <vt:variant>
        <vt:i4>450</vt:i4>
      </vt:variant>
      <vt:variant>
        <vt:i4>0</vt:i4>
      </vt:variant>
      <vt:variant>
        <vt:i4>5</vt:i4>
      </vt:variant>
      <vt:variant>
        <vt:lpwstr/>
      </vt:variant>
      <vt:variant>
        <vt:lpwstr>_as:CISDFSupplyChainTradeTransaction_1</vt:lpwstr>
      </vt:variant>
      <vt:variant>
        <vt:i4>6094883</vt:i4>
      </vt:variant>
      <vt:variant>
        <vt:i4>447</vt:i4>
      </vt:variant>
      <vt:variant>
        <vt:i4>0</vt:i4>
      </vt:variant>
      <vt:variant>
        <vt:i4>5</vt:i4>
      </vt:variant>
      <vt:variant>
        <vt:lpwstr/>
      </vt:variant>
      <vt:variant>
        <vt:lpwstr>_as:CISExchangedDocument</vt:lpwstr>
      </vt:variant>
      <vt:variant>
        <vt:i4>28</vt:i4>
      </vt:variant>
      <vt:variant>
        <vt:i4>444</vt:i4>
      </vt:variant>
      <vt:variant>
        <vt:i4>0</vt:i4>
      </vt:variant>
      <vt:variant>
        <vt:i4>5</vt:i4>
      </vt:variant>
      <vt:variant>
        <vt:lpwstr/>
      </vt:variant>
      <vt:variant>
        <vt:lpwstr>_as:CIExchangedDocumentContext_1</vt:lpwstr>
      </vt:variant>
      <vt:variant>
        <vt:i4>1376304</vt:i4>
      </vt:variant>
      <vt:variant>
        <vt:i4>434</vt:i4>
      </vt:variant>
      <vt:variant>
        <vt:i4>0</vt:i4>
      </vt:variant>
      <vt:variant>
        <vt:i4>5</vt:i4>
      </vt:variant>
      <vt:variant>
        <vt:lpwstr/>
      </vt:variant>
      <vt:variant>
        <vt:lpwstr>_Toc309998333</vt:lpwstr>
      </vt:variant>
      <vt:variant>
        <vt:i4>1376304</vt:i4>
      </vt:variant>
      <vt:variant>
        <vt:i4>428</vt:i4>
      </vt:variant>
      <vt:variant>
        <vt:i4>0</vt:i4>
      </vt:variant>
      <vt:variant>
        <vt:i4>5</vt:i4>
      </vt:variant>
      <vt:variant>
        <vt:lpwstr/>
      </vt:variant>
      <vt:variant>
        <vt:lpwstr>_Toc309998332</vt:lpwstr>
      </vt:variant>
      <vt:variant>
        <vt:i4>1376304</vt:i4>
      </vt:variant>
      <vt:variant>
        <vt:i4>422</vt:i4>
      </vt:variant>
      <vt:variant>
        <vt:i4>0</vt:i4>
      </vt:variant>
      <vt:variant>
        <vt:i4>5</vt:i4>
      </vt:variant>
      <vt:variant>
        <vt:lpwstr/>
      </vt:variant>
      <vt:variant>
        <vt:lpwstr>_Toc309998331</vt:lpwstr>
      </vt:variant>
      <vt:variant>
        <vt:i4>1376304</vt:i4>
      </vt:variant>
      <vt:variant>
        <vt:i4>416</vt:i4>
      </vt:variant>
      <vt:variant>
        <vt:i4>0</vt:i4>
      </vt:variant>
      <vt:variant>
        <vt:i4>5</vt:i4>
      </vt:variant>
      <vt:variant>
        <vt:lpwstr/>
      </vt:variant>
      <vt:variant>
        <vt:lpwstr>_Toc309998330</vt:lpwstr>
      </vt:variant>
      <vt:variant>
        <vt:i4>1310768</vt:i4>
      </vt:variant>
      <vt:variant>
        <vt:i4>410</vt:i4>
      </vt:variant>
      <vt:variant>
        <vt:i4>0</vt:i4>
      </vt:variant>
      <vt:variant>
        <vt:i4>5</vt:i4>
      </vt:variant>
      <vt:variant>
        <vt:lpwstr/>
      </vt:variant>
      <vt:variant>
        <vt:lpwstr>_Toc309998329</vt:lpwstr>
      </vt:variant>
      <vt:variant>
        <vt:i4>1310768</vt:i4>
      </vt:variant>
      <vt:variant>
        <vt:i4>404</vt:i4>
      </vt:variant>
      <vt:variant>
        <vt:i4>0</vt:i4>
      </vt:variant>
      <vt:variant>
        <vt:i4>5</vt:i4>
      </vt:variant>
      <vt:variant>
        <vt:lpwstr/>
      </vt:variant>
      <vt:variant>
        <vt:lpwstr>_Toc309998328</vt:lpwstr>
      </vt:variant>
      <vt:variant>
        <vt:i4>1310768</vt:i4>
      </vt:variant>
      <vt:variant>
        <vt:i4>398</vt:i4>
      </vt:variant>
      <vt:variant>
        <vt:i4>0</vt:i4>
      </vt:variant>
      <vt:variant>
        <vt:i4>5</vt:i4>
      </vt:variant>
      <vt:variant>
        <vt:lpwstr/>
      </vt:variant>
      <vt:variant>
        <vt:lpwstr>_Toc309998327</vt:lpwstr>
      </vt:variant>
      <vt:variant>
        <vt:i4>1310768</vt:i4>
      </vt:variant>
      <vt:variant>
        <vt:i4>392</vt:i4>
      </vt:variant>
      <vt:variant>
        <vt:i4>0</vt:i4>
      </vt:variant>
      <vt:variant>
        <vt:i4>5</vt:i4>
      </vt:variant>
      <vt:variant>
        <vt:lpwstr/>
      </vt:variant>
      <vt:variant>
        <vt:lpwstr>_Toc309998326</vt:lpwstr>
      </vt:variant>
      <vt:variant>
        <vt:i4>1310768</vt:i4>
      </vt:variant>
      <vt:variant>
        <vt:i4>386</vt:i4>
      </vt:variant>
      <vt:variant>
        <vt:i4>0</vt:i4>
      </vt:variant>
      <vt:variant>
        <vt:i4>5</vt:i4>
      </vt:variant>
      <vt:variant>
        <vt:lpwstr/>
      </vt:variant>
      <vt:variant>
        <vt:lpwstr>_Toc309998325</vt:lpwstr>
      </vt:variant>
      <vt:variant>
        <vt:i4>1310768</vt:i4>
      </vt:variant>
      <vt:variant>
        <vt:i4>380</vt:i4>
      </vt:variant>
      <vt:variant>
        <vt:i4>0</vt:i4>
      </vt:variant>
      <vt:variant>
        <vt:i4>5</vt:i4>
      </vt:variant>
      <vt:variant>
        <vt:lpwstr/>
      </vt:variant>
      <vt:variant>
        <vt:lpwstr>_Toc309998324</vt:lpwstr>
      </vt:variant>
      <vt:variant>
        <vt:i4>1310768</vt:i4>
      </vt:variant>
      <vt:variant>
        <vt:i4>374</vt:i4>
      </vt:variant>
      <vt:variant>
        <vt:i4>0</vt:i4>
      </vt:variant>
      <vt:variant>
        <vt:i4>5</vt:i4>
      </vt:variant>
      <vt:variant>
        <vt:lpwstr/>
      </vt:variant>
      <vt:variant>
        <vt:lpwstr>_Toc309998323</vt:lpwstr>
      </vt:variant>
      <vt:variant>
        <vt:i4>1310768</vt:i4>
      </vt:variant>
      <vt:variant>
        <vt:i4>368</vt:i4>
      </vt:variant>
      <vt:variant>
        <vt:i4>0</vt:i4>
      </vt:variant>
      <vt:variant>
        <vt:i4>5</vt:i4>
      </vt:variant>
      <vt:variant>
        <vt:lpwstr/>
      </vt:variant>
      <vt:variant>
        <vt:lpwstr>_Toc309998322</vt:lpwstr>
      </vt:variant>
      <vt:variant>
        <vt:i4>1310768</vt:i4>
      </vt:variant>
      <vt:variant>
        <vt:i4>362</vt:i4>
      </vt:variant>
      <vt:variant>
        <vt:i4>0</vt:i4>
      </vt:variant>
      <vt:variant>
        <vt:i4>5</vt:i4>
      </vt:variant>
      <vt:variant>
        <vt:lpwstr/>
      </vt:variant>
      <vt:variant>
        <vt:lpwstr>_Toc309998321</vt:lpwstr>
      </vt:variant>
      <vt:variant>
        <vt:i4>1310768</vt:i4>
      </vt:variant>
      <vt:variant>
        <vt:i4>356</vt:i4>
      </vt:variant>
      <vt:variant>
        <vt:i4>0</vt:i4>
      </vt:variant>
      <vt:variant>
        <vt:i4>5</vt:i4>
      </vt:variant>
      <vt:variant>
        <vt:lpwstr/>
      </vt:variant>
      <vt:variant>
        <vt:lpwstr>_Toc309998320</vt:lpwstr>
      </vt:variant>
      <vt:variant>
        <vt:i4>1507376</vt:i4>
      </vt:variant>
      <vt:variant>
        <vt:i4>350</vt:i4>
      </vt:variant>
      <vt:variant>
        <vt:i4>0</vt:i4>
      </vt:variant>
      <vt:variant>
        <vt:i4>5</vt:i4>
      </vt:variant>
      <vt:variant>
        <vt:lpwstr/>
      </vt:variant>
      <vt:variant>
        <vt:lpwstr>_Toc309998319</vt:lpwstr>
      </vt:variant>
      <vt:variant>
        <vt:i4>1507376</vt:i4>
      </vt:variant>
      <vt:variant>
        <vt:i4>344</vt:i4>
      </vt:variant>
      <vt:variant>
        <vt:i4>0</vt:i4>
      </vt:variant>
      <vt:variant>
        <vt:i4>5</vt:i4>
      </vt:variant>
      <vt:variant>
        <vt:lpwstr/>
      </vt:variant>
      <vt:variant>
        <vt:lpwstr>_Toc309998318</vt:lpwstr>
      </vt:variant>
      <vt:variant>
        <vt:i4>1507376</vt:i4>
      </vt:variant>
      <vt:variant>
        <vt:i4>338</vt:i4>
      </vt:variant>
      <vt:variant>
        <vt:i4>0</vt:i4>
      </vt:variant>
      <vt:variant>
        <vt:i4>5</vt:i4>
      </vt:variant>
      <vt:variant>
        <vt:lpwstr/>
      </vt:variant>
      <vt:variant>
        <vt:lpwstr>_Toc309998317</vt:lpwstr>
      </vt:variant>
      <vt:variant>
        <vt:i4>1507376</vt:i4>
      </vt:variant>
      <vt:variant>
        <vt:i4>332</vt:i4>
      </vt:variant>
      <vt:variant>
        <vt:i4>0</vt:i4>
      </vt:variant>
      <vt:variant>
        <vt:i4>5</vt:i4>
      </vt:variant>
      <vt:variant>
        <vt:lpwstr/>
      </vt:variant>
      <vt:variant>
        <vt:lpwstr>_Toc309998316</vt:lpwstr>
      </vt:variant>
      <vt:variant>
        <vt:i4>1507376</vt:i4>
      </vt:variant>
      <vt:variant>
        <vt:i4>326</vt:i4>
      </vt:variant>
      <vt:variant>
        <vt:i4>0</vt:i4>
      </vt:variant>
      <vt:variant>
        <vt:i4>5</vt:i4>
      </vt:variant>
      <vt:variant>
        <vt:lpwstr/>
      </vt:variant>
      <vt:variant>
        <vt:lpwstr>_Toc309998315</vt:lpwstr>
      </vt:variant>
      <vt:variant>
        <vt:i4>1507376</vt:i4>
      </vt:variant>
      <vt:variant>
        <vt:i4>320</vt:i4>
      </vt:variant>
      <vt:variant>
        <vt:i4>0</vt:i4>
      </vt:variant>
      <vt:variant>
        <vt:i4>5</vt:i4>
      </vt:variant>
      <vt:variant>
        <vt:lpwstr/>
      </vt:variant>
      <vt:variant>
        <vt:lpwstr>_Toc309998314</vt:lpwstr>
      </vt:variant>
      <vt:variant>
        <vt:i4>1507376</vt:i4>
      </vt:variant>
      <vt:variant>
        <vt:i4>314</vt:i4>
      </vt:variant>
      <vt:variant>
        <vt:i4>0</vt:i4>
      </vt:variant>
      <vt:variant>
        <vt:i4>5</vt:i4>
      </vt:variant>
      <vt:variant>
        <vt:lpwstr/>
      </vt:variant>
      <vt:variant>
        <vt:lpwstr>_Toc309998313</vt:lpwstr>
      </vt:variant>
      <vt:variant>
        <vt:i4>1507376</vt:i4>
      </vt:variant>
      <vt:variant>
        <vt:i4>308</vt:i4>
      </vt:variant>
      <vt:variant>
        <vt:i4>0</vt:i4>
      </vt:variant>
      <vt:variant>
        <vt:i4>5</vt:i4>
      </vt:variant>
      <vt:variant>
        <vt:lpwstr/>
      </vt:variant>
      <vt:variant>
        <vt:lpwstr>_Toc309998312</vt:lpwstr>
      </vt:variant>
      <vt:variant>
        <vt:i4>1507376</vt:i4>
      </vt:variant>
      <vt:variant>
        <vt:i4>302</vt:i4>
      </vt:variant>
      <vt:variant>
        <vt:i4>0</vt:i4>
      </vt:variant>
      <vt:variant>
        <vt:i4>5</vt:i4>
      </vt:variant>
      <vt:variant>
        <vt:lpwstr/>
      </vt:variant>
      <vt:variant>
        <vt:lpwstr>_Toc309998311</vt:lpwstr>
      </vt:variant>
      <vt:variant>
        <vt:i4>1507376</vt:i4>
      </vt:variant>
      <vt:variant>
        <vt:i4>296</vt:i4>
      </vt:variant>
      <vt:variant>
        <vt:i4>0</vt:i4>
      </vt:variant>
      <vt:variant>
        <vt:i4>5</vt:i4>
      </vt:variant>
      <vt:variant>
        <vt:lpwstr/>
      </vt:variant>
      <vt:variant>
        <vt:lpwstr>_Toc309998310</vt:lpwstr>
      </vt:variant>
      <vt:variant>
        <vt:i4>1441840</vt:i4>
      </vt:variant>
      <vt:variant>
        <vt:i4>290</vt:i4>
      </vt:variant>
      <vt:variant>
        <vt:i4>0</vt:i4>
      </vt:variant>
      <vt:variant>
        <vt:i4>5</vt:i4>
      </vt:variant>
      <vt:variant>
        <vt:lpwstr/>
      </vt:variant>
      <vt:variant>
        <vt:lpwstr>_Toc309998309</vt:lpwstr>
      </vt:variant>
      <vt:variant>
        <vt:i4>1441840</vt:i4>
      </vt:variant>
      <vt:variant>
        <vt:i4>284</vt:i4>
      </vt:variant>
      <vt:variant>
        <vt:i4>0</vt:i4>
      </vt:variant>
      <vt:variant>
        <vt:i4>5</vt:i4>
      </vt:variant>
      <vt:variant>
        <vt:lpwstr/>
      </vt:variant>
      <vt:variant>
        <vt:lpwstr>_Toc309998308</vt:lpwstr>
      </vt:variant>
      <vt:variant>
        <vt:i4>1441840</vt:i4>
      </vt:variant>
      <vt:variant>
        <vt:i4>278</vt:i4>
      </vt:variant>
      <vt:variant>
        <vt:i4>0</vt:i4>
      </vt:variant>
      <vt:variant>
        <vt:i4>5</vt:i4>
      </vt:variant>
      <vt:variant>
        <vt:lpwstr/>
      </vt:variant>
      <vt:variant>
        <vt:lpwstr>_Toc309998307</vt:lpwstr>
      </vt:variant>
      <vt:variant>
        <vt:i4>1441840</vt:i4>
      </vt:variant>
      <vt:variant>
        <vt:i4>272</vt:i4>
      </vt:variant>
      <vt:variant>
        <vt:i4>0</vt:i4>
      </vt:variant>
      <vt:variant>
        <vt:i4>5</vt:i4>
      </vt:variant>
      <vt:variant>
        <vt:lpwstr/>
      </vt:variant>
      <vt:variant>
        <vt:lpwstr>_Toc309998306</vt:lpwstr>
      </vt:variant>
      <vt:variant>
        <vt:i4>1441840</vt:i4>
      </vt:variant>
      <vt:variant>
        <vt:i4>266</vt:i4>
      </vt:variant>
      <vt:variant>
        <vt:i4>0</vt:i4>
      </vt:variant>
      <vt:variant>
        <vt:i4>5</vt:i4>
      </vt:variant>
      <vt:variant>
        <vt:lpwstr/>
      </vt:variant>
      <vt:variant>
        <vt:lpwstr>_Toc309998305</vt:lpwstr>
      </vt:variant>
      <vt:variant>
        <vt:i4>1441840</vt:i4>
      </vt:variant>
      <vt:variant>
        <vt:i4>260</vt:i4>
      </vt:variant>
      <vt:variant>
        <vt:i4>0</vt:i4>
      </vt:variant>
      <vt:variant>
        <vt:i4>5</vt:i4>
      </vt:variant>
      <vt:variant>
        <vt:lpwstr/>
      </vt:variant>
      <vt:variant>
        <vt:lpwstr>_Toc309998304</vt:lpwstr>
      </vt:variant>
      <vt:variant>
        <vt:i4>1441840</vt:i4>
      </vt:variant>
      <vt:variant>
        <vt:i4>254</vt:i4>
      </vt:variant>
      <vt:variant>
        <vt:i4>0</vt:i4>
      </vt:variant>
      <vt:variant>
        <vt:i4>5</vt:i4>
      </vt:variant>
      <vt:variant>
        <vt:lpwstr/>
      </vt:variant>
      <vt:variant>
        <vt:lpwstr>_Toc309998303</vt:lpwstr>
      </vt:variant>
      <vt:variant>
        <vt:i4>1441840</vt:i4>
      </vt:variant>
      <vt:variant>
        <vt:i4>248</vt:i4>
      </vt:variant>
      <vt:variant>
        <vt:i4>0</vt:i4>
      </vt:variant>
      <vt:variant>
        <vt:i4>5</vt:i4>
      </vt:variant>
      <vt:variant>
        <vt:lpwstr/>
      </vt:variant>
      <vt:variant>
        <vt:lpwstr>_Toc309998302</vt:lpwstr>
      </vt:variant>
      <vt:variant>
        <vt:i4>1441840</vt:i4>
      </vt:variant>
      <vt:variant>
        <vt:i4>242</vt:i4>
      </vt:variant>
      <vt:variant>
        <vt:i4>0</vt:i4>
      </vt:variant>
      <vt:variant>
        <vt:i4>5</vt:i4>
      </vt:variant>
      <vt:variant>
        <vt:lpwstr/>
      </vt:variant>
      <vt:variant>
        <vt:lpwstr>_Toc309998301</vt:lpwstr>
      </vt:variant>
      <vt:variant>
        <vt:i4>1441840</vt:i4>
      </vt:variant>
      <vt:variant>
        <vt:i4>236</vt:i4>
      </vt:variant>
      <vt:variant>
        <vt:i4>0</vt:i4>
      </vt:variant>
      <vt:variant>
        <vt:i4>5</vt:i4>
      </vt:variant>
      <vt:variant>
        <vt:lpwstr/>
      </vt:variant>
      <vt:variant>
        <vt:lpwstr>_Toc309998300</vt:lpwstr>
      </vt:variant>
      <vt:variant>
        <vt:i4>2031665</vt:i4>
      </vt:variant>
      <vt:variant>
        <vt:i4>230</vt:i4>
      </vt:variant>
      <vt:variant>
        <vt:i4>0</vt:i4>
      </vt:variant>
      <vt:variant>
        <vt:i4>5</vt:i4>
      </vt:variant>
      <vt:variant>
        <vt:lpwstr/>
      </vt:variant>
      <vt:variant>
        <vt:lpwstr>_Toc309998299</vt:lpwstr>
      </vt:variant>
      <vt:variant>
        <vt:i4>2031665</vt:i4>
      </vt:variant>
      <vt:variant>
        <vt:i4>224</vt:i4>
      </vt:variant>
      <vt:variant>
        <vt:i4>0</vt:i4>
      </vt:variant>
      <vt:variant>
        <vt:i4>5</vt:i4>
      </vt:variant>
      <vt:variant>
        <vt:lpwstr/>
      </vt:variant>
      <vt:variant>
        <vt:lpwstr>_Toc309998298</vt:lpwstr>
      </vt:variant>
      <vt:variant>
        <vt:i4>2031665</vt:i4>
      </vt:variant>
      <vt:variant>
        <vt:i4>218</vt:i4>
      </vt:variant>
      <vt:variant>
        <vt:i4>0</vt:i4>
      </vt:variant>
      <vt:variant>
        <vt:i4>5</vt:i4>
      </vt:variant>
      <vt:variant>
        <vt:lpwstr/>
      </vt:variant>
      <vt:variant>
        <vt:lpwstr>_Toc309998297</vt:lpwstr>
      </vt:variant>
      <vt:variant>
        <vt:i4>2031665</vt:i4>
      </vt:variant>
      <vt:variant>
        <vt:i4>212</vt:i4>
      </vt:variant>
      <vt:variant>
        <vt:i4>0</vt:i4>
      </vt:variant>
      <vt:variant>
        <vt:i4>5</vt:i4>
      </vt:variant>
      <vt:variant>
        <vt:lpwstr/>
      </vt:variant>
      <vt:variant>
        <vt:lpwstr>_Toc309998296</vt:lpwstr>
      </vt:variant>
      <vt:variant>
        <vt:i4>2031665</vt:i4>
      </vt:variant>
      <vt:variant>
        <vt:i4>206</vt:i4>
      </vt:variant>
      <vt:variant>
        <vt:i4>0</vt:i4>
      </vt:variant>
      <vt:variant>
        <vt:i4>5</vt:i4>
      </vt:variant>
      <vt:variant>
        <vt:lpwstr/>
      </vt:variant>
      <vt:variant>
        <vt:lpwstr>_Toc309998295</vt:lpwstr>
      </vt:variant>
      <vt:variant>
        <vt:i4>2031665</vt:i4>
      </vt:variant>
      <vt:variant>
        <vt:i4>200</vt:i4>
      </vt:variant>
      <vt:variant>
        <vt:i4>0</vt:i4>
      </vt:variant>
      <vt:variant>
        <vt:i4>5</vt:i4>
      </vt:variant>
      <vt:variant>
        <vt:lpwstr/>
      </vt:variant>
      <vt:variant>
        <vt:lpwstr>_Toc309998294</vt:lpwstr>
      </vt:variant>
      <vt:variant>
        <vt:i4>2031665</vt:i4>
      </vt:variant>
      <vt:variant>
        <vt:i4>194</vt:i4>
      </vt:variant>
      <vt:variant>
        <vt:i4>0</vt:i4>
      </vt:variant>
      <vt:variant>
        <vt:i4>5</vt:i4>
      </vt:variant>
      <vt:variant>
        <vt:lpwstr/>
      </vt:variant>
      <vt:variant>
        <vt:lpwstr>_Toc309998293</vt:lpwstr>
      </vt:variant>
      <vt:variant>
        <vt:i4>2031665</vt:i4>
      </vt:variant>
      <vt:variant>
        <vt:i4>188</vt:i4>
      </vt:variant>
      <vt:variant>
        <vt:i4>0</vt:i4>
      </vt:variant>
      <vt:variant>
        <vt:i4>5</vt:i4>
      </vt:variant>
      <vt:variant>
        <vt:lpwstr/>
      </vt:variant>
      <vt:variant>
        <vt:lpwstr>_Toc309998292</vt:lpwstr>
      </vt:variant>
      <vt:variant>
        <vt:i4>2031665</vt:i4>
      </vt:variant>
      <vt:variant>
        <vt:i4>182</vt:i4>
      </vt:variant>
      <vt:variant>
        <vt:i4>0</vt:i4>
      </vt:variant>
      <vt:variant>
        <vt:i4>5</vt:i4>
      </vt:variant>
      <vt:variant>
        <vt:lpwstr/>
      </vt:variant>
      <vt:variant>
        <vt:lpwstr>_Toc309998291</vt:lpwstr>
      </vt:variant>
      <vt:variant>
        <vt:i4>2031665</vt:i4>
      </vt:variant>
      <vt:variant>
        <vt:i4>176</vt:i4>
      </vt:variant>
      <vt:variant>
        <vt:i4>0</vt:i4>
      </vt:variant>
      <vt:variant>
        <vt:i4>5</vt:i4>
      </vt:variant>
      <vt:variant>
        <vt:lpwstr/>
      </vt:variant>
      <vt:variant>
        <vt:lpwstr>_Toc309998290</vt:lpwstr>
      </vt:variant>
      <vt:variant>
        <vt:i4>1966129</vt:i4>
      </vt:variant>
      <vt:variant>
        <vt:i4>170</vt:i4>
      </vt:variant>
      <vt:variant>
        <vt:i4>0</vt:i4>
      </vt:variant>
      <vt:variant>
        <vt:i4>5</vt:i4>
      </vt:variant>
      <vt:variant>
        <vt:lpwstr/>
      </vt:variant>
      <vt:variant>
        <vt:lpwstr>_Toc309998289</vt:lpwstr>
      </vt:variant>
      <vt:variant>
        <vt:i4>1966129</vt:i4>
      </vt:variant>
      <vt:variant>
        <vt:i4>164</vt:i4>
      </vt:variant>
      <vt:variant>
        <vt:i4>0</vt:i4>
      </vt:variant>
      <vt:variant>
        <vt:i4>5</vt:i4>
      </vt:variant>
      <vt:variant>
        <vt:lpwstr/>
      </vt:variant>
      <vt:variant>
        <vt:lpwstr>_Toc309998288</vt:lpwstr>
      </vt:variant>
      <vt:variant>
        <vt:i4>1966129</vt:i4>
      </vt:variant>
      <vt:variant>
        <vt:i4>158</vt:i4>
      </vt:variant>
      <vt:variant>
        <vt:i4>0</vt:i4>
      </vt:variant>
      <vt:variant>
        <vt:i4>5</vt:i4>
      </vt:variant>
      <vt:variant>
        <vt:lpwstr/>
      </vt:variant>
      <vt:variant>
        <vt:lpwstr>_Toc309998287</vt:lpwstr>
      </vt:variant>
      <vt:variant>
        <vt:i4>1966129</vt:i4>
      </vt:variant>
      <vt:variant>
        <vt:i4>152</vt:i4>
      </vt:variant>
      <vt:variant>
        <vt:i4>0</vt:i4>
      </vt:variant>
      <vt:variant>
        <vt:i4>5</vt:i4>
      </vt:variant>
      <vt:variant>
        <vt:lpwstr/>
      </vt:variant>
      <vt:variant>
        <vt:lpwstr>_Toc309998286</vt:lpwstr>
      </vt:variant>
      <vt:variant>
        <vt:i4>1966129</vt:i4>
      </vt:variant>
      <vt:variant>
        <vt:i4>146</vt:i4>
      </vt:variant>
      <vt:variant>
        <vt:i4>0</vt:i4>
      </vt:variant>
      <vt:variant>
        <vt:i4>5</vt:i4>
      </vt:variant>
      <vt:variant>
        <vt:lpwstr/>
      </vt:variant>
      <vt:variant>
        <vt:lpwstr>_Toc309998285</vt:lpwstr>
      </vt:variant>
      <vt:variant>
        <vt:i4>1966129</vt:i4>
      </vt:variant>
      <vt:variant>
        <vt:i4>140</vt:i4>
      </vt:variant>
      <vt:variant>
        <vt:i4>0</vt:i4>
      </vt:variant>
      <vt:variant>
        <vt:i4>5</vt:i4>
      </vt:variant>
      <vt:variant>
        <vt:lpwstr/>
      </vt:variant>
      <vt:variant>
        <vt:lpwstr>_Toc309998284</vt:lpwstr>
      </vt:variant>
      <vt:variant>
        <vt:i4>1966129</vt:i4>
      </vt:variant>
      <vt:variant>
        <vt:i4>134</vt:i4>
      </vt:variant>
      <vt:variant>
        <vt:i4>0</vt:i4>
      </vt:variant>
      <vt:variant>
        <vt:i4>5</vt:i4>
      </vt:variant>
      <vt:variant>
        <vt:lpwstr/>
      </vt:variant>
      <vt:variant>
        <vt:lpwstr>_Toc309998283</vt:lpwstr>
      </vt:variant>
      <vt:variant>
        <vt:i4>1966129</vt:i4>
      </vt:variant>
      <vt:variant>
        <vt:i4>128</vt:i4>
      </vt:variant>
      <vt:variant>
        <vt:i4>0</vt:i4>
      </vt:variant>
      <vt:variant>
        <vt:i4>5</vt:i4>
      </vt:variant>
      <vt:variant>
        <vt:lpwstr/>
      </vt:variant>
      <vt:variant>
        <vt:lpwstr>_Toc309998282</vt:lpwstr>
      </vt:variant>
      <vt:variant>
        <vt:i4>1966129</vt:i4>
      </vt:variant>
      <vt:variant>
        <vt:i4>122</vt:i4>
      </vt:variant>
      <vt:variant>
        <vt:i4>0</vt:i4>
      </vt:variant>
      <vt:variant>
        <vt:i4>5</vt:i4>
      </vt:variant>
      <vt:variant>
        <vt:lpwstr/>
      </vt:variant>
      <vt:variant>
        <vt:lpwstr>_Toc309998281</vt:lpwstr>
      </vt:variant>
      <vt:variant>
        <vt:i4>1966129</vt:i4>
      </vt:variant>
      <vt:variant>
        <vt:i4>116</vt:i4>
      </vt:variant>
      <vt:variant>
        <vt:i4>0</vt:i4>
      </vt:variant>
      <vt:variant>
        <vt:i4>5</vt:i4>
      </vt:variant>
      <vt:variant>
        <vt:lpwstr/>
      </vt:variant>
      <vt:variant>
        <vt:lpwstr>_Toc309998280</vt:lpwstr>
      </vt:variant>
      <vt:variant>
        <vt:i4>1114161</vt:i4>
      </vt:variant>
      <vt:variant>
        <vt:i4>110</vt:i4>
      </vt:variant>
      <vt:variant>
        <vt:i4>0</vt:i4>
      </vt:variant>
      <vt:variant>
        <vt:i4>5</vt:i4>
      </vt:variant>
      <vt:variant>
        <vt:lpwstr/>
      </vt:variant>
      <vt:variant>
        <vt:lpwstr>_Toc309998279</vt:lpwstr>
      </vt:variant>
      <vt:variant>
        <vt:i4>1114161</vt:i4>
      </vt:variant>
      <vt:variant>
        <vt:i4>104</vt:i4>
      </vt:variant>
      <vt:variant>
        <vt:i4>0</vt:i4>
      </vt:variant>
      <vt:variant>
        <vt:i4>5</vt:i4>
      </vt:variant>
      <vt:variant>
        <vt:lpwstr/>
      </vt:variant>
      <vt:variant>
        <vt:lpwstr>_Toc309998278</vt:lpwstr>
      </vt:variant>
      <vt:variant>
        <vt:i4>1114161</vt:i4>
      </vt:variant>
      <vt:variant>
        <vt:i4>98</vt:i4>
      </vt:variant>
      <vt:variant>
        <vt:i4>0</vt:i4>
      </vt:variant>
      <vt:variant>
        <vt:i4>5</vt:i4>
      </vt:variant>
      <vt:variant>
        <vt:lpwstr/>
      </vt:variant>
      <vt:variant>
        <vt:lpwstr>_Toc309998277</vt:lpwstr>
      </vt:variant>
      <vt:variant>
        <vt:i4>1114161</vt:i4>
      </vt:variant>
      <vt:variant>
        <vt:i4>92</vt:i4>
      </vt:variant>
      <vt:variant>
        <vt:i4>0</vt:i4>
      </vt:variant>
      <vt:variant>
        <vt:i4>5</vt:i4>
      </vt:variant>
      <vt:variant>
        <vt:lpwstr/>
      </vt:variant>
      <vt:variant>
        <vt:lpwstr>_Toc309998276</vt:lpwstr>
      </vt:variant>
      <vt:variant>
        <vt:i4>1114161</vt:i4>
      </vt:variant>
      <vt:variant>
        <vt:i4>86</vt:i4>
      </vt:variant>
      <vt:variant>
        <vt:i4>0</vt:i4>
      </vt:variant>
      <vt:variant>
        <vt:i4>5</vt:i4>
      </vt:variant>
      <vt:variant>
        <vt:lpwstr/>
      </vt:variant>
      <vt:variant>
        <vt:lpwstr>_Toc309998275</vt:lpwstr>
      </vt:variant>
      <vt:variant>
        <vt:i4>1114161</vt:i4>
      </vt:variant>
      <vt:variant>
        <vt:i4>80</vt:i4>
      </vt:variant>
      <vt:variant>
        <vt:i4>0</vt:i4>
      </vt:variant>
      <vt:variant>
        <vt:i4>5</vt:i4>
      </vt:variant>
      <vt:variant>
        <vt:lpwstr/>
      </vt:variant>
      <vt:variant>
        <vt:lpwstr>_Toc309998274</vt:lpwstr>
      </vt:variant>
      <vt:variant>
        <vt:i4>1114161</vt:i4>
      </vt:variant>
      <vt:variant>
        <vt:i4>74</vt:i4>
      </vt:variant>
      <vt:variant>
        <vt:i4>0</vt:i4>
      </vt:variant>
      <vt:variant>
        <vt:i4>5</vt:i4>
      </vt:variant>
      <vt:variant>
        <vt:lpwstr/>
      </vt:variant>
      <vt:variant>
        <vt:lpwstr>_Toc309998273</vt:lpwstr>
      </vt:variant>
      <vt:variant>
        <vt:i4>1114161</vt:i4>
      </vt:variant>
      <vt:variant>
        <vt:i4>68</vt:i4>
      </vt:variant>
      <vt:variant>
        <vt:i4>0</vt:i4>
      </vt:variant>
      <vt:variant>
        <vt:i4>5</vt:i4>
      </vt:variant>
      <vt:variant>
        <vt:lpwstr/>
      </vt:variant>
      <vt:variant>
        <vt:lpwstr>_Toc309998272</vt:lpwstr>
      </vt:variant>
      <vt:variant>
        <vt:i4>1114161</vt:i4>
      </vt:variant>
      <vt:variant>
        <vt:i4>62</vt:i4>
      </vt:variant>
      <vt:variant>
        <vt:i4>0</vt:i4>
      </vt:variant>
      <vt:variant>
        <vt:i4>5</vt:i4>
      </vt:variant>
      <vt:variant>
        <vt:lpwstr/>
      </vt:variant>
      <vt:variant>
        <vt:lpwstr>_Toc309998271</vt:lpwstr>
      </vt:variant>
      <vt:variant>
        <vt:i4>1114161</vt:i4>
      </vt:variant>
      <vt:variant>
        <vt:i4>56</vt:i4>
      </vt:variant>
      <vt:variant>
        <vt:i4>0</vt:i4>
      </vt:variant>
      <vt:variant>
        <vt:i4>5</vt:i4>
      </vt:variant>
      <vt:variant>
        <vt:lpwstr/>
      </vt:variant>
      <vt:variant>
        <vt:lpwstr>_Toc309998270</vt:lpwstr>
      </vt:variant>
      <vt:variant>
        <vt:i4>1048625</vt:i4>
      </vt:variant>
      <vt:variant>
        <vt:i4>50</vt:i4>
      </vt:variant>
      <vt:variant>
        <vt:i4>0</vt:i4>
      </vt:variant>
      <vt:variant>
        <vt:i4>5</vt:i4>
      </vt:variant>
      <vt:variant>
        <vt:lpwstr/>
      </vt:variant>
      <vt:variant>
        <vt:lpwstr>_Toc309998269</vt:lpwstr>
      </vt:variant>
      <vt:variant>
        <vt:i4>1048625</vt:i4>
      </vt:variant>
      <vt:variant>
        <vt:i4>44</vt:i4>
      </vt:variant>
      <vt:variant>
        <vt:i4>0</vt:i4>
      </vt:variant>
      <vt:variant>
        <vt:i4>5</vt:i4>
      </vt:variant>
      <vt:variant>
        <vt:lpwstr/>
      </vt:variant>
      <vt:variant>
        <vt:lpwstr>_Toc309998268</vt:lpwstr>
      </vt:variant>
      <vt:variant>
        <vt:i4>1048625</vt:i4>
      </vt:variant>
      <vt:variant>
        <vt:i4>38</vt:i4>
      </vt:variant>
      <vt:variant>
        <vt:i4>0</vt:i4>
      </vt:variant>
      <vt:variant>
        <vt:i4>5</vt:i4>
      </vt:variant>
      <vt:variant>
        <vt:lpwstr/>
      </vt:variant>
      <vt:variant>
        <vt:lpwstr>_Toc309998267</vt:lpwstr>
      </vt:variant>
      <vt:variant>
        <vt:i4>1048625</vt:i4>
      </vt:variant>
      <vt:variant>
        <vt:i4>32</vt:i4>
      </vt:variant>
      <vt:variant>
        <vt:i4>0</vt:i4>
      </vt:variant>
      <vt:variant>
        <vt:i4>5</vt:i4>
      </vt:variant>
      <vt:variant>
        <vt:lpwstr/>
      </vt:variant>
      <vt:variant>
        <vt:lpwstr>_Toc309998266</vt:lpwstr>
      </vt:variant>
      <vt:variant>
        <vt:i4>1048625</vt:i4>
      </vt:variant>
      <vt:variant>
        <vt:i4>26</vt:i4>
      </vt:variant>
      <vt:variant>
        <vt:i4>0</vt:i4>
      </vt:variant>
      <vt:variant>
        <vt:i4>5</vt:i4>
      </vt:variant>
      <vt:variant>
        <vt:lpwstr/>
      </vt:variant>
      <vt:variant>
        <vt:lpwstr>_Toc309998265</vt:lpwstr>
      </vt:variant>
      <vt:variant>
        <vt:i4>1048625</vt:i4>
      </vt:variant>
      <vt:variant>
        <vt:i4>20</vt:i4>
      </vt:variant>
      <vt:variant>
        <vt:i4>0</vt:i4>
      </vt:variant>
      <vt:variant>
        <vt:i4>5</vt:i4>
      </vt:variant>
      <vt:variant>
        <vt:lpwstr/>
      </vt:variant>
      <vt:variant>
        <vt:lpwstr>_Toc309998264</vt:lpwstr>
      </vt:variant>
      <vt:variant>
        <vt:i4>1048625</vt:i4>
      </vt:variant>
      <vt:variant>
        <vt:i4>14</vt:i4>
      </vt:variant>
      <vt:variant>
        <vt:i4>0</vt:i4>
      </vt:variant>
      <vt:variant>
        <vt:i4>5</vt:i4>
      </vt:variant>
      <vt:variant>
        <vt:lpwstr/>
      </vt:variant>
      <vt:variant>
        <vt:lpwstr>_Toc309998263</vt:lpwstr>
      </vt:variant>
      <vt:variant>
        <vt:i4>1048625</vt:i4>
      </vt:variant>
      <vt:variant>
        <vt:i4>8</vt:i4>
      </vt:variant>
      <vt:variant>
        <vt:i4>0</vt:i4>
      </vt:variant>
      <vt:variant>
        <vt:i4>5</vt:i4>
      </vt:variant>
      <vt:variant>
        <vt:lpwstr/>
      </vt:variant>
      <vt:variant>
        <vt:lpwstr>_Toc309998262</vt:lpwstr>
      </vt:variant>
      <vt:variant>
        <vt:i4>1048625</vt:i4>
      </vt:variant>
      <vt:variant>
        <vt:i4>2</vt:i4>
      </vt:variant>
      <vt:variant>
        <vt:i4>0</vt:i4>
      </vt:variant>
      <vt:variant>
        <vt:i4>5</vt:i4>
      </vt:variant>
      <vt:variant>
        <vt:lpwstr/>
      </vt:variant>
      <vt:variant>
        <vt:lpwstr>_Toc309998261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SupplyOn AirSupply Supplier EDI_M2M Interface BoostAero XML V2.10 VMI DEMAND FORECAST</dc:title>
  <dc:creator>Badur</dc:creator>
  <cp:lastModifiedBy>Nils GROSS</cp:lastModifiedBy>
  <cp:revision>9</cp:revision>
  <cp:lastPrinted>2012-02-08T11:57:00Z</cp:lastPrinted>
  <dcterms:created xsi:type="dcterms:W3CDTF">2013-02-01T10:29:00Z</dcterms:created>
  <dcterms:modified xsi:type="dcterms:W3CDTF">2014-01-16T14:27:00Z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pplyOnCategorizer">
    <vt:lpwstr>1</vt:lpwstr>
  </property>
  <property fmtid="{D5CDD505-2E9C-101B-9397-08002B2CF9AE}" pid="3" name="SupplyOnCategorizerCategoryText">
    <vt:lpwstr>SupplyOn Intern</vt:lpwstr>
  </property>
  <property fmtid="{D5CDD505-2E9C-101B-9397-08002B2CF9AE}" pid="4" name="SupplyOnCategorizerCategoryName">
    <vt:lpwstr>SupplyOn Intern</vt:lpwstr>
  </property>
  <property fmtid="{D5CDD505-2E9C-101B-9397-08002B2CF9AE}" pid="5" name="ContentTypeId">
    <vt:lpwstr>0x010100B821B57F5D38324ABDB679D381192B6A</vt:lpwstr>
  </property>
  <property fmtid="{D5CDD505-2E9C-101B-9397-08002B2CF9AE}" pid="6" name="SON-Customers">
    <vt:lpwstr/>
  </property>
  <property fmtid="{D5CDD505-2E9C-101B-9397-08002B2CF9AE}" pid="7" name="SON-Partners">
    <vt:lpwstr/>
  </property>
  <property fmtid="{D5CDD505-2E9C-101B-9397-08002B2CF9AE}" pid="8" name="SON-CPF-Categories">
    <vt:lpwstr/>
  </property>
  <property fmtid="{D5CDD505-2E9C-101B-9397-08002B2CF9AE}" pid="9" name="SON-Services">
    <vt:lpwstr>1;#AirSupply|7bf93b2a-9b45-43ff-ab35-417ac0d29c68</vt:lpwstr>
  </property>
  <property fmtid="{D5CDD505-2E9C-101B-9397-08002B2CF9AE}" pid="10" name="SON-Document-Type">
    <vt:lpwstr/>
  </property>
  <property fmtid="{D5CDD505-2E9C-101B-9397-08002B2CF9AE}" pid="11" name="SON_x002d_Language">
    <vt:lpwstr/>
  </property>
  <property fmtid="{D5CDD505-2E9C-101B-9397-08002B2CF9AE}" pid="12" name="SON_x002d_Classification">
    <vt:lpwstr/>
  </property>
  <property fmtid="{D5CDD505-2E9C-101B-9397-08002B2CF9AE}" pid="13" name="SON_x002d_CPF_x002d_Structure">
    <vt:lpwstr/>
  </property>
  <property fmtid="{D5CDD505-2E9C-101B-9397-08002B2CF9AE}" pid="14" name="SON-CPF-Structure">
    <vt:lpwstr/>
  </property>
  <property fmtid="{D5CDD505-2E9C-101B-9397-08002B2CF9AE}" pid="15" name="SON-Language">
    <vt:lpwstr/>
  </property>
  <property fmtid="{D5CDD505-2E9C-101B-9397-08002B2CF9AE}" pid="16" name="SON-Classification">
    <vt:lpwstr/>
  </property>
  <property fmtid="{D5CDD505-2E9C-101B-9397-08002B2CF9AE}" pid="17" name="Category">
    <vt:lpwstr>Boost</vt:lpwstr>
  </property>
  <property fmtid="{D5CDD505-2E9C-101B-9397-08002B2CF9AE}" pid="24" name="TaxCatchAll">
    <vt:lpwstr>1;#</vt:lpwstr>
  </property>
  <property fmtid="{D5CDD505-2E9C-101B-9397-08002B2CF9AE}" pid="25" name="SON-Location">
    <vt:lpwstr>Internal</vt:lpwstr>
  </property>
  <property fmtid="{D5CDD505-2E9C-101B-9397-08002B2CF9AE}" pid="26" name="o6292d19d544427d9c3e258df34ad0c6">
    <vt:lpwstr>AirSupply|7bf93b2a-9b45-43ff-ab35-417ac0d29c68</vt:lpwstr>
  </property>
</Properties>
</file>